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8501CF" w:rsidR="002D10F0" w:rsidP="002D10F0" w:rsidRDefault="002D10F0" w14:paraId="6E1A1663" w14:textId="2C1933BD">
      <w:pPr>
        <w:pStyle w:val="CoverPageSubtitle"/>
        <w:rPr>
          <w:rFonts w:ascii="Arial" w:hAnsi="Arial"/>
          <w:color w:val="1F144A" w:themeColor="text1"/>
          <w:sz w:val="48"/>
          <w:szCs w:val="48"/>
        </w:rPr>
      </w:pPr>
      <w:r w:rsidRPr="3E9E526B" w:rsidR="0EB1D8DD">
        <w:rPr>
          <w:rFonts w:ascii="Arial" w:hAnsi="Arial"/>
          <w:color w:val="1E1449"/>
          <w:sz w:val="48"/>
          <w:szCs w:val="48"/>
        </w:rPr>
        <w:t xml:space="preserve"> </w:t>
      </w:r>
      <w:r w:rsidRPr="3E9E526B" w:rsidR="65CBA9EF">
        <w:rPr>
          <w:rFonts w:ascii="Arial" w:hAnsi="Arial"/>
          <w:color w:val="1E1449"/>
          <w:sz w:val="48"/>
          <w:szCs w:val="48"/>
        </w:rPr>
        <w:t xml:space="preserve"> </w:t>
      </w:r>
      <w:r w:rsidRPr="3E9E526B" w:rsidR="631F0A81">
        <w:rPr>
          <w:rFonts w:ascii="Arial" w:hAnsi="Arial"/>
          <w:color w:val="1E1449"/>
          <w:sz w:val="48"/>
          <w:szCs w:val="48"/>
        </w:rPr>
        <w:t xml:space="preserve"> </w:t>
      </w:r>
      <w:r w:rsidRPr="3E9E526B" w:rsidR="002D10F0">
        <w:rPr>
          <w:rFonts w:ascii="Arial" w:hAnsi="Arial"/>
          <w:color w:val="1E1449"/>
          <w:sz w:val="48"/>
          <w:szCs w:val="48"/>
        </w:rPr>
        <w:t>SEC Modification Proposal, SECMP</w:t>
      </w:r>
      <w:r w:rsidRPr="3E9E526B" w:rsidR="00424E0A">
        <w:rPr>
          <w:rFonts w:ascii="Arial" w:hAnsi="Arial"/>
          <w:color w:val="1E1449"/>
          <w:sz w:val="48"/>
          <w:szCs w:val="48"/>
        </w:rPr>
        <w:t>0</w:t>
      </w:r>
      <w:r w:rsidRPr="3E9E526B" w:rsidR="00A9792D">
        <w:rPr>
          <w:rFonts w:ascii="Arial" w:hAnsi="Arial"/>
          <w:color w:val="1E1449"/>
          <w:sz w:val="48"/>
          <w:szCs w:val="48"/>
        </w:rPr>
        <w:t>318</w:t>
      </w:r>
      <w:r w:rsidRPr="3E9E526B" w:rsidR="00A973FD">
        <w:rPr>
          <w:rFonts w:ascii="Arial" w:hAnsi="Arial"/>
          <w:color w:val="1E1449"/>
          <w:sz w:val="48"/>
          <w:szCs w:val="48"/>
        </w:rPr>
        <w:t>, DCC CR</w:t>
      </w:r>
      <w:r w:rsidRPr="3E9E526B" w:rsidR="00A9792D">
        <w:rPr>
          <w:rFonts w:ascii="Arial" w:hAnsi="Arial"/>
          <w:color w:val="1E1449"/>
          <w:sz w:val="48"/>
          <w:szCs w:val="48"/>
        </w:rPr>
        <w:t>58</w:t>
      </w:r>
      <w:r w:rsidRPr="3E9E526B" w:rsidR="007E1530">
        <w:rPr>
          <w:rFonts w:ascii="Arial" w:hAnsi="Arial"/>
          <w:color w:val="1E1449"/>
          <w:sz w:val="48"/>
          <w:szCs w:val="48"/>
        </w:rPr>
        <w:t>53</w:t>
      </w:r>
    </w:p>
    <w:p w:rsidRPr="008501CF" w:rsidR="0044532B" w:rsidP="00B11F51" w:rsidRDefault="007E1530" w14:paraId="79D9BAD7" w14:textId="6551B385">
      <w:pPr>
        <w:pStyle w:val="CoverPageSubtitle"/>
        <w:rPr>
          <w:color w:val="auto"/>
          <w:sz w:val="40"/>
        </w:rPr>
      </w:pPr>
      <w:r w:rsidRPr="007E1530">
        <w:rPr>
          <w:color w:val="auto"/>
          <w:sz w:val="40"/>
        </w:rPr>
        <w:t>Incorporation of Category 3 Issue Resolution Proposal into the SEC – Batch 1</w:t>
      </w:r>
      <w:r w:rsidR="00A9792D">
        <w:rPr>
          <w:color w:val="auto"/>
          <w:sz w:val="40"/>
        </w:rPr>
        <w:t>2</w:t>
      </w:r>
      <w:r w:rsidRPr="007E1530">
        <w:rPr>
          <w:color w:val="auto"/>
          <w:sz w:val="40"/>
        </w:rPr>
        <w:t xml:space="preserve"> and GBCS Changes</w:t>
      </w:r>
    </w:p>
    <w:p w:rsidRPr="008501CF" w:rsidR="00B11F51" w:rsidP="00B11F51" w:rsidRDefault="0036503D" w14:paraId="30E1B315" w14:textId="77777777">
      <w:pPr>
        <w:pStyle w:val="CoverPageSubtitle"/>
        <w:rPr>
          <w:rFonts w:ascii="Arial" w:hAnsi="Arial"/>
          <w:color w:val="1F144A" w:themeColor="text1"/>
          <w:sz w:val="44"/>
          <w:szCs w:val="44"/>
        </w:rPr>
      </w:pPr>
      <w:r w:rsidRPr="008501CF">
        <w:rPr>
          <w:rFonts w:ascii="Arial" w:hAnsi="Arial"/>
          <w:color w:val="1F144A" w:themeColor="text1"/>
          <w:sz w:val="44"/>
          <w:szCs w:val="44"/>
        </w:rPr>
        <w:t>Preliminary</w:t>
      </w:r>
      <w:r w:rsidRPr="008501CF" w:rsidR="00CA1B7D">
        <w:rPr>
          <w:rFonts w:ascii="Arial" w:hAnsi="Arial"/>
          <w:color w:val="1F144A" w:themeColor="text1"/>
          <w:sz w:val="44"/>
          <w:szCs w:val="44"/>
        </w:rPr>
        <w:t xml:space="preserve"> Impact Assessment (</w:t>
      </w:r>
      <w:r w:rsidRPr="008501CF">
        <w:rPr>
          <w:rFonts w:ascii="Arial" w:hAnsi="Arial"/>
          <w:color w:val="1F144A" w:themeColor="text1"/>
          <w:sz w:val="44"/>
          <w:szCs w:val="44"/>
        </w:rPr>
        <w:t>P</w:t>
      </w:r>
      <w:r w:rsidRPr="008501CF" w:rsidR="00CA1B7D">
        <w:rPr>
          <w:rFonts w:ascii="Arial" w:hAnsi="Arial"/>
          <w:color w:val="1F144A" w:themeColor="text1"/>
          <w:sz w:val="44"/>
          <w:szCs w:val="44"/>
        </w:rPr>
        <w:t>IA)</w:t>
      </w:r>
    </w:p>
    <w:tbl>
      <w:tblPr>
        <w:tblpPr w:leftFromText="181" w:rightFromText="181" w:vertAnchor="page" w:horzAnchor="margin" w:tblpXSpec="center" w:tblpY="10141"/>
        <w:tblW w:w="0" w:type="auto"/>
        <w:tblLook w:val="0480" w:firstRow="0" w:lastRow="0" w:firstColumn="1" w:lastColumn="0" w:noHBand="0" w:noVBand="1"/>
      </w:tblPr>
      <w:tblGrid>
        <w:gridCol w:w="3369"/>
        <w:gridCol w:w="4715"/>
      </w:tblGrid>
      <w:tr w:rsidRPr="008501CF" w:rsidR="00E610F4" w:rsidTr="00C62A51" w14:paraId="139E322E" w14:textId="77777777">
        <w:trPr>
          <w:trHeight w:val="340"/>
        </w:trPr>
        <w:tc>
          <w:tcPr>
            <w:tcW w:w="3369" w:type="dxa"/>
            <w:vAlign w:val="center"/>
          </w:tcPr>
          <w:p w:rsidRPr="008501CF" w:rsidR="00E610F4" w:rsidP="00E610F4" w:rsidRDefault="00E610F4" w14:paraId="5D9FF289" w14:textId="77777777">
            <w:pPr>
              <w:pStyle w:val="CoverPageSubtext"/>
            </w:pPr>
            <w:r w:rsidRPr="008501CF">
              <w:t>Version:</w:t>
            </w:r>
          </w:p>
        </w:tc>
        <w:tc>
          <w:tcPr>
            <w:tcW w:w="4715" w:type="dxa"/>
            <w:vAlign w:val="center"/>
          </w:tcPr>
          <w:p w:rsidRPr="008501CF" w:rsidR="00E610F4" w:rsidP="00845AF1" w:rsidRDefault="005D68B3" w14:paraId="5C285DAA" w14:textId="7A668976">
            <w:pPr>
              <w:pStyle w:val="CoverPageSubtext"/>
            </w:pPr>
            <w:r w:rsidRPr="008501CF">
              <w:t>0.</w:t>
            </w:r>
            <w:r w:rsidR="00E742BE">
              <w:t>2</w:t>
            </w:r>
          </w:p>
        </w:tc>
      </w:tr>
      <w:tr w:rsidRPr="008501CF" w:rsidR="00E610F4" w:rsidTr="00C62A51" w14:paraId="32908CFC" w14:textId="77777777">
        <w:trPr>
          <w:trHeight w:val="340"/>
        </w:trPr>
        <w:tc>
          <w:tcPr>
            <w:tcW w:w="3369" w:type="dxa"/>
            <w:vAlign w:val="center"/>
          </w:tcPr>
          <w:p w:rsidRPr="008501CF" w:rsidR="00E610F4" w:rsidP="00E610F4" w:rsidRDefault="00E610F4" w14:paraId="36F7C602" w14:textId="77777777">
            <w:pPr>
              <w:pStyle w:val="CoverPageSubtext"/>
            </w:pPr>
            <w:r w:rsidRPr="008501CF">
              <w:t>Date:</w:t>
            </w:r>
          </w:p>
        </w:tc>
        <w:tc>
          <w:tcPr>
            <w:tcW w:w="4715" w:type="dxa"/>
            <w:vAlign w:val="center"/>
          </w:tcPr>
          <w:p w:rsidRPr="009614FD" w:rsidR="009614FD" w:rsidP="009614FD" w:rsidRDefault="000C7CE5" w14:paraId="5A741683" w14:textId="08D29CE9">
            <w:pPr>
              <w:pStyle w:val="CoverPageSubtext"/>
            </w:pPr>
            <w:r>
              <w:rPr>
                <w:rFonts w:ascii="Arial Bold" w:hAnsi="Arial Bold"/>
              </w:rPr>
              <w:t>1</w:t>
            </w:r>
            <w:r w:rsidR="00E742BE">
              <w:rPr>
                <w:rFonts w:ascii="Arial Bold" w:hAnsi="Arial Bold"/>
              </w:rPr>
              <w:t>5</w:t>
            </w:r>
            <w:r w:rsidR="00294270">
              <w:rPr>
                <w:vertAlign w:val="superscript"/>
              </w:rPr>
              <w:t>th</w:t>
            </w:r>
            <w:r w:rsidRPr="008501CF" w:rsidR="00CE66CF">
              <w:t xml:space="preserve"> </w:t>
            </w:r>
            <w:r w:rsidR="00A9792D">
              <w:t>April</w:t>
            </w:r>
            <w:r w:rsidRPr="008501CF" w:rsidR="006659B3">
              <w:t>,</w:t>
            </w:r>
            <w:r w:rsidRPr="008501CF" w:rsidR="005D68B3">
              <w:t xml:space="preserve"> </w:t>
            </w:r>
            <w:r w:rsidRPr="008501CF" w:rsidR="00613D12">
              <w:t>20</w:t>
            </w:r>
            <w:r w:rsidR="00175056">
              <w:t>2</w:t>
            </w:r>
            <w:r w:rsidR="00A9792D">
              <w:t>6</w:t>
            </w:r>
          </w:p>
        </w:tc>
      </w:tr>
      <w:tr w:rsidRPr="008501CF" w:rsidR="0059261F" w:rsidTr="00E41CAA" w14:paraId="4C554FD2" w14:textId="77777777">
        <w:trPr>
          <w:trHeight w:val="340"/>
        </w:trPr>
        <w:tc>
          <w:tcPr>
            <w:tcW w:w="3369" w:type="dxa"/>
            <w:vAlign w:val="center"/>
          </w:tcPr>
          <w:p w:rsidRPr="008501CF" w:rsidR="0059261F" w:rsidP="0059261F" w:rsidRDefault="0059261F" w14:paraId="6E7D80E0" w14:textId="77777777">
            <w:pPr>
              <w:pStyle w:val="CoverPageSubtext"/>
            </w:pPr>
            <w:r w:rsidRPr="008501CF">
              <w:t>Author:</w:t>
            </w:r>
          </w:p>
        </w:tc>
        <w:sdt>
          <w:sdtPr>
            <w:alias w:val="Author"/>
            <w:tag w:val="Author"/>
            <w:id w:val="2030218193"/>
            <w:placeholder>
              <w:docPart w:val="C799794907014A2190FA12661D18ABE8"/>
            </w:placeholder>
            <w:dropDownList>
              <w:listItem w:value="Choose an item (not an individual's name)..."/>
              <w:listItem w:displayText="DCC" w:value="DCC"/>
            </w:dropDownList>
          </w:sdtPr>
          <w:sdtEndPr/>
          <w:sdtContent>
            <w:tc>
              <w:tcPr>
                <w:tcW w:w="4715" w:type="dxa"/>
                <w:vAlign w:val="center"/>
              </w:tcPr>
              <w:p w:rsidRPr="008501CF" w:rsidR="0059261F" w:rsidP="0059261F" w:rsidRDefault="00314B44" w14:paraId="5FC60FB4" w14:textId="77777777">
                <w:pPr>
                  <w:pStyle w:val="CoverPageSubtext"/>
                </w:pPr>
                <w:r w:rsidRPr="008501CF">
                  <w:t>DCC</w:t>
                </w:r>
              </w:p>
            </w:tc>
          </w:sdtContent>
        </w:sdt>
      </w:tr>
      <w:tr w:rsidRPr="008501CF" w:rsidR="0059261F" w:rsidTr="00B410AE" w14:paraId="3F7ECCC8" w14:textId="77777777">
        <w:trPr>
          <w:trHeight w:val="340"/>
        </w:trPr>
        <w:tc>
          <w:tcPr>
            <w:tcW w:w="3369" w:type="dxa"/>
            <w:vAlign w:val="center"/>
          </w:tcPr>
          <w:p w:rsidRPr="008501CF" w:rsidR="0059261F" w:rsidP="0059261F" w:rsidRDefault="0059261F" w14:paraId="7FE4068C" w14:textId="77777777">
            <w:pPr>
              <w:pStyle w:val="CoverPageSubtext"/>
            </w:pPr>
            <w:r w:rsidRPr="008501CF">
              <w:t>Classification:</w:t>
            </w:r>
          </w:p>
        </w:tc>
        <w:tc>
          <w:tcPr>
            <w:tcW w:w="4715" w:type="dxa"/>
            <w:vAlign w:val="center"/>
          </w:tcPr>
          <w:p w:rsidRPr="008501CF" w:rsidR="0059261F" w:rsidP="006A74FA" w:rsidRDefault="001653A5" w14:paraId="69DC3233" w14:textId="77777777">
            <w:pPr>
              <w:pStyle w:val="CoverPageSubtext"/>
            </w:pPr>
            <w:bookmarkStart w:name="CLASSIFICATION" w:id="0"/>
            <w:r w:rsidRPr="008501CF">
              <w:t>DC</w:t>
            </w:r>
            <w:r w:rsidRPr="008501CF" w:rsidR="00070824">
              <w:t xml:space="preserve">C </w:t>
            </w:r>
            <w:bookmarkEnd w:id="0"/>
            <w:r w:rsidRPr="008501CF" w:rsidR="006A74FA">
              <w:t>PUBLIC</w:t>
            </w:r>
          </w:p>
        </w:tc>
      </w:tr>
    </w:tbl>
    <w:p w:rsidRPr="008501CF" w:rsidR="001653A5" w:rsidP="006B560D" w:rsidRDefault="001653A5" w14:paraId="62AD2695" w14:textId="77777777">
      <w:pPr>
        <w:pStyle w:val="BodyTextNormal"/>
        <w:sectPr w:rsidRPr="008501CF" w:rsidR="001653A5" w:rsidSect="00034AC6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 w:orient="portrait"/>
          <w:pgMar w:top="4536" w:right="1127" w:bottom="1440" w:left="1134" w:header="284" w:footer="709" w:gutter="0"/>
          <w:pgNumType w:start="1"/>
          <w:cols w:space="708"/>
          <w:titlePg/>
        </w:sectPr>
      </w:pPr>
    </w:p>
    <w:sdt>
      <w:sdtPr>
        <w:id w:val="-1271701844"/>
        <w:docPartObj>
          <w:docPartGallery w:val="Table of Contents"/>
          <w:docPartUnique/>
        </w:docPartObj>
        <w:rPr>
          <w:rFonts w:eastAsia="" w:cs="Times New Roman" w:eastAsiaTheme="minorEastAsia"/>
          <w:b w:val="0"/>
          <w:bCs w:val="0"/>
          <w:color w:val="auto"/>
          <w:sz w:val="22"/>
          <w:szCs w:val="22"/>
        </w:rPr>
      </w:sdtPr>
      <w:sdtEndPr>
        <w:rPr>
          <w:rFonts w:eastAsia="" w:cs="Times New Roman" w:eastAsiaTheme="minorEastAsia"/>
          <w:b w:val="0"/>
          <w:bCs w:val="0"/>
          <w:color w:val="auto"/>
          <w:sz w:val="22"/>
          <w:szCs w:val="22"/>
        </w:rPr>
      </w:sdtEndPr>
      <w:sdtContent>
        <w:p w:rsidRPr="008501CF" w:rsidR="007F6F1E" w:rsidRDefault="007F6F1E" w14:paraId="27AE01E4" w14:textId="77777777">
          <w:pPr>
            <w:pStyle w:val="TOCHeading"/>
          </w:pPr>
          <w:r w:rsidRPr="008501CF">
            <w:t>Contents</w:t>
          </w:r>
        </w:p>
        <w:p w:rsidR="00064D31" w:rsidRDefault="007F6F1E" w14:paraId="5AD8221C" w14:textId="0EA66CCA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r w:rsidRPr="008501CF">
            <w:rPr>
              <w:noProof w:val="0"/>
            </w:rPr>
            <w:fldChar w:fldCharType="begin"/>
          </w:r>
          <w:r w:rsidRPr="008501CF">
            <w:rPr>
              <w:noProof w:val="0"/>
            </w:rPr>
            <w:instrText xml:space="preserve"> TOC \o "1-3" \h \z \u </w:instrText>
          </w:r>
          <w:r w:rsidRPr="008501CF">
            <w:rPr>
              <w:noProof w:val="0"/>
            </w:rPr>
            <w:fldChar w:fldCharType="separate"/>
          </w:r>
          <w:hyperlink w:history="1" w:anchor="_Toc227162624">
            <w:r w:rsidRPr="003F7D90" w:rsidR="00064D31">
              <w:rPr>
                <w:rStyle w:val="Hyperlink"/>
              </w:rPr>
              <w:t>1</w:t>
            </w:r>
            <w:r w:rsidR="00064D31">
              <w:rPr>
                <w:rFonts w:cstheme="minorBidi"/>
                <w:b w:val="0"/>
                <w:color w:val="auto"/>
                <w:kern w:val="2"/>
                <w:lang w:eastAsia="en-GB"/>
                <w14:ligatures w14:val="standardContextual"/>
              </w:rPr>
              <w:tab/>
            </w:r>
            <w:r w:rsidRPr="003F7D90" w:rsidR="00064D31">
              <w:rPr>
                <w:rStyle w:val="Hyperlink"/>
              </w:rPr>
              <w:t>Executive Summary</w:t>
            </w:r>
            <w:r w:rsidR="00064D31">
              <w:rPr>
                <w:webHidden/>
              </w:rPr>
              <w:tab/>
            </w:r>
            <w:r w:rsidR="00064D31">
              <w:rPr>
                <w:webHidden/>
              </w:rPr>
              <w:fldChar w:fldCharType="begin"/>
            </w:r>
            <w:r w:rsidR="00064D31">
              <w:rPr>
                <w:webHidden/>
              </w:rPr>
              <w:instrText xml:space="preserve"> PAGEREF _Toc227162624 \h </w:instrText>
            </w:r>
            <w:r w:rsidR="00064D31">
              <w:rPr>
                <w:webHidden/>
              </w:rPr>
            </w:r>
            <w:r w:rsidR="00064D31">
              <w:rPr>
                <w:webHidden/>
              </w:rPr>
              <w:fldChar w:fldCharType="separate"/>
            </w:r>
            <w:r w:rsidR="00064D31">
              <w:rPr>
                <w:webHidden/>
              </w:rPr>
              <w:t>3</w:t>
            </w:r>
            <w:r w:rsidR="00064D31">
              <w:rPr>
                <w:webHidden/>
              </w:rPr>
              <w:fldChar w:fldCharType="end"/>
            </w:r>
          </w:hyperlink>
        </w:p>
        <w:p w:rsidR="00064D31" w:rsidRDefault="00064D31" w14:paraId="30A17539" w14:textId="4CAA7179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25">
            <w:r w:rsidRPr="003F7D90">
              <w:rPr>
                <w:rStyle w:val="Hyperlink"/>
              </w:rPr>
              <w:t>2</w:t>
            </w:r>
            <w:r>
              <w:rPr>
                <w:rFonts w:cstheme="minorBidi"/>
                <w:b w:val="0"/>
                <w:color w:val="auto"/>
                <w:kern w:val="2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Document History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3D1AD882" w14:textId="6624BDD0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26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Revision History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49F0D409" w14:textId="5A729D7B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27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Associated Documents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37032AD2" w14:textId="633623C2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28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2.3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Document Information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0F8E940E" w14:textId="2F5A8D94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29">
            <w:r w:rsidRPr="003F7D90">
              <w:rPr>
                <w:rStyle w:val="Hyperlink"/>
                <w:rFonts w:ascii="Arial Bold" w:hAnsi="Arial Bold" w:eastAsia="Times New Roman" w:cs="Arial"/>
                <w:bCs/>
                <w:kern w:val="32"/>
              </w:rPr>
              <w:t>3</w:t>
            </w:r>
            <w:r>
              <w:rPr>
                <w:rFonts w:cstheme="minorBidi"/>
                <w:b w:val="0"/>
                <w:color w:val="auto"/>
                <w:kern w:val="2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  <w:rFonts w:ascii="Arial Bold" w:hAnsi="Arial Bold" w:eastAsia="Times New Roman" w:cs="Arial"/>
                <w:bCs/>
                <w:kern w:val="32"/>
              </w:rPr>
              <w:t>Context and Requirements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6BD2A7C9" w14:textId="6302A409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30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Problem Statement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0B7BCDE6" w14:textId="16C450EA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31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Business Requirement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2796980B" w14:textId="15DABBA6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32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Prepayment Process and IRP667 Details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5753AD45" w14:textId="34C84BD4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33">
            <w:r w:rsidRPr="003F7D90">
              <w:rPr>
                <w:rStyle w:val="Hyperlink"/>
                <w:rFonts w:ascii="Arial Bold" w:hAnsi="Arial Bold" w:eastAsia="Times New Roman" w:cs="Arial"/>
                <w:bCs/>
                <w:kern w:val="32"/>
              </w:rPr>
              <w:t>4</w:t>
            </w:r>
            <w:r>
              <w:rPr>
                <w:rFonts w:cstheme="minorBidi"/>
                <w:b w:val="0"/>
                <w:color w:val="auto"/>
                <w:kern w:val="2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  <w:rFonts w:ascii="Arial Bold" w:hAnsi="Arial Bold" w:eastAsia="Times New Roman" w:cs="Arial"/>
                <w:bCs/>
                <w:kern w:val="32"/>
              </w:rPr>
              <w:t>Description of Solution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402B10A6" w14:textId="60BADDBF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34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4.1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DSP Changes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4F2A8F50" w14:textId="6BBDD697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35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4.2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Communication Service Provider Changes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2EC8D631" w14:textId="24DE4EA7">
          <w:pPr>
            <w:pStyle w:val="TOC2"/>
            <w:rPr>
              <w:rFonts w:cstheme="minorBidi"/>
              <w:b w:val="0"/>
              <w:bCs w:val="0"/>
              <w:iCs w:val="0"/>
              <w:color w:val="auto"/>
              <w:kern w:val="2"/>
              <w:sz w:val="24"/>
              <w:szCs w:val="24"/>
              <w:lang w:eastAsia="en-GB"/>
              <w14:ligatures w14:val="standardContextual"/>
            </w:rPr>
          </w:pPr>
          <w:hyperlink w:history="1" w:anchor="_Toc227162636">
            <w:r w:rsidRPr="003F7D90">
              <w:rPr>
                <w:rStyle w:val="Hyperlink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4.3</w:t>
            </w:r>
            <w:r>
              <w:rPr>
                <w:rFonts w:cstheme="minorBidi"/>
                <w:b w:val="0"/>
                <w:bCs w:val="0"/>
                <w:iCs w:val="0"/>
                <w:color w:val="auto"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Critical Software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69CDDF61" w14:textId="59B17D01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37">
            <w:r w:rsidRPr="003F7D90">
              <w:rPr>
                <w:rStyle w:val="Hyperlink"/>
              </w:rPr>
              <w:t>5</w:t>
            </w:r>
            <w:r>
              <w:rPr>
                <w:rFonts w:cstheme="minorBidi"/>
                <w:b w:val="0"/>
                <w:color w:val="auto"/>
                <w:kern w:val="2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Implementation Timescales and Approach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19FF7451" w14:textId="159FBF7F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38">
            <w:r w:rsidRPr="003F7D90">
              <w:rPr>
                <w:rStyle w:val="Hyperlink"/>
              </w:rPr>
              <w:t>6</w:t>
            </w:r>
            <w:r>
              <w:rPr>
                <w:rFonts w:cstheme="minorBidi"/>
                <w:b w:val="0"/>
                <w:color w:val="auto"/>
                <w:kern w:val="2"/>
                <w:lang w:eastAsia="en-GB"/>
                <w14:ligatures w14:val="standardContextual"/>
              </w:rPr>
              <w:tab/>
            </w:r>
            <w:r w:rsidRPr="003F7D90">
              <w:rPr>
                <w:rStyle w:val="Hyperlink"/>
              </w:rPr>
              <w:t>Costs and Charges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781E065D" w14:textId="1869ECDD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39">
            <w:r w:rsidRPr="003F7D90">
              <w:rPr>
                <w:rStyle w:val="Hyperlink"/>
                <w:rFonts w:ascii="Arial Bold" w:hAnsi="Arial Bold" w:eastAsia="Times New Roman" w:cs="Arial"/>
                <w:bCs/>
                <w:kern w:val="32"/>
              </w:rPr>
              <w:t xml:space="preserve">Appendix </w:t>
            </w:r>
            <w:r w:rsidRPr="003F7D90">
              <w:rPr>
                <w:rStyle w:val="Hyperlink"/>
                <w:rFonts w:ascii="Arial Bold" w:hAnsi="Arial Bold" w:eastAsia="Times New Roman" w:cs="Arial"/>
                <w:kern w:val="32"/>
              </w:rPr>
              <w:t>A</w:t>
            </w:r>
            <w:r w:rsidRPr="003F7D90">
              <w:rPr>
                <w:rStyle w:val="Hyperlink"/>
                <w:rFonts w:ascii="Arial Bold" w:hAnsi="Arial Bold" w:eastAsia="Times New Roman" w:cs="Arial"/>
                <w:bCs/>
                <w:kern w:val="32"/>
              </w:rPr>
              <w:t>: Glossary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064D31" w:rsidRDefault="00064D31" w14:paraId="32E70DCE" w14:textId="3B2CB8A6">
          <w:pPr>
            <w:pStyle w:val="TOC1"/>
            <w:rPr>
              <w:rFonts w:cstheme="minorBidi"/>
              <w:b w:val="0"/>
              <w:color w:val="auto"/>
              <w:kern w:val="2"/>
              <w:lang w:eastAsia="en-GB"/>
              <w14:ligatures w14:val="standardContextual"/>
            </w:rPr>
          </w:pPr>
          <w:hyperlink w:history="1" w:anchor="_Toc227162640">
            <w:r w:rsidRPr="003F7D90">
              <w:rPr>
                <w:rStyle w:val="Hyperlink"/>
              </w:rPr>
              <w:t>Appendix B: IRP Details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_Toc227162640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Pr="008501CF" w:rsidR="007F6F1E" w:rsidRDefault="007F6F1E" w14:paraId="34FCC4CB" w14:textId="65096097">
          <w:r w:rsidRPr="008501CF">
            <w:rPr>
              <w:b/>
              <w:bCs/>
            </w:rPr>
            <w:fldChar w:fldCharType="end"/>
          </w:r>
        </w:p>
      </w:sdtContent>
    </w:sdt>
    <w:p w:rsidR="001565BE" w:rsidP="007A2474" w:rsidRDefault="001565BE" w14:paraId="594E4C56" w14:textId="55ECF25E">
      <w:pPr>
        <w:pStyle w:val="Heading1"/>
      </w:pPr>
      <w:bookmarkStart w:name="_Toc372277105" w:id="1"/>
      <w:bookmarkStart w:name="_Toc514771909" w:id="2"/>
      <w:bookmarkStart w:name="_Toc514850930" w:id="3"/>
      <w:bookmarkStart w:name="_Toc227162624" w:id="4"/>
      <w:r>
        <w:t>Executive Summary</w:t>
      </w:r>
      <w:bookmarkEnd w:id="4"/>
    </w:p>
    <w:p w:rsidR="006A54B3" w:rsidP="006A54B3" w:rsidRDefault="006A54B3" w14:paraId="5622A898" w14:textId="4E83EE95">
      <w:pPr>
        <w:pStyle w:val="BodyTextNormal"/>
      </w:pPr>
      <w:r>
        <w:t xml:space="preserve">The Change Board are asked to </w:t>
      </w:r>
      <w:r w:rsidR="00D93BCD">
        <w:t>note</w:t>
      </w:r>
      <w:r>
        <w:t>:</w:t>
      </w:r>
    </w:p>
    <w:p w:rsidR="00A17A30" w:rsidP="00D96DAC" w:rsidRDefault="00563919" w14:paraId="389AD385" w14:textId="5D767FB5">
      <w:pPr>
        <w:pStyle w:val="BodyTextNormal"/>
        <w:numPr>
          <w:ilvl w:val="0"/>
          <w:numId w:val="17"/>
        </w:numPr>
        <w:ind w:left="1080"/>
      </w:pPr>
      <w:r>
        <w:t xml:space="preserve">Communication </w:t>
      </w:r>
      <w:r w:rsidR="00D93BCD">
        <w:t xml:space="preserve">Service Providers </w:t>
      </w:r>
      <w:r w:rsidR="00553669">
        <w:t xml:space="preserve">(CSPs) </w:t>
      </w:r>
      <w:r w:rsidR="00D93BCD">
        <w:t xml:space="preserve">have identified </w:t>
      </w:r>
      <w:r>
        <w:t>no</w:t>
      </w:r>
      <w:r w:rsidR="00D93BCD">
        <w:t xml:space="preserve"> impact from </w:t>
      </w:r>
      <w:r w:rsidRPr="004D2FA9" w:rsidR="00D93BCD">
        <w:t>Issue Resolution Proposal</w:t>
      </w:r>
      <w:r w:rsidR="00D93BCD">
        <w:t xml:space="preserve"> (IRP) 66</w:t>
      </w:r>
      <w:r w:rsidR="00A9792D">
        <w:t>7</w:t>
      </w:r>
      <w:r w:rsidR="00D93BCD">
        <w:t xml:space="preserve"> if included in the next Release</w:t>
      </w:r>
    </w:p>
    <w:p w:rsidR="00A17A30" w:rsidP="00D96DAC" w:rsidRDefault="00A17A30" w14:paraId="26B170BB" w14:textId="7C4ACACD">
      <w:pPr>
        <w:pStyle w:val="BodyTextNormal"/>
        <w:numPr>
          <w:ilvl w:val="0"/>
          <w:numId w:val="17"/>
        </w:numPr>
        <w:ind w:left="1080"/>
      </w:pPr>
      <w:r>
        <w:t xml:space="preserve">The </w:t>
      </w:r>
      <w:r w:rsidR="00D93BCD">
        <w:t xml:space="preserve">addition of </w:t>
      </w:r>
      <w:r w:rsidR="00A9792D">
        <w:t xml:space="preserve">a small </w:t>
      </w:r>
      <w:r w:rsidRPr="003E5BD7" w:rsidR="00572BCA">
        <w:t xml:space="preserve">GB Companion Specification </w:t>
      </w:r>
      <w:r w:rsidR="00572BCA">
        <w:t>(</w:t>
      </w:r>
      <w:r w:rsidR="003E5BD7">
        <w:t>GBCS</w:t>
      </w:r>
      <w:r w:rsidR="00572BCA">
        <w:t>)</w:t>
      </w:r>
      <w:r w:rsidR="003E5BD7">
        <w:t xml:space="preserve"> Uplift would normally require a small effort </w:t>
      </w:r>
      <w:r w:rsidR="00AD4275">
        <w:t>by</w:t>
      </w:r>
      <w:r w:rsidR="003E5BD7">
        <w:t xml:space="preserve"> the DSP</w:t>
      </w:r>
      <w:r w:rsidR="000C7CE5">
        <w:t xml:space="preserve"> and Critical Softw</w:t>
      </w:r>
      <w:r w:rsidR="00553669">
        <w:t>a</w:t>
      </w:r>
      <w:r w:rsidR="000C7CE5">
        <w:t>re</w:t>
      </w:r>
      <w:r w:rsidR="003E5BD7">
        <w:t xml:space="preserve">, </w:t>
      </w:r>
      <w:r w:rsidR="00A9792D">
        <w:t>and</w:t>
      </w:r>
      <w:r w:rsidR="00563919">
        <w:t xml:space="preserve"> </w:t>
      </w:r>
      <w:r w:rsidR="00A9792D">
        <w:t xml:space="preserve">could </w:t>
      </w:r>
      <w:r w:rsidR="003E5BD7">
        <w:t xml:space="preserve">be included in a </w:t>
      </w:r>
      <w:r w:rsidR="000C7CE5">
        <w:t>Maintenance Release or SEC Release</w:t>
      </w:r>
    </w:p>
    <w:p w:rsidR="00A17A30" w:rsidP="00D96DAC" w:rsidRDefault="00A17A30" w14:paraId="003E807E" w14:textId="0CB0DE9B">
      <w:pPr>
        <w:pStyle w:val="BodyTextNormal"/>
        <w:numPr>
          <w:ilvl w:val="0"/>
          <w:numId w:val="17"/>
        </w:numPr>
        <w:ind w:left="1080"/>
      </w:pPr>
      <w:r>
        <w:t>ROM costs for SECMP0</w:t>
      </w:r>
      <w:r w:rsidR="00307672">
        <w:t>318</w:t>
      </w:r>
      <w:r>
        <w:t xml:space="preserve"> up to </w:t>
      </w:r>
      <w:r w:rsidR="006B0200">
        <w:t>include Design, Build and PIT</w:t>
      </w:r>
      <w:r>
        <w:t xml:space="preserve"> of up to £</w:t>
      </w:r>
      <w:r w:rsidR="006B0200">
        <w:t xml:space="preserve">10,000, with anticipated Integration Testing and Implementation costs of </w:t>
      </w:r>
      <w:r w:rsidR="00E742BE">
        <w:t xml:space="preserve">about </w:t>
      </w:r>
      <w:r w:rsidR="006B0200">
        <w:t>£15,000</w:t>
      </w:r>
    </w:p>
    <w:p w:rsidR="006B0200" w:rsidP="00D96DAC" w:rsidRDefault="006B0200" w14:paraId="1902D1E2" w14:textId="03C62420">
      <w:pPr>
        <w:pStyle w:val="BodyTextNormal"/>
        <w:numPr>
          <w:ilvl w:val="0"/>
          <w:numId w:val="17"/>
        </w:numPr>
        <w:ind w:left="1080"/>
      </w:pPr>
      <w:r>
        <w:t>Costs to produce a Full Impact Assessment (FIA) of £10,560</w:t>
      </w:r>
    </w:p>
    <w:p w:rsidRPr="00A17A30" w:rsidR="00A17A30" w:rsidP="006A54B3" w:rsidRDefault="00A17A30" w14:paraId="3A55FE91" w14:textId="17ED770D">
      <w:pPr>
        <w:pStyle w:val="BodyTextNormal"/>
        <w:rPr>
          <w:b/>
          <w:bCs/>
        </w:rPr>
      </w:pPr>
      <w:r w:rsidRPr="00A17A30">
        <w:rPr>
          <w:b/>
          <w:bCs/>
        </w:rPr>
        <w:t>Problem Statement and Solution</w:t>
      </w:r>
    </w:p>
    <w:p w:rsidR="00544EEE" w:rsidP="00C816F8" w:rsidRDefault="00307672" w14:paraId="118214E7" w14:textId="1B8813A4">
      <w:pPr>
        <w:pStyle w:val="BodyTextNormal"/>
      </w:pPr>
      <w:r>
        <w:t xml:space="preserve">To </w:t>
      </w:r>
      <w:r w:rsidRPr="00563919">
        <w:t xml:space="preserve">apply </w:t>
      </w:r>
      <w:r>
        <w:t>a Prepayment</w:t>
      </w:r>
      <w:r w:rsidRPr="00563919">
        <w:t xml:space="preserve"> top-up to </w:t>
      </w:r>
      <w:r>
        <w:t xml:space="preserve">a </w:t>
      </w:r>
      <w:r w:rsidRPr="00563919">
        <w:t>meter</w:t>
      </w:r>
      <w:r>
        <w:t xml:space="preserve">, a </w:t>
      </w:r>
      <w:r w:rsidRPr="00563919">
        <w:t xml:space="preserve">Unique Transaction Reference Number </w:t>
      </w:r>
      <w:r>
        <w:t>(UTRN) is sent to the target Device.</w:t>
      </w:r>
      <w:r w:rsidRPr="00C816F8">
        <w:t xml:space="preserve"> </w:t>
      </w:r>
      <w:r w:rsidRPr="00C816F8" w:rsidR="00C816F8">
        <w:t xml:space="preserve">Every UTRN </w:t>
      </w:r>
      <w:r w:rsidR="00C816F8">
        <w:t xml:space="preserve">in the Prepayment top-up process </w:t>
      </w:r>
      <w:r w:rsidRPr="00C816F8" w:rsidR="00C816F8">
        <w:t>is unique and can only be used once</w:t>
      </w:r>
      <w:r w:rsidR="004545FF">
        <w:t>. T</w:t>
      </w:r>
      <w:r w:rsidRPr="00C816F8" w:rsidR="00C816F8">
        <w:t>he meter will verify the UTRN and reject a</w:t>
      </w:r>
      <w:r>
        <w:t>ny</w:t>
      </w:r>
      <w:r w:rsidRPr="00C816F8" w:rsidR="00C816F8">
        <w:t xml:space="preserve"> duplicate UTRN.</w:t>
      </w:r>
      <w:r>
        <w:t xml:space="preserve"> </w:t>
      </w:r>
      <w:r w:rsidRPr="00563919">
        <w:t xml:space="preserve">If the </w:t>
      </w:r>
      <w:r>
        <w:t xml:space="preserve">target </w:t>
      </w:r>
      <w:r w:rsidRPr="00563919">
        <w:t xml:space="preserve">meter detects a duplicate UTRN, then </w:t>
      </w:r>
      <w:r>
        <w:t>it</w:t>
      </w:r>
      <w:r w:rsidRPr="00563919">
        <w:t xml:space="preserve"> </w:t>
      </w:r>
      <w:r>
        <w:t>neither</w:t>
      </w:r>
      <w:r w:rsidRPr="00563919">
        <w:t xml:space="preserve"> send</w:t>
      </w:r>
      <w:r>
        <w:t>s</w:t>
      </w:r>
      <w:r w:rsidRPr="00563919">
        <w:t xml:space="preserve"> a message to the energy Supplier, </w:t>
      </w:r>
      <w:r>
        <w:t xml:space="preserve">nor a </w:t>
      </w:r>
      <w:r w:rsidRPr="00563919">
        <w:t xml:space="preserve">message to the </w:t>
      </w:r>
      <w:r w:rsidRPr="0015289B" w:rsidR="0015289B">
        <w:t xml:space="preserve">Prepayment Meter Interface Device </w:t>
      </w:r>
      <w:r w:rsidR="0015289B">
        <w:t>(</w:t>
      </w:r>
      <w:r w:rsidRPr="00563919">
        <w:t>PPMID</w:t>
      </w:r>
      <w:r w:rsidR="0015289B">
        <w:t>)</w:t>
      </w:r>
      <w:r w:rsidRPr="00563919">
        <w:t xml:space="preserve">. </w:t>
      </w:r>
      <w:r>
        <w:t>In this case</w:t>
      </w:r>
      <w:r w:rsidRPr="00563919">
        <w:t xml:space="preserve">, </w:t>
      </w:r>
      <w:r>
        <w:t xml:space="preserve">neither the Supplier nor </w:t>
      </w:r>
      <w:r w:rsidRPr="00563919">
        <w:t>the consumer receive</w:t>
      </w:r>
      <w:r>
        <w:t>s any</w:t>
      </w:r>
      <w:r w:rsidRPr="00563919">
        <w:t xml:space="preserve"> </w:t>
      </w:r>
      <w:r>
        <w:t xml:space="preserve">warning or </w:t>
      </w:r>
      <w:r w:rsidRPr="00563919">
        <w:t>feedback about the top-up failure.</w:t>
      </w:r>
    </w:p>
    <w:p w:rsidRPr="00394C31" w:rsidR="006A54B3" w:rsidP="006A54B3" w:rsidRDefault="006A54B3" w14:paraId="05E269BF" w14:textId="77777777">
      <w:pPr>
        <w:pStyle w:val="BodyTextNormal"/>
        <w:rPr>
          <w:b/>
          <w:bCs/>
        </w:rPr>
      </w:pPr>
      <w:r w:rsidRPr="00394C31">
        <w:rPr>
          <w:b/>
          <w:bCs/>
        </w:rPr>
        <w:t>Benefits</w:t>
      </w:r>
    </w:p>
    <w:p w:rsidRPr="001565BE" w:rsidR="002811DA" w:rsidP="00C816F8" w:rsidRDefault="00C816F8" w14:paraId="55DB62D5" w14:textId="6C65E9C7">
      <w:pPr>
        <w:pStyle w:val="BodyTextNormal"/>
      </w:pPr>
      <w:r>
        <w:t>These changes will enhance the Consumer experience by providing notification when a duplicate UTRN has been entered.</w:t>
      </w:r>
    </w:p>
    <w:p w:rsidRPr="008501CF" w:rsidR="00255B3A" w:rsidP="00A02AD5" w:rsidRDefault="00255B3A" w14:paraId="60166DAB" w14:textId="1F63F8D8">
      <w:pPr>
        <w:pStyle w:val="Heading1"/>
        <w:pageBreakBefore w:val="0"/>
        <w:ind w:left="851" w:hanging="851"/>
      </w:pPr>
      <w:bookmarkStart w:name="_Toc227162625" w:id="5"/>
      <w:r w:rsidRPr="008501CF">
        <w:t>Document History</w:t>
      </w:r>
      <w:bookmarkEnd w:id="1"/>
      <w:bookmarkEnd w:id="2"/>
      <w:bookmarkEnd w:id="3"/>
      <w:bookmarkEnd w:id="5"/>
    </w:p>
    <w:p w:rsidRPr="008501CF" w:rsidR="00255B3A" w:rsidP="00355AD7" w:rsidRDefault="00255B3A" w14:paraId="577A35BA" w14:textId="77777777">
      <w:pPr>
        <w:pStyle w:val="Heading2"/>
      </w:pPr>
      <w:bookmarkStart w:name="_Toc298833584" w:id="6"/>
      <w:bookmarkStart w:name="_Toc371921492" w:id="7"/>
      <w:bookmarkStart w:name="_Toc372277108" w:id="8"/>
      <w:bookmarkStart w:name="_Toc514850931" w:id="9"/>
      <w:bookmarkStart w:name="_Toc227162626" w:id="10"/>
      <w:r w:rsidRPr="008501CF">
        <w:t>Revision History</w:t>
      </w:r>
      <w:bookmarkEnd w:id="6"/>
      <w:bookmarkEnd w:id="7"/>
      <w:bookmarkEnd w:id="8"/>
      <w:bookmarkEnd w:id="9"/>
      <w:bookmarkEnd w:id="10"/>
    </w:p>
    <w:tbl>
      <w:tblPr>
        <w:tblW w:w="8462" w:type="dxa"/>
        <w:tblInd w:w="56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01"/>
        <w:gridCol w:w="1150"/>
        <w:gridCol w:w="5311"/>
      </w:tblGrid>
      <w:tr w:rsidRPr="008501CF" w:rsidR="00255B3A" w:rsidTr="00CA5A54" w14:paraId="15E51EC0" w14:textId="77777777">
        <w:trPr>
          <w:cantSplit/>
          <w:tblHeader/>
        </w:trPr>
        <w:tc>
          <w:tcPr>
            <w:tcW w:w="2001" w:type="dxa"/>
            <w:shd w:val="clear" w:color="auto" w:fill="C0C0C0"/>
            <w:noWrap/>
          </w:tcPr>
          <w:p w:rsidRPr="008501CF" w:rsidR="00255B3A" w:rsidP="00904C44" w:rsidRDefault="00255B3A" w14:paraId="066BFD09" w14:textId="77777777">
            <w:pPr>
              <w:pStyle w:val="TableHeadings"/>
            </w:pPr>
            <w:r w:rsidRPr="008501CF">
              <w:t>Revision Date</w:t>
            </w:r>
          </w:p>
        </w:tc>
        <w:tc>
          <w:tcPr>
            <w:tcW w:w="1150" w:type="dxa"/>
            <w:shd w:val="clear" w:color="auto" w:fill="C0C0C0"/>
            <w:noWrap/>
          </w:tcPr>
          <w:p w:rsidRPr="008501CF" w:rsidR="00255B3A" w:rsidP="00904C44" w:rsidRDefault="00255B3A" w14:paraId="77D6FB49" w14:textId="77777777">
            <w:pPr>
              <w:pStyle w:val="TableHeadings"/>
            </w:pPr>
            <w:r w:rsidRPr="008501CF">
              <w:t>Revision</w:t>
            </w:r>
          </w:p>
        </w:tc>
        <w:tc>
          <w:tcPr>
            <w:tcW w:w="5311" w:type="dxa"/>
            <w:shd w:val="clear" w:color="auto" w:fill="C0C0C0"/>
            <w:noWrap/>
          </w:tcPr>
          <w:p w:rsidRPr="008501CF" w:rsidR="00255B3A" w:rsidP="00904C44" w:rsidRDefault="00255B3A" w14:paraId="0D73287E" w14:textId="77777777">
            <w:pPr>
              <w:pStyle w:val="TableHeadings"/>
            </w:pPr>
            <w:r w:rsidRPr="008501CF">
              <w:t>Summary of Changes</w:t>
            </w:r>
          </w:p>
        </w:tc>
      </w:tr>
      <w:tr w:rsidRPr="008501CF" w:rsidR="00CA5A54" w:rsidTr="00CA5A54" w14:paraId="7BB6C353" w14:textId="77777777">
        <w:trPr>
          <w:trHeight w:val="166"/>
        </w:trPr>
        <w:tc>
          <w:tcPr>
            <w:tcW w:w="2001" w:type="dxa"/>
            <w:noWrap/>
          </w:tcPr>
          <w:p w:rsidRPr="008501CF" w:rsidR="00CA5A54" w:rsidP="00CA5A54" w:rsidRDefault="009E13D2" w14:paraId="11D96F57" w14:textId="7D3C138D">
            <w:pPr>
              <w:pStyle w:val="TableContents"/>
            </w:pPr>
            <w:r>
              <w:t>14/</w:t>
            </w:r>
            <w:r w:rsidR="00A57CE3">
              <w:t>0</w:t>
            </w:r>
            <w:r w:rsidR="00996FF7">
              <w:t>4</w:t>
            </w:r>
            <w:r w:rsidRPr="008501CF" w:rsidR="00CA5A54">
              <w:t>/20</w:t>
            </w:r>
            <w:r w:rsidR="00FD5652">
              <w:t>2</w:t>
            </w:r>
            <w:r w:rsidR="00996FF7">
              <w:t>6</w:t>
            </w:r>
          </w:p>
        </w:tc>
        <w:tc>
          <w:tcPr>
            <w:tcW w:w="1150" w:type="dxa"/>
            <w:noWrap/>
          </w:tcPr>
          <w:p w:rsidRPr="008501CF" w:rsidR="00CA5A54" w:rsidP="00CA5A54" w:rsidRDefault="00CA5A54" w14:paraId="5D9109F0" w14:textId="5B83BB16">
            <w:pPr>
              <w:pStyle w:val="TableContents"/>
            </w:pPr>
            <w:r w:rsidRPr="008501CF">
              <w:t>0.</w:t>
            </w:r>
            <w:r w:rsidR="00AE2DF2">
              <w:t>1</w:t>
            </w:r>
          </w:p>
        </w:tc>
        <w:tc>
          <w:tcPr>
            <w:tcW w:w="5311" w:type="dxa"/>
            <w:noWrap/>
          </w:tcPr>
          <w:p w:rsidRPr="008501CF" w:rsidR="00CA5A54" w:rsidP="00CA5A54" w:rsidRDefault="00CA5A54" w14:paraId="203711E8" w14:textId="77777777">
            <w:pPr>
              <w:pStyle w:val="TableContents"/>
            </w:pPr>
            <w:r w:rsidRPr="008501CF">
              <w:t>Initial version</w:t>
            </w:r>
            <w:r w:rsidR="00294270">
              <w:t>, DCC and DSP review</w:t>
            </w:r>
          </w:p>
        </w:tc>
      </w:tr>
      <w:tr w:rsidRPr="008501CF" w:rsidR="00C50EED" w:rsidTr="00CA5A54" w14:paraId="32DEF16A" w14:textId="77777777">
        <w:trPr>
          <w:trHeight w:val="166"/>
        </w:trPr>
        <w:tc>
          <w:tcPr>
            <w:tcW w:w="2001" w:type="dxa"/>
            <w:noWrap/>
          </w:tcPr>
          <w:p w:rsidRPr="008501CF" w:rsidR="00AF6233" w:rsidP="00AF6233" w:rsidRDefault="00E742BE" w14:paraId="2D704363" w14:textId="46AFBA02">
            <w:pPr>
              <w:pStyle w:val="TableContents"/>
            </w:pPr>
            <w:r>
              <w:t>15</w:t>
            </w:r>
            <w:r w:rsidR="00553669">
              <w:t>/04/2026</w:t>
            </w:r>
          </w:p>
        </w:tc>
        <w:tc>
          <w:tcPr>
            <w:tcW w:w="1150" w:type="dxa"/>
            <w:noWrap/>
          </w:tcPr>
          <w:p w:rsidRPr="008501CF" w:rsidR="00C50EED" w:rsidP="00C50EED" w:rsidRDefault="00124176" w14:paraId="46D5E6BC" w14:textId="4A9BC30A">
            <w:pPr>
              <w:pStyle w:val="TableContents"/>
            </w:pPr>
            <w:r>
              <w:t>0.2</w:t>
            </w:r>
          </w:p>
        </w:tc>
        <w:tc>
          <w:tcPr>
            <w:tcW w:w="5311" w:type="dxa"/>
            <w:noWrap/>
          </w:tcPr>
          <w:p w:rsidRPr="008501CF" w:rsidR="00C50EED" w:rsidP="00C50EED" w:rsidRDefault="00553669" w14:paraId="170195DD" w14:textId="440D58AC">
            <w:pPr>
              <w:pStyle w:val="TableContents"/>
            </w:pPr>
            <w:r>
              <w:t>Reviewed and published</w:t>
            </w:r>
          </w:p>
        </w:tc>
      </w:tr>
    </w:tbl>
    <w:p w:rsidRPr="008501CF" w:rsidR="00255B3A" w:rsidP="00355AD7" w:rsidRDefault="00255B3A" w14:paraId="025BBBE0" w14:textId="77777777">
      <w:pPr>
        <w:pStyle w:val="Heading2"/>
      </w:pPr>
      <w:bookmarkStart w:name="_Toc298833585" w:id="11"/>
      <w:bookmarkStart w:name="_Toc371921493" w:id="12"/>
      <w:bookmarkStart w:name="_Toc372277109" w:id="13"/>
      <w:bookmarkStart w:name="_Toc514850932" w:id="14"/>
      <w:bookmarkStart w:name="_Toc227162627" w:id="15"/>
      <w:r w:rsidRPr="008501CF">
        <w:t>Associated Documents</w:t>
      </w:r>
      <w:bookmarkEnd w:id="11"/>
      <w:bookmarkEnd w:id="12"/>
      <w:bookmarkEnd w:id="13"/>
      <w:bookmarkEnd w:id="14"/>
      <w:bookmarkEnd w:id="15"/>
    </w:p>
    <w:p w:rsidRPr="008501CF" w:rsidR="00255B3A" w:rsidP="008A7022" w:rsidRDefault="00255B3A" w14:paraId="14433607" w14:textId="2DBCEC40">
      <w:pPr>
        <w:pStyle w:val="BodyTextNormal"/>
      </w:pPr>
      <w:r w:rsidRPr="008501CF">
        <w:t>This document is associated with the following document:</w:t>
      </w:r>
    </w:p>
    <w:tbl>
      <w:tblPr>
        <w:tblW w:w="8505" w:type="dxa"/>
        <w:tblInd w:w="56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7"/>
        <w:gridCol w:w="5245"/>
        <w:gridCol w:w="1276"/>
        <w:gridCol w:w="1417"/>
      </w:tblGrid>
      <w:tr w:rsidRPr="008501CF" w:rsidR="006665C2" w:rsidTr="007F3BBE" w14:paraId="28333A41" w14:textId="77777777">
        <w:trPr>
          <w:cantSplit/>
          <w:tblHeader/>
        </w:trPr>
        <w:tc>
          <w:tcPr>
            <w:tcW w:w="567" w:type="dxa"/>
            <w:shd w:val="clear" w:color="auto" w:fill="C0C0C0"/>
          </w:tcPr>
          <w:p w:rsidRPr="008501CF" w:rsidR="006665C2" w:rsidP="00904C44" w:rsidRDefault="006665C2" w14:paraId="717C601E" w14:textId="77777777">
            <w:pPr>
              <w:pStyle w:val="TableHeadings"/>
            </w:pPr>
            <w:r w:rsidRPr="008501CF">
              <w:t>Ref</w:t>
            </w:r>
          </w:p>
        </w:tc>
        <w:tc>
          <w:tcPr>
            <w:tcW w:w="5245" w:type="dxa"/>
            <w:shd w:val="clear" w:color="auto" w:fill="C0C0C0"/>
            <w:noWrap/>
          </w:tcPr>
          <w:p w:rsidRPr="008501CF" w:rsidR="006665C2" w:rsidP="00904C44" w:rsidRDefault="006665C2" w14:paraId="4B804ADF" w14:textId="0EC31D5F">
            <w:pPr>
              <w:pStyle w:val="TableHeadings"/>
            </w:pPr>
            <w:r w:rsidRPr="008501CF">
              <w:t xml:space="preserve">Title and </w:t>
            </w:r>
            <w:r w:rsidR="00CC3975">
              <w:t>Filename</w:t>
            </w:r>
          </w:p>
        </w:tc>
        <w:tc>
          <w:tcPr>
            <w:tcW w:w="1276" w:type="dxa"/>
            <w:shd w:val="clear" w:color="auto" w:fill="C0C0C0"/>
            <w:noWrap/>
          </w:tcPr>
          <w:p w:rsidRPr="008501CF" w:rsidR="006665C2" w:rsidP="00904C44" w:rsidRDefault="006665C2" w14:paraId="13C51D1D" w14:textId="77777777">
            <w:pPr>
              <w:pStyle w:val="TableHeadings"/>
            </w:pPr>
            <w:r w:rsidRPr="008501CF">
              <w:t>Source</w:t>
            </w:r>
          </w:p>
        </w:tc>
        <w:tc>
          <w:tcPr>
            <w:tcW w:w="1417" w:type="dxa"/>
            <w:shd w:val="clear" w:color="auto" w:fill="C0C0C0"/>
            <w:noWrap/>
          </w:tcPr>
          <w:p w:rsidRPr="008501CF" w:rsidR="006665C2" w:rsidP="00904C44" w:rsidRDefault="006665C2" w14:paraId="0BFA9BAF" w14:textId="77777777">
            <w:pPr>
              <w:pStyle w:val="TableHeadings"/>
            </w:pPr>
            <w:r w:rsidRPr="008501CF">
              <w:t>Issue Date</w:t>
            </w:r>
          </w:p>
        </w:tc>
      </w:tr>
      <w:tr w:rsidRPr="008501CF" w:rsidR="00885B12" w:rsidTr="007F3BBE" w14:paraId="18EBC2C1" w14:textId="77777777">
        <w:tc>
          <w:tcPr>
            <w:tcW w:w="567" w:type="dxa"/>
          </w:tcPr>
          <w:p w:rsidRPr="008501CF" w:rsidR="00885B12" w:rsidP="00A516A3" w:rsidRDefault="00572BCA" w14:paraId="600A334E" w14:textId="73954DE8">
            <w:pPr>
              <w:pStyle w:val="TableContents"/>
              <w:jc w:val="left"/>
            </w:pPr>
            <w:r>
              <w:t>1</w:t>
            </w:r>
          </w:p>
        </w:tc>
        <w:tc>
          <w:tcPr>
            <w:tcW w:w="5245" w:type="dxa"/>
            <w:noWrap/>
          </w:tcPr>
          <w:p w:rsidRPr="000C73BE" w:rsidR="00885B12" w:rsidP="00A516A3" w:rsidRDefault="00195B1A" w14:paraId="025F1DD8" w14:textId="1A17275F">
            <w:pPr>
              <w:pStyle w:val="TableContents"/>
              <w:jc w:val="left"/>
            </w:pPr>
            <w:r>
              <w:t>DP</w:t>
            </w:r>
            <w:r w:rsidR="00996FF7">
              <w:t>318</w:t>
            </w:r>
            <w:r w:rsidR="0028230C">
              <w:t xml:space="preserve"> </w:t>
            </w:r>
            <w:r w:rsidR="00885B12">
              <w:t>Modification Report</w:t>
            </w:r>
            <w:r w:rsidR="0028230C">
              <w:t xml:space="preserve"> </w:t>
            </w:r>
            <w:r w:rsidRPr="00885B12" w:rsidR="00885B12">
              <w:t>v0.</w:t>
            </w:r>
            <w:r>
              <w:t>1</w:t>
            </w:r>
            <w:r w:rsidRPr="00885B12" w:rsidR="00885B12">
              <w:t>.pdf</w:t>
            </w:r>
          </w:p>
        </w:tc>
        <w:tc>
          <w:tcPr>
            <w:tcW w:w="1276" w:type="dxa"/>
            <w:noWrap/>
          </w:tcPr>
          <w:p w:rsidRPr="008501CF" w:rsidR="00885B12" w:rsidP="00A516A3" w:rsidRDefault="00885B12" w14:paraId="1608872B" w14:textId="3078F25A">
            <w:pPr>
              <w:pStyle w:val="TableContents"/>
            </w:pPr>
            <w:r>
              <w:t>SECAS</w:t>
            </w:r>
          </w:p>
        </w:tc>
        <w:tc>
          <w:tcPr>
            <w:tcW w:w="1417" w:type="dxa"/>
            <w:noWrap/>
          </w:tcPr>
          <w:p w:rsidR="00885B12" w:rsidP="00A516A3" w:rsidRDefault="00996FF7" w14:paraId="603629BB" w14:textId="6631DA27">
            <w:pPr>
              <w:pStyle w:val="TableContents"/>
            </w:pPr>
            <w:r>
              <w:t>10</w:t>
            </w:r>
            <w:r w:rsidR="00885B12">
              <w:t>/</w:t>
            </w:r>
            <w:r w:rsidR="00124176">
              <w:t>0</w:t>
            </w:r>
            <w:r>
              <w:t>3</w:t>
            </w:r>
            <w:r w:rsidR="00885B12">
              <w:t>/202</w:t>
            </w:r>
            <w:r>
              <w:t>6</w:t>
            </w:r>
          </w:p>
        </w:tc>
      </w:tr>
    </w:tbl>
    <w:p w:rsidRPr="008501CF" w:rsidR="005164E3" w:rsidP="00553669" w:rsidRDefault="005164E3" w14:paraId="3E7051AE" w14:textId="2D799337">
      <w:pPr>
        <w:pStyle w:val="BodyTextNormal"/>
      </w:pPr>
      <w:r w:rsidRPr="008501CF">
        <w:t>References are shown in this format, [1]</w:t>
      </w:r>
      <w:r w:rsidRPr="008501CF" w:rsidR="001628A2">
        <w:t>.</w:t>
      </w:r>
    </w:p>
    <w:p w:rsidRPr="008501CF" w:rsidR="00DE4301" w:rsidP="00BD6402" w:rsidRDefault="00DE4301" w14:paraId="75FA5135" w14:textId="77777777">
      <w:pPr>
        <w:pStyle w:val="Heading2"/>
      </w:pPr>
      <w:bookmarkStart w:name="_Toc1983152" w:id="16"/>
      <w:bookmarkStart w:name="_Toc1040948" w:id="17"/>
      <w:bookmarkStart w:name="_Toc516476618" w:id="18"/>
      <w:bookmarkStart w:name="_Toc227162628" w:id="19"/>
      <w:r w:rsidRPr="008501CF">
        <w:t>Document Information</w:t>
      </w:r>
      <w:bookmarkEnd w:id="16"/>
      <w:bookmarkEnd w:id="17"/>
      <w:bookmarkEnd w:id="19"/>
    </w:p>
    <w:p w:rsidR="00DE4301" w:rsidP="008A7022" w:rsidRDefault="003D7833" w14:paraId="681F0AFB" w14:textId="31FCA28B">
      <w:pPr>
        <w:pStyle w:val="BodyTextNormal"/>
      </w:pPr>
      <w:r w:rsidRPr="008501CF">
        <w:t xml:space="preserve">The Proposer for this Modification </w:t>
      </w:r>
      <w:r w:rsidR="00714E8B">
        <w:t>i</w:t>
      </w:r>
      <w:r w:rsidRPr="008501CF">
        <w:t xml:space="preserve">s </w:t>
      </w:r>
      <w:r w:rsidR="00124176">
        <w:t>David Walsh of the Data Communications Company (DCC)</w:t>
      </w:r>
      <w:r w:rsidRPr="008501CF">
        <w:t xml:space="preserve">. The proposal was submitted </w:t>
      </w:r>
      <w:r w:rsidR="00113DBD">
        <w:t>o</w:t>
      </w:r>
      <w:r w:rsidRPr="008501CF">
        <w:t xml:space="preserve">n </w:t>
      </w:r>
      <w:r w:rsidR="00DF1A81">
        <w:t>10</w:t>
      </w:r>
      <w:r w:rsidRPr="008A7022" w:rsidR="00636AB3">
        <w:t>th</w:t>
      </w:r>
      <w:r w:rsidR="00113DBD">
        <w:t xml:space="preserve"> </w:t>
      </w:r>
      <w:r w:rsidR="00DF1A81">
        <w:t>March</w:t>
      </w:r>
      <w:r w:rsidR="000F682B">
        <w:t xml:space="preserve"> </w:t>
      </w:r>
      <w:r w:rsidRPr="008501CF">
        <w:t>20</w:t>
      </w:r>
      <w:r w:rsidR="004B79DC">
        <w:t>2</w:t>
      </w:r>
      <w:r w:rsidR="00DF1A81">
        <w:t>6</w:t>
      </w:r>
      <w:r w:rsidRPr="008501CF">
        <w:t>.</w:t>
      </w:r>
      <w:r w:rsidR="00E742BE">
        <w:t xml:space="preserve"> </w:t>
      </w:r>
      <w:r w:rsidR="00A57CE3">
        <w:t>A</w:t>
      </w:r>
      <w:r w:rsidR="00E87047">
        <w:t xml:space="preserve"> </w:t>
      </w:r>
      <w:r w:rsidRPr="008501CF">
        <w:t xml:space="preserve">Preliminary Impact Assessment </w:t>
      </w:r>
      <w:r w:rsidR="004732C9">
        <w:t xml:space="preserve">(PIA) </w:t>
      </w:r>
      <w:r w:rsidRPr="008501CF">
        <w:t xml:space="preserve">was requested of DCC </w:t>
      </w:r>
      <w:r w:rsidR="00201FB2">
        <w:t>o</w:t>
      </w:r>
      <w:r w:rsidRPr="008501CF">
        <w:t xml:space="preserve">n </w:t>
      </w:r>
      <w:r w:rsidR="00DF1A81">
        <w:t>2</w:t>
      </w:r>
      <w:r w:rsidRPr="008A7022" w:rsidR="00DF1A81">
        <w:t>nd</w:t>
      </w:r>
      <w:r w:rsidR="00201FB2">
        <w:t xml:space="preserve"> </w:t>
      </w:r>
      <w:r w:rsidR="00DF1A81">
        <w:t>April</w:t>
      </w:r>
      <w:r w:rsidR="00201FB2">
        <w:t xml:space="preserve"> </w:t>
      </w:r>
      <w:r w:rsidRPr="008501CF">
        <w:t>20</w:t>
      </w:r>
      <w:r w:rsidR="00D5586E">
        <w:t>2</w:t>
      </w:r>
      <w:r w:rsidR="00DF1A81">
        <w:t>6</w:t>
      </w:r>
      <w:r w:rsidRPr="008501CF" w:rsidR="00DE4301">
        <w:t>.</w:t>
      </w:r>
      <w:r w:rsidR="00A57CE3">
        <w:t xml:space="preserve"> </w:t>
      </w:r>
    </w:p>
    <w:p w:rsidR="003D7833" w:rsidP="003D7833" w:rsidRDefault="00C50303" w14:paraId="09F52DEE" w14:textId="77777777">
      <w:pPr>
        <w:keepNext/>
        <w:pageBreakBefore/>
        <w:numPr>
          <w:ilvl w:val="0"/>
          <w:numId w:val="2"/>
        </w:numPr>
        <w:spacing w:before="240" w:after="120"/>
        <w:outlineLvl w:val="0"/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</w:pPr>
      <w:bookmarkStart w:name="_Toc532221491" w:id="20"/>
      <w:bookmarkStart w:name="_Toc227162629" w:id="21"/>
      <w:r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  <w:t xml:space="preserve">Context and </w:t>
      </w:r>
      <w:r w:rsidRPr="008501CF" w:rsidR="003D7833"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  <w:t>Requirements</w:t>
      </w:r>
      <w:bookmarkEnd w:id="20"/>
      <w:bookmarkEnd w:id="21"/>
    </w:p>
    <w:p w:rsidRPr="00C50303" w:rsidR="00C50303" w:rsidP="00C50303" w:rsidRDefault="00C50303" w14:paraId="12F60815" w14:textId="2AD95007">
      <w:pPr>
        <w:pStyle w:val="BodyTextNormal"/>
        <w:ind w:left="568"/>
      </w:pPr>
      <w:r>
        <w:t xml:space="preserve">The </w:t>
      </w:r>
      <w:r w:rsidR="006A5F00">
        <w:t xml:space="preserve">problem statement and </w:t>
      </w:r>
      <w:r w:rsidR="00580F96">
        <w:t xml:space="preserve">requirement </w:t>
      </w:r>
      <w:r>
        <w:t>have been provided by SECA</w:t>
      </w:r>
      <w:r w:rsidR="00580F96">
        <w:t>S</w:t>
      </w:r>
      <w:r w:rsidR="00113DBD">
        <w:t xml:space="preserve"> and</w:t>
      </w:r>
      <w:r w:rsidR="00580F96">
        <w:t xml:space="preserve"> </w:t>
      </w:r>
      <w:r w:rsidR="00553669">
        <w:t xml:space="preserve">the </w:t>
      </w:r>
      <w:r w:rsidRPr="00C9105A" w:rsidR="00553669">
        <w:t>Technical Specification Issue Resolution Sub-group</w:t>
      </w:r>
      <w:r w:rsidR="00553669">
        <w:t xml:space="preserve"> (</w:t>
      </w:r>
      <w:r w:rsidR="00423AD0">
        <w:t>TSIRS</w:t>
      </w:r>
      <w:r w:rsidR="00553669">
        <w:t>)</w:t>
      </w:r>
      <w:r>
        <w:t>.</w:t>
      </w:r>
    </w:p>
    <w:p w:rsidR="00C50303" w:rsidP="00CF493C" w:rsidRDefault="00C50303" w14:paraId="03A0D14B" w14:textId="77777777">
      <w:pPr>
        <w:pStyle w:val="Heading2"/>
      </w:pPr>
      <w:bookmarkStart w:name="_Toc227162630" w:id="22"/>
      <w:r w:rsidRPr="008501CF">
        <w:t>Problem Statement</w:t>
      </w:r>
      <w:bookmarkEnd w:id="22"/>
    </w:p>
    <w:p w:rsidR="00C72094" w:rsidP="006E1369" w:rsidRDefault="006E1369" w14:paraId="14D98A73" w14:textId="44075EC2">
      <w:pPr>
        <w:pStyle w:val="BodyTextNormal"/>
        <w:ind w:left="568"/>
      </w:pPr>
      <w:r>
        <w:t>IRPs identify issues within the SEC Technical Specification documents and put forward a solution to the identified problem.</w:t>
      </w:r>
      <w:r w:rsidR="00091720">
        <w:t xml:space="preserve"> </w:t>
      </w:r>
      <w:r>
        <w:t>The IRP</w:t>
      </w:r>
      <w:r w:rsidR="00026D5D">
        <w:t>66</w:t>
      </w:r>
      <w:r w:rsidR="00AD6089">
        <w:t>7</w:t>
      </w:r>
      <w:r>
        <w:t xml:space="preserve"> details </w:t>
      </w:r>
      <w:r w:rsidR="00873062">
        <w:t xml:space="preserve">are included in </w:t>
      </w:r>
      <w:r w:rsidR="00873062">
        <w:fldChar w:fldCharType="begin"/>
      </w:r>
      <w:r w:rsidR="00873062">
        <w:instrText xml:space="preserve"> REF _Ref93054380 \h </w:instrText>
      </w:r>
      <w:r w:rsidR="00873062">
        <w:fldChar w:fldCharType="separate"/>
      </w:r>
      <w:r w:rsidR="00873062">
        <w:t>Appendix B: IRP Information</w:t>
      </w:r>
      <w:r w:rsidR="00873062">
        <w:fldChar w:fldCharType="end"/>
      </w:r>
      <w:r w:rsidR="00873062">
        <w:t xml:space="preserve"> at the end of this document, and </w:t>
      </w:r>
      <w:r>
        <w:t>reflects the issue, background information and details of the solution that has been</w:t>
      </w:r>
      <w:r w:rsidR="00873062">
        <w:t xml:space="preserve"> </w:t>
      </w:r>
      <w:r>
        <w:t xml:space="preserve">discussed and agreed at TSIRS. </w:t>
      </w:r>
    </w:p>
    <w:p w:rsidR="00580F96" w:rsidP="00580F96" w:rsidRDefault="00580F96" w14:paraId="78A119CB" w14:textId="71C36C00">
      <w:pPr>
        <w:pStyle w:val="Heading2"/>
      </w:pPr>
      <w:bookmarkStart w:name="_Toc227162631" w:id="23"/>
      <w:r>
        <w:t>Business Requirement</w:t>
      </w:r>
      <w:bookmarkEnd w:id="23"/>
    </w:p>
    <w:tbl>
      <w:tblPr>
        <w:tblStyle w:val="TableGrid"/>
        <w:tblW w:w="0" w:type="auto"/>
        <w:tblInd w:w="568" w:type="dxa"/>
        <w:tblLook w:val="04A0" w:firstRow="1" w:lastRow="0" w:firstColumn="1" w:lastColumn="0" w:noHBand="0" w:noVBand="1"/>
      </w:tblPr>
      <w:tblGrid>
        <w:gridCol w:w="703"/>
        <w:gridCol w:w="8351"/>
      </w:tblGrid>
      <w:tr w:rsidRPr="00580F96" w:rsidR="00580F96" w:rsidTr="009223B7" w14:paraId="3E0473D5" w14:textId="77777777">
        <w:tc>
          <w:tcPr>
            <w:tcW w:w="703" w:type="dxa"/>
          </w:tcPr>
          <w:p w:rsidRPr="009D23CE" w:rsidR="00580F96" w:rsidP="009D23CE" w:rsidRDefault="00580F96" w14:paraId="35E23D72" w14:textId="77777777">
            <w:pPr>
              <w:pStyle w:val="BodyTextNormal"/>
              <w:spacing w:after="120"/>
              <w:jc w:val="center"/>
              <w:rPr>
                <w:b/>
              </w:rPr>
            </w:pPr>
            <w:bookmarkStart w:name="_Hlk199248141" w:id="24"/>
            <w:bookmarkStart w:name="_Hlk27141403" w:id="25"/>
            <w:r w:rsidRPr="009D23CE">
              <w:rPr>
                <w:b/>
              </w:rPr>
              <w:t>Re</w:t>
            </w:r>
            <w:r w:rsidR="000D78C9">
              <w:rPr>
                <w:b/>
              </w:rPr>
              <w:t>q</w:t>
            </w:r>
            <w:r w:rsidRPr="009D23CE">
              <w:rPr>
                <w:b/>
              </w:rPr>
              <w:t>.</w:t>
            </w:r>
          </w:p>
        </w:tc>
        <w:tc>
          <w:tcPr>
            <w:tcW w:w="8351" w:type="dxa"/>
          </w:tcPr>
          <w:p w:rsidRPr="009D23CE" w:rsidR="00580F96" w:rsidP="009D23CE" w:rsidRDefault="00580F96" w14:paraId="435C10FC" w14:textId="77777777">
            <w:pPr>
              <w:pStyle w:val="BodyTextNormal"/>
              <w:spacing w:after="120"/>
              <w:jc w:val="center"/>
              <w:rPr>
                <w:b/>
              </w:rPr>
            </w:pPr>
            <w:r w:rsidRPr="009D23CE">
              <w:rPr>
                <w:b/>
              </w:rPr>
              <w:t>Requirement</w:t>
            </w:r>
          </w:p>
        </w:tc>
      </w:tr>
      <w:tr w:rsidRPr="00580F96" w:rsidR="00825FAB" w:rsidTr="006A54B3" w14:paraId="69F4A7F8" w14:textId="77777777">
        <w:trPr>
          <w:trHeight w:val="754"/>
        </w:trPr>
        <w:tc>
          <w:tcPr>
            <w:tcW w:w="703" w:type="dxa"/>
          </w:tcPr>
          <w:p w:rsidRPr="00580F96" w:rsidR="00825FAB" w:rsidP="00825FAB" w:rsidRDefault="00825FAB" w14:paraId="4BDC7584" w14:textId="429B2278">
            <w:pPr>
              <w:pStyle w:val="BodyTextNormal"/>
              <w:spacing w:after="120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351" w:type="dxa"/>
          </w:tcPr>
          <w:p w:rsidRPr="00D96DAC" w:rsidR="00B40170" w:rsidP="00B40170" w:rsidRDefault="00B40170" w14:paraId="3BF7FAC4" w14:textId="36851570">
            <w:pPr>
              <w:pStyle w:val="ListParagraph"/>
              <w:spacing w:after="120"/>
              <w:ind w:left="57"/>
              <w:rPr>
                <w:sz w:val="20"/>
                <w:szCs w:val="18"/>
              </w:rPr>
            </w:pPr>
            <w:r w:rsidRPr="00D96DAC">
              <w:rPr>
                <w:sz w:val="20"/>
                <w:szCs w:val="18"/>
              </w:rPr>
              <w:t>The following IRP shall be included in GBCS) v4.x series:</w:t>
            </w:r>
          </w:p>
          <w:p w:rsidRPr="00B821E3" w:rsidR="00825FAB" w:rsidP="00B40170" w:rsidRDefault="00830BA8" w14:paraId="63951933" w14:textId="570CC630">
            <w:pPr>
              <w:pStyle w:val="ListParagraph"/>
              <w:spacing w:before="240" w:after="120"/>
              <w:ind w:left="57"/>
              <w:contextualSpacing w:val="0"/>
            </w:pPr>
            <w:r w:rsidRPr="00830BA8">
              <w:rPr>
                <w:sz w:val="20"/>
                <w:szCs w:val="18"/>
              </w:rPr>
              <w:t>IRP66</w:t>
            </w:r>
            <w:r w:rsidR="00A525C4">
              <w:rPr>
                <w:sz w:val="20"/>
                <w:szCs w:val="18"/>
              </w:rPr>
              <w:t>7</w:t>
            </w:r>
            <w:r w:rsidRPr="00830BA8">
              <w:rPr>
                <w:sz w:val="20"/>
                <w:szCs w:val="18"/>
              </w:rPr>
              <w:t xml:space="preserve"> ‘</w:t>
            </w:r>
            <w:r w:rsidRPr="00A525C4" w:rsidR="00A525C4">
              <w:rPr>
                <w:sz w:val="20"/>
                <w:szCs w:val="18"/>
              </w:rPr>
              <w:t>Duplicate UTRN entry on PPMID</w:t>
            </w:r>
            <w:r w:rsidRPr="00830BA8">
              <w:rPr>
                <w:sz w:val="20"/>
                <w:szCs w:val="18"/>
              </w:rPr>
              <w:t>’</w:t>
            </w:r>
          </w:p>
        </w:tc>
      </w:tr>
    </w:tbl>
    <w:p w:rsidR="009D23CE" w:rsidP="00A525C4" w:rsidRDefault="009D23CE" w14:paraId="635107F8" w14:textId="5B327229">
      <w:pPr>
        <w:pStyle w:val="Caption"/>
        <w:spacing w:before="120"/>
        <w:jc w:val="center"/>
        <w:rPr>
          <w:noProof/>
          <w:sz w:val="20"/>
          <w:szCs w:val="20"/>
        </w:rPr>
      </w:pPr>
      <w:bookmarkStart w:name="_Ref18495135" w:id="26"/>
      <w:bookmarkStart w:name="_Ref18495145" w:id="27"/>
      <w:bookmarkEnd w:id="24"/>
      <w:r w:rsidRPr="009D23CE">
        <w:rPr>
          <w:sz w:val="20"/>
          <w:szCs w:val="20"/>
        </w:rPr>
        <w:t xml:space="preserve">Table </w:t>
      </w:r>
      <w:r w:rsidR="00FB606C">
        <w:rPr>
          <w:sz w:val="20"/>
          <w:szCs w:val="20"/>
        </w:rPr>
        <w:fldChar w:fldCharType="begin"/>
      </w:r>
      <w:r w:rsidR="00FB606C">
        <w:rPr>
          <w:sz w:val="20"/>
          <w:szCs w:val="20"/>
        </w:rPr>
        <w:instrText xml:space="preserve"> SEQ Table \* ARABIC </w:instrText>
      </w:r>
      <w:r w:rsidR="00FB606C">
        <w:rPr>
          <w:sz w:val="20"/>
          <w:szCs w:val="20"/>
        </w:rPr>
        <w:fldChar w:fldCharType="separate"/>
      </w:r>
      <w:r w:rsidR="00FB606C">
        <w:rPr>
          <w:noProof/>
          <w:sz w:val="20"/>
          <w:szCs w:val="20"/>
        </w:rPr>
        <w:t>1</w:t>
      </w:r>
      <w:r w:rsidR="00FB606C">
        <w:rPr>
          <w:sz w:val="20"/>
          <w:szCs w:val="20"/>
        </w:rPr>
        <w:fldChar w:fldCharType="end"/>
      </w:r>
      <w:bookmarkEnd w:id="26"/>
      <w:r w:rsidRPr="009D23CE">
        <w:rPr>
          <w:noProof/>
          <w:sz w:val="20"/>
          <w:szCs w:val="20"/>
        </w:rPr>
        <w:t>: Business Requirement for SECMP0</w:t>
      </w:r>
      <w:r w:rsidR="00A525C4">
        <w:rPr>
          <w:noProof/>
          <w:sz w:val="20"/>
          <w:szCs w:val="20"/>
        </w:rPr>
        <w:t>318</w:t>
      </w:r>
      <w:r w:rsidRPr="009D23CE">
        <w:rPr>
          <w:noProof/>
          <w:sz w:val="20"/>
          <w:szCs w:val="20"/>
        </w:rPr>
        <w:t>, CR</w:t>
      </w:r>
      <w:bookmarkEnd w:id="27"/>
      <w:r w:rsidR="00A525C4">
        <w:rPr>
          <w:noProof/>
          <w:sz w:val="20"/>
          <w:szCs w:val="20"/>
        </w:rPr>
        <w:t>58</w:t>
      </w:r>
      <w:r w:rsidR="006E1369">
        <w:rPr>
          <w:noProof/>
          <w:sz w:val="20"/>
          <w:szCs w:val="20"/>
        </w:rPr>
        <w:t>5</w:t>
      </w:r>
      <w:r w:rsidR="000F307B">
        <w:rPr>
          <w:noProof/>
          <w:sz w:val="20"/>
          <w:szCs w:val="20"/>
        </w:rPr>
        <w:t>3</w:t>
      </w:r>
    </w:p>
    <w:p w:rsidRPr="00680EB6" w:rsidR="00D40733" w:rsidP="00D40733" w:rsidRDefault="00D40733" w14:paraId="310B2E3B" w14:textId="63C464CC">
      <w:pPr>
        <w:ind w:left="720"/>
      </w:pPr>
      <w:r>
        <w:t xml:space="preserve">Both requirements are applicable to </w:t>
      </w:r>
      <w:r w:rsidRPr="00DB1C05" w:rsidR="00DB1C05">
        <w:t xml:space="preserve">Electricity Smart Metering Equipment </w:t>
      </w:r>
      <w:r w:rsidR="00DB1C05">
        <w:t>(</w:t>
      </w:r>
      <w:r w:rsidR="008F67CA">
        <w:t>ESME</w:t>
      </w:r>
      <w:r w:rsidR="00DB1C05">
        <w:t>)</w:t>
      </w:r>
      <w:r w:rsidR="008F67CA">
        <w:t xml:space="preserve"> and </w:t>
      </w:r>
      <w:r w:rsidR="00DB1C05">
        <w:t>Gas</w:t>
      </w:r>
      <w:r w:rsidRPr="00DB1C05" w:rsidR="00DB1C05">
        <w:t xml:space="preserve"> Smart Metering Equipment </w:t>
      </w:r>
      <w:r w:rsidR="00DB1C05">
        <w:t>(</w:t>
      </w:r>
      <w:r w:rsidR="008F67CA">
        <w:t>GSME</w:t>
      </w:r>
      <w:r w:rsidR="00DB1C05">
        <w:t>)</w:t>
      </w:r>
      <w:r w:rsidR="008F67CA">
        <w:t xml:space="preserve"> for both </w:t>
      </w:r>
      <w:r w:rsidRPr="00DB1C05" w:rsidR="00DB1C05">
        <w:t xml:space="preserve">Smart Metering Equipment Technical Specification </w:t>
      </w:r>
      <w:r w:rsidR="00DB1C05">
        <w:t>(</w:t>
      </w:r>
      <w:r w:rsidR="008F67CA">
        <w:t>SMETS</w:t>
      </w:r>
      <w:r w:rsidR="00DB1C05">
        <w:t>)</w:t>
      </w:r>
      <w:r w:rsidR="008F67CA">
        <w:t xml:space="preserve">1 and </w:t>
      </w:r>
      <w:r>
        <w:t>SMETS2</w:t>
      </w:r>
      <w:r w:rsidR="008F67CA">
        <w:t>+</w:t>
      </w:r>
      <w:r>
        <w:t xml:space="preserve"> Devices.</w:t>
      </w:r>
    </w:p>
    <w:p w:rsidR="00680EB6" w:rsidP="00680EB6" w:rsidRDefault="001B4BF2" w14:paraId="66176AC2" w14:textId="2C715758">
      <w:pPr>
        <w:pStyle w:val="Heading2"/>
      </w:pPr>
      <w:bookmarkStart w:name="_Hlk51742916" w:id="28"/>
      <w:bookmarkStart w:name="_Toc227162632" w:id="29"/>
      <w:bookmarkEnd w:id="25"/>
      <w:r>
        <w:t xml:space="preserve">Prepayment Process and </w:t>
      </w:r>
      <w:r w:rsidR="00A525C4">
        <w:t>IRP667</w:t>
      </w:r>
      <w:r w:rsidR="00EC4745">
        <w:t xml:space="preserve"> Details</w:t>
      </w:r>
      <w:bookmarkEnd w:id="29"/>
    </w:p>
    <w:p w:rsidR="00480476" w:rsidP="009F1FDE" w:rsidRDefault="00307672" w14:paraId="455F6145" w14:textId="30CC7342">
      <w:pPr>
        <w:pStyle w:val="BodyTextNormal"/>
        <w:ind w:left="720"/>
      </w:pPr>
      <w:r w:rsidR="3420B66A">
        <w:rPr/>
        <w:t xml:space="preserve"> </w:t>
      </w:r>
      <w:r w:rsidR="25740E9A">
        <w:rPr/>
        <w:t xml:space="preserve"> </w:t>
      </w:r>
      <w:r w:rsidR="00307672">
        <w:rPr/>
        <w:t>In general, t</w:t>
      </w:r>
      <w:r w:rsidR="00563919">
        <w:rPr/>
        <w:t>h</w:t>
      </w:r>
      <w:r w:rsidR="00307672">
        <w:rPr/>
        <w:t xml:space="preserve">e following </w:t>
      </w:r>
      <w:r w:rsidR="00563919">
        <w:rPr/>
        <w:t xml:space="preserve">methods can be used to apply </w:t>
      </w:r>
      <w:r w:rsidR="00480476">
        <w:rPr/>
        <w:t>a Prepayment</w:t>
      </w:r>
      <w:r w:rsidR="00563919">
        <w:rPr/>
        <w:t xml:space="preserve"> top-up to </w:t>
      </w:r>
      <w:r w:rsidR="00DB1C05">
        <w:rPr/>
        <w:t>a</w:t>
      </w:r>
      <w:r w:rsidR="00563919">
        <w:rPr/>
        <w:t xml:space="preserve"> meter</w:t>
      </w:r>
      <w:r w:rsidR="00480476">
        <w:rPr/>
        <w:t>:</w:t>
      </w:r>
    </w:p>
    <w:p w:rsidR="00480476" w:rsidP="00480476" w:rsidRDefault="00563919" w14:paraId="256B9CC9" w14:textId="177EB042">
      <w:pPr>
        <w:pStyle w:val="BodyTextNormal"/>
        <w:numPr>
          <w:ilvl w:val="0"/>
          <w:numId w:val="28"/>
        </w:numPr>
      </w:pPr>
      <w:r w:rsidRPr="00563919">
        <w:t>an energy Supplier can send the UTRN directly to the meter using a Service Request</w:t>
      </w:r>
    </w:p>
    <w:p w:rsidR="00480476" w:rsidP="00480476" w:rsidRDefault="00563919" w14:paraId="0D3B9789" w14:textId="5ECB0504">
      <w:pPr>
        <w:pStyle w:val="BodyTextNormal"/>
        <w:numPr>
          <w:ilvl w:val="0"/>
          <w:numId w:val="28"/>
        </w:numPr>
      </w:pPr>
      <w:r w:rsidRPr="00563919">
        <w:t>a consumer can enter the UTRN at the meter</w:t>
      </w:r>
    </w:p>
    <w:p w:rsidR="00480476" w:rsidP="00480476" w:rsidRDefault="00480476" w14:paraId="70D5F90E" w14:textId="2AC14373">
      <w:pPr>
        <w:pStyle w:val="BodyTextNormal"/>
        <w:numPr>
          <w:ilvl w:val="0"/>
          <w:numId w:val="28"/>
        </w:numPr>
      </w:pPr>
      <w:r>
        <w:t>a</w:t>
      </w:r>
      <w:r w:rsidRPr="00563919" w:rsidR="00563919">
        <w:t xml:space="preserve"> consumer can enter the UTRN </w:t>
      </w:r>
      <w:r>
        <w:t>at</w:t>
      </w:r>
      <w:r w:rsidRPr="00563919" w:rsidR="00563919">
        <w:t xml:space="preserve"> the PPMID which forwards the UTRN to the meter</w:t>
      </w:r>
    </w:p>
    <w:p w:rsidR="00480476" w:rsidP="009F1FDE" w:rsidRDefault="00EC4745" w14:paraId="4D99D7B0" w14:textId="470A4211">
      <w:pPr>
        <w:pStyle w:val="BodyTextNormal"/>
        <w:ind w:left="720"/>
      </w:pPr>
      <w:r>
        <w:t>Each</w:t>
      </w:r>
      <w:r w:rsidRPr="00563919" w:rsidR="00563919">
        <w:t xml:space="preserve"> UTRN is unique and can only be used once; the meter will verify the UTRN and reject a</w:t>
      </w:r>
      <w:r>
        <w:t>ny</w:t>
      </w:r>
      <w:r w:rsidRPr="00563919" w:rsidR="00563919">
        <w:t xml:space="preserve"> duplicate UTRN. Where a UTRN has been sent from the PPMID to the meter and has passed all checks, the meter will apply the UTRN and send two messages:</w:t>
      </w:r>
    </w:p>
    <w:p w:rsidR="00480476" w:rsidP="00480476" w:rsidRDefault="00563919" w14:paraId="37C0CCCF" w14:textId="0D2A3CC5">
      <w:pPr>
        <w:pStyle w:val="BodyTextNormal"/>
        <w:numPr>
          <w:ilvl w:val="0"/>
          <w:numId w:val="29"/>
        </w:numPr>
      </w:pPr>
      <w:r w:rsidRPr="00563919">
        <w:t>the first inform</w:t>
      </w:r>
      <w:r w:rsidR="00480476">
        <w:t>s</w:t>
      </w:r>
      <w:r w:rsidRPr="00563919">
        <w:t xml:space="preserve"> the energy Supplier of the successful top-up</w:t>
      </w:r>
    </w:p>
    <w:p w:rsidR="00480476" w:rsidP="00480476" w:rsidRDefault="00563919" w14:paraId="4ACD2611" w14:textId="7697A8A6">
      <w:pPr>
        <w:pStyle w:val="BodyTextNormal"/>
        <w:numPr>
          <w:ilvl w:val="0"/>
          <w:numId w:val="29"/>
        </w:numPr>
      </w:pPr>
      <w:r w:rsidRPr="00563919">
        <w:t>the second is sent back to the PPMID informing the consumer of the successful top-up</w:t>
      </w:r>
    </w:p>
    <w:p w:rsidR="001B4BF2" w:rsidP="009F1FDE" w:rsidRDefault="00563919" w14:paraId="2C85E854" w14:textId="77777777">
      <w:pPr>
        <w:pStyle w:val="BodyTextNormal"/>
        <w:ind w:left="720"/>
      </w:pPr>
      <w:r w:rsidRPr="00563919">
        <w:t xml:space="preserve">If the meter detects a duplicate UTRN, then </w:t>
      </w:r>
      <w:r w:rsidR="001B4BF2">
        <w:t>it</w:t>
      </w:r>
      <w:r w:rsidRPr="00563919">
        <w:t xml:space="preserve"> </w:t>
      </w:r>
      <w:r w:rsidR="001B4BF2">
        <w:t>neither</w:t>
      </w:r>
      <w:r w:rsidRPr="00563919">
        <w:t xml:space="preserve"> send</w:t>
      </w:r>
      <w:r w:rsidR="001B4BF2">
        <w:t>s</w:t>
      </w:r>
      <w:r w:rsidRPr="00563919">
        <w:t xml:space="preserve"> a message to the energy Supplier, </w:t>
      </w:r>
      <w:r w:rsidR="001B4BF2">
        <w:t xml:space="preserve">nor a </w:t>
      </w:r>
      <w:r w:rsidRPr="00563919">
        <w:t xml:space="preserve">message to the PPMID. </w:t>
      </w:r>
      <w:r w:rsidR="001B4BF2">
        <w:t>In this case</w:t>
      </w:r>
      <w:r w:rsidRPr="00563919">
        <w:t xml:space="preserve">, the consumer </w:t>
      </w:r>
      <w:r w:rsidR="001B4BF2">
        <w:t>does</w:t>
      </w:r>
      <w:r w:rsidRPr="00563919">
        <w:t xml:space="preserve"> not receive feedback about the top-up failure. </w:t>
      </w:r>
    </w:p>
    <w:p w:rsidR="00563919" w:rsidP="00EC4745" w:rsidRDefault="00DB1C05" w14:paraId="2B95322A" w14:textId="3CF27E55">
      <w:pPr>
        <w:pStyle w:val="BodyTextNormal"/>
        <w:ind w:left="720"/>
      </w:pPr>
      <w:r>
        <w:t>The IRP will r</w:t>
      </w:r>
      <w:r w:rsidRPr="00563919">
        <w:t xml:space="preserve">esolve </w:t>
      </w:r>
      <w:r w:rsidR="0015289B">
        <w:t>the</w:t>
      </w:r>
      <w:r w:rsidRPr="00563919">
        <w:t xml:space="preserve"> ambiguity in GBCS relating to the duplicate entry of an UTRN via the PPMID</w:t>
      </w:r>
      <w:r>
        <w:t xml:space="preserve">, by </w:t>
      </w:r>
      <w:r w:rsidRPr="00563919" w:rsidR="00563919">
        <w:t xml:space="preserve">separating the generation of the </w:t>
      </w:r>
      <w:r w:rsidR="00EC4745">
        <w:t xml:space="preserve">two </w:t>
      </w:r>
      <w:r w:rsidRPr="00563919" w:rsidR="00EC4745">
        <w:t>message</w:t>
      </w:r>
      <w:r w:rsidR="00EC4745">
        <w:t>s.</w:t>
      </w:r>
      <w:r w:rsidRPr="00563919" w:rsidR="00EC4745">
        <w:t xml:space="preserve"> </w:t>
      </w:r>
      <w:r w:rsidR="00EC4745">
        <w:t>If the</w:t>
      </w:r>
      <w:r w:rsidRPr="00563919" w:rsidR="00563919">
        <w:t xml:space="preserve"> consumer </w:t>
      </w:r>
      <w:r w:rsidR="00C816F8">
        <w:t xml:space="preserve">then </w:t>
      </w:r>
      <w:r w:rsidRPr="00563919" w:rsidR="00563919">
        <w:t>enter</w:t>
      </w:r>
      <w:r w:rsidR="00C816F8">
        <w:t>s</w:t>
      </w:r>
      <w:r w:rsidRPr="00563919" w:rsidR="00563919">
        <w:t xml:space="preserve"> a UTRN on the PPMID, which the meter identifies as a duplicate, the meter will not send a message to the energy Supplier, but it will send a message back to the PPMID indicating the UTRN has been identified as a duplicate. The PPMID </w:t>
      </w:r>
      <w:r w:rsidR="00C816F8">
        <w:t xml:space="preserve">will </w:t>
      </w:r>
      <w:r w:rsidRPr="00563919" w:rsidR="00563919">
        <w:t xml:space="preserve">then display </w:t>
      </w:r>
      <w:r w:rsidR="0015289B">
        <w:t xml:space="preserve">a </w:t>
      </w:r>
      <w:r w:rsidRPr="00563919" w:rsidR="0015289B">
        <w:t xml:space="preserve">‘Rejected-Duplicate Top Up’ message </w:t>
      </w:r>
      <w:r w:rsidR="0015289B">
        <w:t xml:space="preserve">on its </w:t>
      </w:r>
      <w:r w:rsidRPr="00563919" w:rsidR="00563919">
        <w:t>screen, ensuring that the consumer is informed that the top-up failed.</w:t>
      </w:r>
    </w:p>
    <w:p w:rsidRPr="008501CF" w:rsidR="003D7833" w:rsidP="003D7833" w:rsidRDefault="003D7833" w14:paraId="18755EB7" w14:textId="77777777">
      <w:pPr>
        <w:keepNext/>
        <w:pageBreakBefore/>
        <w:numPr>
          <w:ilvl w:val="0"/>
          <w:numId w:val="2"/>
        </w:numPr>
        <w:spacing w:before="240" w:after="120"/>
        <w:outlineLvl w:val="0"/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</w:pPr>
      <w:bookmarkStart w:name="_Ref383517363" w:id="30"/>
      <w:bookmarkStart w:name="_Toc532221492" w:id="31"/>
      <w:bookmarkStart w:name="_Toc227162633" w:id="32"/>
      <w:bookmarkEnd w:id="28"/>
      <w:r w:rsidRPr="008501CF"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  <w:t>Description of Solution</w:t>
      </w:r>
      <w:bookmarkEnd w:id="30"/>
      <w:bookmarkEnd w:id="31"/>
      <w:bookmarkEnd w:id="32"/>
    </w:p>
    <w:p w:rsidR="00680EB6" w:rsidP="00351FFC" w:rsidRDefault="0076795D" w14:paraId="58CC146C" w14:textId="28A01B07">
      <w:pPr>
        <w:pStyle w:val="BodyTextNormal"/>
        <w:ind w:left="568"/>
      </w:pPr>
      <w:r>
        <w:t>This section describes the DCC approach t</w:t>
      </w:r>
      <w:r w:rsidR="00082BC3">
        <w:t>o</w:t>
      </w:r>
      <w:r>
        <w:t xml:space="preserve"> supporting the included IRP in </w:t>
      </w:r>
      <w:r w:rsidR="00B40170">
        <w:t xml:space="preserve">a future </w:t>
      </w:r>
      <w:r>
        <w:t xml:space="preserve">GBCS </w:t>
      </w:r>
      <w:r w:rsidR="00B40170">
        <w:t>4.x version</w:t>
      </w:r>
      <w:r>
        <w:t xml:space="preserve">, and </w:t>
      </w:r>
      <w:r w:rsidR="00F410B4">
        <w:t>notes potential</w:t>
      </w:r>
      <w:r>
        <w:t xml:space="preserve"> Service Provider changes to </w:t>
      </w:r>
      <w:r w:rsidR="00BF55DF">
        <w:t>accommodate</w:t>
      </w:r>
      <w:r>
        <w:t xml:space="preserve"> th</w:t>
      </w:r>
      <w:r w:rsidR="005A423F">
        <w:t>is</w:t>
      </w:r>
      <w:r>
        <w:t xml:space="preserve"> change</w:t>
      </w:r>
      <w:r w:rsidRPr="00351FFC" w:rsidR="00680EB6">
        <w:t>.</w:t>
      </w:r>
    </w:p>
    <w:p w:rsidR="00832D17" w:rsidP="00351FFC" w:rsidRDefault="00832D17" w14:paraId="1933C32F" w14:textId="5C6204F1">
      <w:pPr>
        <w:pStyle w:val="Heading2"/>
      </w:pPr>
      <w:bookmarkStart w:name="_Toc14680341" w:id="33"/>
      <w:bookmarkStart w:name="_Toc227162634" w:id="34"/>
      <w:r>
        <w:t>DSP Changes</w:t>
      </w:r>
      <w:bookmarkEnd w:id="34"/>
    </w:p>
    <w:p w:rsidRPr="00AE3BA8" w:rsidR="00AE3BA8" w:rsidP="00544EEE" w:rsidRDefault="00AE3BA8" w14:paraId="37648ADC" w14:textId="72FE7768">
      <w:pPr>
        <w:pStyle w:val="BodyTextNormal"/>
        <w:ind w:left="568"/>
      </w:pPr>
      <w:r>
        <w:t xml:space="preserve">A new version of GBCS (4.x) is required that supports </w:t>
      </w:r>
      <w:r w:rsidR="0075724E">
        <w:t xml:space="preserve">the </w:t>
      </w:r>
      <w:r>
        <w:t>IRP</w:t>
      </w:r>
      <w:r w:rsidR="004F4A53">
        <w:t>, and t</w:t>
      </w:r>
      <w:r>
        <w:t xml:space="preserve">he DCC </w:t>
      </w:r>
      <w:r w:rsidR="0039445B">
        <w:t>Total</w:t>
      </w:r>
      <w:r>
        <w:t xml:space="preserve"> System need </w:t>
      </w:r>
      <w:r w:rsidR="00FC7BCD">
        <w:t xml:space="preserve">changes </w:t>
      </w:r>
      <w:r>
        <w:t xml:space="preserve">to support </w:t>
      </w:r>
      <w:r w:rsidR="00FC7BCD">
        <w:t xml:space="preserve">any </w:t>
      </w:r>
      <w:r>
        <w:t xml:space="preserve">new version of GBCS. Support for the new version is achieved by updating </w:t>
      </w:r>
      <w:r w:rsidR="00FC7BCD">
        <w:t>DSP</w:t>
      </w:r>
      <w:r>
        <w:t xml:space="preserve"> reference data. There are </w:t>
      </w:r>
      <w:r w:rsidRPr="00544EEE">
        <w:t>no changes to the way GBCS commands are built.</w:t>
      </w:r>
    </w:p>
    <w:p w:rsidR="001A5858" w:rsidP="001A5858" w:rsidRDefault="00F410B4" w14:paraId="005CC395" w14:textId="6A86E3AC">
      <w:pPr>
        <w:pStyle w:val="BodyTextNormal"/>
        <w:ind w:left="568"/>
        <w:rPr>
          <w:rFonts w:eastAsia="Times New Roman"/>
        </w:rPr>
      </w:pPr>
      <w:r>
        <w:t xml:space="preserve">Any changes required for a new GBCS version can be accommodated in the </w:t>
      </w:r>
      <w:r w:rsidR="0075724E">
        <w:t>DSP</w:t>
      </w:r>
      <w:r>
        <w:t xml:space="preserve"> by relatively minor </w:t>
      </w:r>
      <w:r w:rsidR="00AD4275">
        <w:t>changes</w:t>
      </w:r>
      <w:r w:rsidR="001A5858">
        <w:rPr>
          <w:rFonts w:eastAsia="Times New Roman"/>
        </w:rPr>
        <w:t xml:space="preserve"> as follows:</w:t>
      </w:r>
    </w:p>
    <w:p w:rsidRPr="0070179B" w:rsidR="001A5858" w:rsidP="00D96DAC" w:rsidRDefault="001A5858" w14:paraId="01C7E2CE" w14:textId="670DF8B4">
      <w:pPr>
        <w:pStyle w:val="BodyTextNormal"/>
        <w:numPr>
          <w:ilvl w:val="0"/>
          <w:numId w:val="18"/>
        </w:numPr>
        <w:rPr>
          <w:rFonts w:eastAsia="Times New Roman"/>
        </w:rPr>
      </w:pPr>
      <w:r>
        <w:rPr>
          <w:rFonts w:eastAsia="Times New Roman"/>
        </w:rPr>
        <w:t>The C</w:t>
      </w:r>
      <w:r w:rsidRPr="0070179B">
        <w:rPr>
          <w:rFonts w:eastAsia="Times New Roman"/>
        </w:rPr>
        <w:t xml:space="preserve">entral Products List </w:t>
      </w:r>
      <w:r w:rsidR="00C63AA4">
        <w:rPr>
          <w:rFonts w:eastAsia="Times New Roman"/>
        </w:rPr>
        <w:t xml:space="preserve">(CPL) </w:t>
      </w:r>
      <w:r w:rsidRPr="0070179B">
        <w:rPr>
          <w:rFonts w:eastAsia="Times New Roman"/>
        </w:rPr>
        <w:t xml:space="preserve">processing needs to recognize </w:t>
      </w:r>
      <w:r w:rsidR="0075724E">
        <w:rPr>
          <w:rFonts w:eastAsia="Times New Roman"/>
        </w:rPr>
        <w:t xml:space="preserve">the new </w:t>
      </w:r>
      <w:r w:rsidRPr="0070179B">
        <w:rPr>
          <w:rFonts w:eastAsia="Times New Roman"/>
        </w:rPr>
        <w:t xml:space="preserve">GBCS </w:t>
      </w:r>
      <w:r w:rsidR="009671D4">
        <w:rPr>
          <w:rFonts w:eastAsia="Times New Roman"/>
        </w:rPr>
        <w:t>4</w:t>
      </w:r>
      <w:r w:rsidRPr="0070179B">
        <w:rPr>
          <w:rFonts w:eastAsia="Times New Roman"/>
        </w:rPr>
        <w:t>.</w:t>
      </w:r>
      <w:r w:rsidR="009671D4">
        <w:rPr>
          <w:rFonts w:eastAsia="Times New Roman"/>
        </w:rPr>
        <w:t>x</w:t>
      </w:r>
      <w:r w:rsidRPr="0070179B">
        <w:rPr>
          <w:rFonts w:eastAsia="Times New Roman"/>
        </w:rPr>
        <w:t xml:space="preserve"> as a valid GBCS version</w:t>
      </w:r>
    </w:p>
    <w:p w:rsidR="009671D4" w:rsidP="00D96DAC" w:rsidRDefault="001A5858" w14:paraId="6BBB7659" w14:textId="2737CDC3">
      <w:pPr>
        <w:pStyle w:val="BodyTextNormal"/>
        <w:numPr>
          <w:ilvl w:val="0"/>
          <w:numId w:val="18"/>
        </w:numPr>
        <w:rPr>
          <w:rFonts w:eastAsia="Times New Roman"/>
        </w:rPr>
      </w:pPr>
      <w:r w:rsidRPr="009671D4">
        <w:rPr>
          <w:rFonts w:eastAsia="Times New Roman"/>
        </w:rPr>
        <w:t>Service Request processing requires mappings of GBCS Use Cases for GBCS v</w:t>
      </w:r>
      <w:r w:rsidRPr="009671D4" w:rsidR="009671D4">
        <w:rPr>
          <w:rFonts w:eastAsia="Times New Roman"/>
        </w:rPr>
        <w:t>4.x</w:t>
      </w:r>
    </w:p>
    <w:p w:rsidR="00F919A7" w:rsidP="00436AD5" w:rsidRDefault="00F919A7" w14:paraId="24187FD4" w14:textId="02E397B5">
      <w:pPr>
        <w:pStyle w:val="BodyTextNormal"/>
        <w:ind w:left="568"/>
      </w:pPr>
      <w:r w:rsidRPr="00544EEE">
        <w:t xml:space="preserve">DSP </w:t>
      </w:r>
      <w:r w:rsidRPr="00544EEE" w:rsidR="00AD4275">
        <w:t>must</w:t>
      </w:r>
      <w:r w:rsidRPr="00544EEE">
        <w:t xml:space="preserve"> record the full GBCS version from the CPL </w:t>
      </w:r>
      <w:r w:rsidRPr="00544EEE" w:rsidR="00AD4275">
        <w:t>and</w:t>
      </w:r>
      <w:r w:rsidR="00AD4275">
        <w:t xml:space="preserve"> </w:t>
      </w:r>
      <w:r w:rsidRPr="00544EEE">
        <w:t xml:space="preserve">create a mapping table for </w:t>
      </w:r>
      <w:r w:rsidR="00C63AA4">
        <w:t>each</w:t>
      </w:r>
      <w:r w:rsidRPr="00544EEE">
        <w:t xml:space="preserve"> GBCS version.</w:t>
      </w:r>
    </w:p>
    <w:p w:rsidRPr="00544EEE" w:rsidR="00F410B4" w:rsidP="00436AD5" w:rsidRDefault="00F410B4" w14:paraId="0E3EDA5E" w14:textId="1750B645">
      <w:pPr>
        <w:pStyle w:val="BodyTextNormal"/>
        <w:ind w:left="568"/>
      </w:pPr>
      <w:r>
        <w:t>This is a relatively minor change</w:t>
      </w:r>
      <w:r w:rsidR="004F4A53">
        <w:t xml:space="preserve"> for either the As Is DSP and/or Future DSP</w:t>
      </w:r>
      <w:r>
        <w:t xml:space="preserve">, and </w:t>
      </w:r>
      <w:r w:rsidR="002C781D">
        <w:t>could</w:t>
      </w:r>
      <w:r>
        <w:t xml:space="preserve"> be included in a Maintenance Release </w:t>
      </w:r>
      <w:r w:rsidR="004F4A53">
        <w:t xml:space="preserve">or SEC Release </w:t>
      </w:r>
      <w:r>
        <w:t>with other GBCS changes. The</w:t>
      </w:r>
      <w:r w:rsidR="004F4A53">
        <w:t xml:space="preserve"> work would be carried out as a Small Change Request Release, which while </w:t>
      </w:r>
      <w:r>
        <w:t>be</w:t>
      </w:r>
      <w:r w:rsidR="004F4A53">
        <w:t>ing</w:t>
      </w:r>
      <w:r>
        <w:t xml:space="preserve"> no</w:t>
      </w:r>
      <w:r w:rsidR="004F4A53">
        <w:t>t</w:t>
      </w:r>
      <w:r>
        <w:t xml:space="preserve"> </w:t>
      </w:r>
      <w:r w:rsidR="004F4A53">
        <w:t xml:space="preserve">directly </w:t>
      </w:r>
      <w:r>
        <w:t>charge</w:t>
      </w:r>
      <w:r w:rsidR="004F4A53">
        <w:t>d</w:t>
      </w:r>
      <w:r>
        <w:t xml:space="preserve"> to </w:t>
      </w:r>
      <w:r w:rsidR="00123A79">
        <w:t>S</w:t>
      </w:r>
      <w:r>
        <w:t xml:space="preserve">EC Parties </w:t>
      </w:r>
      <w:r w:rsidR="004F4A53">
        <w:t>would result in a small increase of DCC costs</w:t>
      </w:r>
      <w:r>
        <w:t>.</w:t>
      </w:r>
    </w:p>
    <w:p w:rsidR="00832D17" w:rsidP="0056717F" w:rsidRDefault="0056717F" w14:paraId="5ECF205D" w14:textId="4A941A1D">
      <w:pPr>
        <w:pStyle w:val="Heading2"/>
      </w:pPr>
      <w:bookmarkStart w:name="_Toc227162635" w:id="35"/>
      <w:r>
        <w:t>C</w:t>
      </w:r>
      <w:r w:rsidR="00123A79">
        <w:t xml:space="preserve">ommunication </w:t>
      </w:r>
      <w:r>
        <w:t>S</w:t>
      </w:r>
      <w:r w:rsidR="00123A79">
        <w:t xml:space="preserve">ervice </w:t>
      </w:r>
      <w:r>
        <w:t>P</w:t>
      </w:r>
      <w:r w:rsidR="00123A79">
        <w:t>rovider</w:t>
      </w:r>
      <w:r>
        <w:t xml:space="preserve"> Changes</w:t>
      </w:r>
      <w:bookmarkEnd w:id="35"/>
    </w:p>
    <w:p w:rsidRPr="00FB606C" w:rsidR="0056717F" w:rsidP="00FB606C" w:rsidRDefault="00D17687" w14:paraId="234DAFCA" w14:textId="351F45B0">
      <w:pPr>
        <w:pStyle w:val="BodyTextNormal"/>
        <w:ind w:left="568"/>
        <w:rPr>
          <w:rFonts w:eastAsia="Times New Roman"/>
        </w:rPr>
      </w:pPr>
      <w:r>
        <w:rPr>
          <w:rFonts w:eastAsia="Times New Roman"/>
        </w:rPr>
        <w:t>Adding this IRP to a future GBCS</w:t>
      </w:r>
      <w:r w:rsidR="00C63AA4">
        <w:rPr>
          <w:rFonts w:eastAsia="Times New Roman"/>
        </w:rPr>
        <w:t xml:space="preserve"> </w:t>
      </w:r>
      <w:r>
        <w:rPr>
          <w:rFonts w:eastAsia="Times New Roman"/>
        </w:rPr>
        <w:t>4.x release will not have any impact on Comms Hubs or Comms Hubs firmware</w:t>
      </w:r>
      <w:r w:rsidR="001B3B83">
        <w:rPr>
          <w:rFonts w:eastAsia="Times New Roman"/>
        </w:rPr>
        <w:t xml:space="preserve"> and consequently CSPs</w:t>
      </w:r>
      <w:r>
        <w:rPr>
          <w:rFonts w:eastAsia="Times New Roman"/>
        </w:rPr>
        <w:t xml:space="preserve">, </w:t>
      </w:r>
      <w:r w:rsidR="00F410B4">
        <w:rPr>
          <w:rFonts w:eastAsia="Times New Roman"/>
        </w:rPr>
        <w:t>with a minor</w:t>
      </w:r>
      <w:r>
        <w:rPr>
          <w:rFonts w:eastAsia="Times New Roman"/>
        </w:rPr>
        <w:t xml:space="preserve"> change to documentation </w:t>
      </w:r>
      <w:r w:rsidR="00461398">
        <w:rPr>
          <w:rFonts w:eastAsia="Times New Roman"/>
        </w:rPr>
        <w:t>and</w:t>
      </w:r>
      <w:r>
        <w:rPr>
          <w:rFonts w:eastAsia="Times New Roman"/>
        </w:rPr>
        <w:t xml:space="preserve"> </w:t>
      </w:r>
      <w:r w:rsidR="00F410B4">
        <w:rPr>
          <w:rFonts w:eastAsia="Times New Roman"/>
        </w:rPr>
        <w:t xml:space="preserve">no </w:t>
      </w:r>
      <w:r>
        <w:rPr>
          <w:rFonts w:eastAsia="Times New Roman"/>
        </w:rPr>
        <w:t>integration testing required.</w:t>
      </w:r>
    </w:p>
    <w:p w:rsidR="0056717F" w:rsidP="00C63AA4" w:rsidRDefault="00C63AA4" w14:paraId="7A396BE5" w14:textId="71F829F9">
      <w:pPr>
        <w:pStyle w:val="Heading2"/>
      </w:pPr>
      <w:bookmarkStart w:name="_Toc227162636" w:id="36"/>
      <w:r>
        <w:t>Critical Software</w:t>
      </w:r>
      <w:bookmarkEnd w:id="36"/>
    </w:p>
    <w:p w:rsidR="00FC7BCD" w:rsidP="00E4424A" w:rsidRDefault="00FC7BCD" w14:paraId="3A824AAC" w14:textId="281AFC7C">
      <w:pPr>
        <w:pStyle w:val="BodyTextNormal"/>
        <w:ind w:left="568"/>
      </w:pPr>
      <w:r>
        <w:t xml:space="preserve">The main change related to this IRP is that </w:t>
      </w:r>
      <w:r w:rsidRPr="00FC7BCD">
        <w:t xml:space="preserve">when a duplicate UTRN is detected, a </w:t>
      </w:r>
      <w:r w:rsidR="00E742BE">
        <w:t>Home Area Network (</w:t>
      </w:r>
      <w:r w:rsidRPr="00FC7BCD">
        <w:t>HAN</w:t>
      </w:r>
      <w:r w:rsidR="00E742BE">
        <w:t>)</w:t>
      </w:r>
      <w:r w:rsidRPr="00FC7BCD">
        <w:rPr>
          <w:rFonts w:ascii="Cambria Math" w:hAnsi="Cambria Math" w:cs="Cambria Math"/>
        </w:rPr>
        <w:t>‑</w:t>
      </w:r>
      <w:r w:rsidRPr="00FC7BCD">
        <w:t>Only Response must be returned to the PPMID using the defined result type 0x02</w:t>
      </w:r>
      <w:r>
        <w:t xml:space="preserve">, </w:t>
      </w:r>
      <w:r w:rsidRPr="00FC7BCD">
        <w:t>Rejected</w:t>
      </w:r>
      <w:r w:rsidRPr="00FC7BCD">
        <w:rPr>
          <w:rFonts w:ascii="Cambria Math" w:hAnsi="Cambria Math" w:cs="Cambria Math"/>
        </w:rPr>
        <w:t>‑</w:t>
      </w:r>
      <w:r w:rsidRPr="00FC7BCD">
        <w:t>Duplicate Top Up.</w:t>
      </w:r>
      <w:r>
        <w:t xml:space="preserve"> </w:t>
      </w:r>
      <w:r w:rsidRPr="00FC7BCD">
        <w:t>Although this result type is defined in GBCS, it is not currently implemented and therefore requires targeted updates.</w:t>
      </w:r>
    </w:p>
    <w:p w:rsidR="00DC3540" w:rsidP="00E4424A" w:rsidRDefault="00FC7BCD" w14:paraId="7DE89E36" w14:textId="0B949D15">
      <w:pPr>
        <w:pStyle w:val="BodyTextNormal"/>
        <w:ind w:left="568"/>
      </w:pPr>
      <w:r>
        <w:t>In much the same way as the DSP, a</w:t>
      </w:r>
      <w:r w:rsidR="00DC3540">
        <w:t xml:space="preserve"> change to </w:t>
      </w:r>
      <w:r w:rsidR="00DC3540">
        <w:rPr>
          <w:rFonts w:eastAsia="Times New Roman"/>
        </w:rPr>
        <w:t>support a new version of GBCS 4</w:t>
      </w:r>
      <w:r w:rsidR="008A3BE1">
        <w:rPr>
          <w:rFonts w:eastAsia="Times New Roman"/>
        </w:rPr>
        <w:t>.x</w:t>
      </w:r>
      <w:r w:rsidR="00AD4275">
        <w:rPr>
          <w:rFonts w:eastAsia="Times New Roman"/>
        </w:rPr>
        <w:t xml:space="preserve"> </w:t>
      </w:r>
      <w:r w:rsidR="00DC3540">
        <w:rPr>
          <w:rFonts w:eastAsia="Times New Roman"/>
        </w:rPr>
        <w:t xml:space="preserve">would </w:t>
      </w:r>
      <w:r>
        <w:rPr>
          <w:rFonts w:eastAsia="Times New Roman"/>
        </w:rPr>
        <w:t xml:space="preserve">also be </w:t>
      </w:r>
      <w:r w:rsidR="00DC3540">
        <w:rPr>
          <w:rFonts w:eastAsia="Times New Roman"/>
        </w:rPr>
        <w:t>require</w:t>
      </w:r>
      <w:r>
        <w:rPr>
          <w:rFonts w:eastAsia="Times New Roman"/>
        </w:rPr>
        <w:t>d</w:t>
      </w:r>
      <w:r w:rsidR="00DC3540">
        <w:rPr>
          <w:rFonts w:eastAsia="Times New Roman"/>
        </w:rPr>
        <w:t xml:space="preserve">. </w:t>
      </w:r>
      <w:r w:rsidR="00DC3540">
        <w:t>While the change</w:t>
      </w:r>
      <w:r w:rsidR="008A3BE1">
        <w:t xml:space="preserve"> i</w:t>
      </w:r>
      <w:r w:rsidR="00DC3540">
        <w:t xml:space="preserve">s minor, it would require effort and cost to include it in a Maintenance </w:t>
      </w:r>
      <w:r w:rsidR="009F45FC">
        <w:t xml:space="preserve">or SEC </w:t>
      </w:r>
      <w:r w:rsidR="00DC3540">
        <w:t xml:space="preserve">Release </w:t>
      </w:r>
      <w:r>
        <w:t>although the impact would be shared if a Release incorporated other GBCS change(s)</w:t>
      </w:r>
      <w:r w:rsidR="00DC3540">
        <w:t>.</w:t>
      </w:r>
    </w:p>
    <w:p w:rsidR="00FC7BCD" w:rsidP="00FC7BCD" w:rsidRDefault="00FC7BCD" w14:paraId="64BCE96B" w14:textId="2DBEA6B6">
      <w:pPr>
        <w:pStyle w:val="BodyTextNormal"/>
        <w:ind w:left="568"/>
      </w:pPr>
      <w:r>
        <w:t>Coding</w:t>
      </w:r>
      <w:r>
        <w:t xml:space="preserve"> changes in detail would include:</w:t>
      </w:r>
    </w:p>
    <w:p w:rsidR="00FC7BCD" w:rsidP="00F34CD9" w:rsidRDefault="00FC7BCD" w14:paraId="3E5393D9" w14:textId="6CA6922F">
      <w:pPr>
        <w:pStyle w:val="BodyTextNormal"/>
        <w:numPr>
          <w:ilvl w:val="1"/>
          <w:numId w:val="28"/>
        </w:numPr>
        <w:spacing w:after="120"/>
        <w:ind w:hanging="357"/>
      </w:pPr>
      <w:r>
        <w:t>Add UT</w:t>
      </w:r>
      <w:r w:rsidR="00A36FD3">
        <w:t>R</w:t>
      </w:r>
      <w:r>
        <w:t>N Counter Cache to GSME and ESME configuration</w:t>
      </w:r>
      <w:r w:rsidR="00A36FD3">
        <w:t xml:space="preserve">, </w:t>
      </w:r>
      <w:r w:rsidRPr="00A36FD3" w:rsidR="00A36FD3">
        <w:t xml:space="preserve">GBCS </w:t>
      </w:r>
      <w:r w:rsidR="00F34CD9">
        <w:t>i</w:t>
      </w:r>
      <w:r w:rsidRPr="00A36FD3" w:rsidR="00A36FD3">
        <w:t xml:space="preserve">ntegration </w:t>
      </w:r>
      <w:r w:rsidR="00F34CD9">
        <w:t>t</w:t>
      </w:r>
      <w:r w:rsidRPr="00A36FD3" w:rsidR="00A36FD3">
        <w:t xml:space="preserve">esting For Industry </w:t>
      </w:r>
      <w:r w:rsidR="00A36FD3">
        <w:t>(</w:t>
      </w:r>
      <w:r>
        <w:t>GFI</w:t>
      </w:r>
      <w:r w:rsidR="00A36FD3">
        <w:t>)</w:t>
      </w:r>
      <w:r>
        <w:t xml:space="preserve"> emulators and the GFI testing tool</w:t>
      </w:r>
    </w:p>
    <w:p w:rsidR="00FC7BCD" w:rsidP="00F34CD9" w:rsidRDefault="00FC7BCD" w14:paraId="275BCDD7" w14:textId="33749914">
      <w:pPr>
        <w:pStyle w:val="BodyTextNormal"/>
        <w:numPr>
          <w:ilvl w:val="1"/>
          <w:numId w:val="28"/>
        </w:numPr>
        <w:spacing w:after="120"/>
        <w:ind w:hanging="357"/>
      </w:pPr>
      <w:r>
        <w:t>Check the UTRN Counter against the UTRN Counter Cache - support for result type 0x02</w:t>
      </w:r>
      <w:r w:rsidR="00A36FD3">
        <w:t xml:space="preserve">, </w:t>
      </w:r>
      <w:r>
        <w:t>Rejected Duplicate Top Up</w:t>
      </w:r>
    </w:p>
    <w:p w:rsidR="00FC7BCD" w:rsidP="00F34CD9" w:rsidRDefault="00FC7BCD" w14:paraId="07F47B10" w14:textId="6D9193C8">
      <w:pPr>
        <w:pStyle w:val="BodyTextNormal"/>
        <w:numPr>
          <w:ilvl w:val="1"/>
          <w:numId w:val="28"/>
        </w:numPr>
        <w:spacing w:after="120"/>
        <w:ind w:hanging="357"/>
      </w:pPr>
      <w:r>
        <w:t xml:space="preserve">Update the UTRN Counter Cache on </w:t>
      </w:r>
      <w:r w:rsidR="00A36FD3">
        <w:t xml:space="preserve">Prepayment </w:t>
      </w:r>
      <w:r>
        <w:t>Top Ups</w:t>
      </w:r>
    </w:p>
    <w:p w:rsidR="00FC7BCD" w:rsidP="00F34CD9" w:rsidRDefault="00FC7BCD" w14:paraId="4921D301" w14:textId="65C49D97">
      <w:pPr>
        <w:pStyle w:val="BodyTextNormal"/>
        <w:numPr>
          <w:ilvl w:val="1"/>
          <w:numId w:val="28"/>
        </w:numPr>
        <w:spacing w:after="120"/>
        <w:ind w:hanging="357"/>
      </w:pPr>
      <w:r>
        <w:t>Clear UTRN Counter Cache on Change Control</w:t>
      </w:r>
    </w:p>
    <w:p w:rsidR="00FC7BCD" w:rsidP="00F34CD9" w:rsidRDefault="00FC7BCD" w14:paraId="31A89E10" w14:textId="42DE8498">
      <w:pPr>
        <w:pStyle w:val="BodyTextNormal"/>
        <w:numPr>
          <w:ilvl w:val="1"/>
          <w:numId w:val="28"/>
        </w:numPr>
        <w:spacing w:after="120"/>
        <w:ind w:hanging="357"/>
      </w:pPr>
      <w:r>
        <w:t>Integrate the updated emulators into DCC Boxed</w:t>
      </w:r>
    </w:p>
    <w:p w:rsidR="00FC7BCD" w:rsidP="00FC7BCD" w:rsidRDefault="00FC7BCD" w14:paraId="6DD498C4" w14:textId="06A72D99">
      <w:pPr>
        <w:pStyle w:val="BodyTextNormal"/>
        <w:ind w:left="568"/>
      </w:pPr>
      <w:r>
        <w:t xml:space="preserve">Changes to the GFI emulators, GFI, and DCC Boxed are usually carried out during the Implementation of a change. </w:t>
      </w:r>
      <w:r w:rsidRPr="00A36FD3" w:rsidR="00A36FD3">
        <w:t xml:space="preserve">Although the GFI testing tool code will be updated, no standalone GFI </w:t>
      </w:r>
      <w:r w:rsidR="00A36FD3">
        <w:t>R</w:t>
      </w:r>
      <w:r w:rsidRPr="00A36FD3" w:rsidR="00A36FD3">
        <w:t>elease is currently planned, as future delivery of this functionality is expected to be provided via DCC Boxed. Nevertheless, any future release of GFI would include this change.</w:t>
      </w:r>
    </w:p>
    <w:p w:rsidR="00FC7BCD" w:rsidP="009C2CC7" w:rsidRDefault="00FC7BCD" w14:paraId="3E96E6E1" w14:textId="3ADF61CD">
      <w:pPr>
        <w:pStyle w:val="BodyTextNormal"/>
        <w:spacing w:after="120"/>
        <w:ind w:left="567"/>
      </w:pPr>
      <w:r>
        <w:t xml:space="preserve">Testing </w:t>
      </w:r>
      <w:r w:rsidR="00F34CD9">
        <w:t xml:space="preserve">requirements include </w:t>
      </w:r>
      <w:r>
        <w:t xml:space="preserve">tests to validate: </w:t>
      </w:r>
    </w:p>
    <w:p w:rsidR="00FC7BCD" w:rsidP="009C2CC7" w:rsidRDefault="00FC7BCD" w14:paraId="3E241922" w14:textId="15EAEF33">
      <w:pPr>
        <w:pStyle w:val="BodyTextNormal"/>
        <w:numPr>
          <w:ilvl w:val="1"/>
          <w:numId w:val="28"/>
        </w:numPr>
        <w:spacing w:before="0" w:after="120"/>
        <w:ind w:hanging="357"/>
      </w:pPr>
      <w:r>
        <w:t>Correct validation against UTRN counter cache (duplicate UTRN validation)</w:t>
      </w:r>
    </w:p>
    <w:p w:rsidR="00FC7BCD" w:rsidP="00D660FD" w:rsidRDefault="00FC7BCD" w14:paraId="09E50D90" w14:textId="70E72289">
      <w:pPr>
        <w:pStyle w:val="BodyTextNormal"/>
        <w:numPr>
          <w:ilvl w:val="1"/>
          <w:numId w:val="28"/>
        </w:numPr>
        <w:spacing w:after="120"/>
        <w:ind w:hanging="357"/>
      </w:pPr>
      <w:r>
        <w:t>Clearing of counter cache on change control</w:t>
      </w:r>
    </w:p>
    <w:p w:rsidR="00FC7BCD" w:rsidP="00D660FD" w:rsidRDefault="00FC7BCD" w14:paraId="3346097B" w14:textId="0E505008">
      <w:pPr>
        <w:pStyle w:val="BodyTextNormal"/>
        <w:numPr>
          <w:ilvl w:val="1"/>
          <w:numId w:val="28"/>
        </w:numPr>
        <w:spacing w:after="120"/>
        <w:ind w:hanging="357"/>
      </w:pPr>
      <w:r>
        <w:t>No regression in non-duplicate UTRN scenario</w:t>
      </w:r>
    </w:p>
    <w:p w:rsidR="00FC7BCD" w:rsidP="00D660FD" w:rsidRDefault="00FC7BCD" w14:paraId="20E6880E" w14:textId="13BF5018">
      <w:pPr>
        <w:pStyle w:val="BodyTextNormal"/>
        <w:numPr>
          <w:ilvl w:val="1"/>
          <w:numId w:val="28"/>
        </w:numPr>
        <w:spacing w:after="120"/>
        <w:ind w:hanging="357"/>
      </w:pPr>
      <w:r>
        <w:t>Selected regression testing in GFI (manual and automatic)</w:t>
      </w:r>
    </w:p>
    <w:p w:rsidR="00FC7BCD" w:rsidP="00D660FD" w:rsidRDefault="00FC7BCD" w14:paraId="46FE48CB" w14:textId="2D7053A7">
      <w:pPr>
        <w:pStyle w:val="BodyTextNormal"/>
        <w:numPr>
          <w:ilvl w:val="1"/>
          <w:numId w:val="28"/>
        </w:numPr>
        <w:spacing w:after="120"/>
        <w:ind w:hanging="357"/>
      </w:pPr>
      <w:r>
        <w:t>Full regression testing in DCC Boxed (manual and automatic)</w:t>
      </w:r>
    </w:p>
    <w:p w:rsidR="00FC7BCD" w:rsidP="00FC7BCD" w:rsidRDefault="00F34CD9" w14:paraId="243B6712" w14:textId="7B38ADB3">
      <w:pPr>
        <w:pStyle w:val="BodyTextNormal"/>
        <w:ind w:left="568"/>
      </w:pPr>
      <w:r>
        <w:t>Implementation costs are based on DCC Boxed distribution.</w:t>
      </w:r>
    </w:p>
    <w:p w:rsidRPr="008501CF" w:rsidR="00124984" w:rsidP="00AD15ED" w:rsidRDefault="00124984" w14:paraId="38B4043B" w14:textId="77777777">
      <w:pPr>
        <w:pStyle w:val="Heading1"/>
      </w:pPr>
      <w:bookmarkStart w:name="_Toc1040965" w:id="37"/>
      <w:bookmarkStart w:name="_Toc1983170" w:id="38"/>
      <w:bookmarkStart w:name="_Toc516476622" w:id="39"/>
      <w:bookmarkStart w:name="_Toc227162637" w:id="40"/>
      <w:bookmarkEnd w:id="33"/>
      <w:bookmarkEnd w:id="18"/>
      <w:r w:rsidRPr="008501CF">
        <w:t>Implementation Timescales</w:t>
      </w:r>
      <w:bookmarkEnd w:id="37"/>
      <w:bookmarkEnd w:id="38"/>
      <w:bookmarkEnd w:id="39"/>
      <w:r w:rsidRPr="008501CF" w:rsidR="00961E06">
        <w:t xml:space="preserve"> and Approach</w:t>
      </w:r>
      <w:bookmarkEnd w:id="40"/>
    </w:p>
    <w:p w:rsidR="00124984" w:rsidP="008637D2" w:rsidRDefault="00205665" w14:paraId="6D132A24" w14:textId="0940B351">
      <w:pPr>
        <w:pStyle w:val="BodyTextNormal"/>
        <w:ind w:left="720"/>
        <w:rPr>
          <w:rFonts w:cs="Arial"/>
          <w:szCs w:val="22"/>
        </w:rPr>
      </w:pPr>
      <w:bookmarkStart w:name="_Toc516476623" w:id="41"/>
      <w:r w:rsidRPr="008501CF">
        <w:rPr>
          <w:rFonts w:cs="Arial"/>
          <w:szCs w:val="22"/>
        </w:rPr>
        <w:t xml:space="preserve">Notwithstanding in which release this change is implemented, </w:t>
      </w:r>
      <w:r w:rsidR="00990DD0">
        <w:rPr>
          <w:rFonts w:cs="Arial"/>
          <w:szCs w:val="22"/>
        </w:rPr>
        <w:t xml:space="preserve">and </w:t>
      </w:r>
      <w:r w:rsidRPr="008501CF">
        <w:rPr>
          <w:rFonts w:cs="Arial"/>
          <w:szCs w:val="22"/>
        </w:rPr>
        <w:t xml:space="preserve">based on the currently stated requirements, the </w:t>
      </w:r>
      <w:r w:rsidR="00E4424A">
        <w:rPr>
          <w:rFonts w:cs="Arial"/>
          <w:szCs w:val="22"/>
        </w:rPr>
        <w:t>effort f</w:t>
      </w:r>
      <w:r w:rsidRPr="008501CF">
        <w:rPr>
          <w:rFonts w:cs="Arial"/>
          <w:szCs w:val="22"/>
        </w:rPr>
        <w:t xml:space="preserve">or </w:t>
      </w:r>
      <w:r w:rsidR="00735D0F">
        <w:rPr>
          <w:rFonts w:cs="Arial"/>
          <w:szCs w:val="22"/>
        </w:rPr>
        <w:t xml:space="preserve">DSP </w:t>
      </w:r>
      <w:r w:rsidR="00E4424A">
        <w:rPr>
          <w:rFonts w:cs="Arial"/>
          <w:szCs w:val="22"/>
        </w:rPr>
        <w:t xml:space="preserve">and Critical Software </w:t>
      </w:r>
      <w:r w:rsidRPr="008501CF" w:rsidR="00735D0F">
        <w:rPr>
          <w:rFonts w:cs="Arial"/>
          <w:szCs w:val="22"/>
        </w:rPr>
        <w:t xml:space="preserve">implementation </w:t>
      </w:r>
      <w:r w:rsidR="00C9105A">
        <w:rPr>
          <w:rFonts w:cs="Arial"/>
          <w:szCs w:val="22"/>
        </w:rPr>
        <w:t>will</w:t>
      </w:r>
      <w:r w:rsidR="00191138">
        <w:rPr>
          <w:rFonts w:cs="Arial"/>
          <w:szCs w:val="22"/>
        </w:rPr>
        <w:t xml:space="preserve"> be </w:t>
      </w:r>
      <w:r w:rsidR="00E4424A">
        <w:rPr>
          <w:rFonts w:cs="Arial"/>
          <w:szCs w:val="22"/>
        </w:rPr>
        <w:t xml:space="preserve">less than four </w:t>
      </w:r>
      <w:r w:rsidRPr="00191138" w:rsidR="00191138">
        <w:rPr>
          <w:rFonts w:cs="Arial"/>
          <w:szCs w:val="22"/>
        </w:rPr>
        <w:t>(</w:t>
      </w:r>
      <w:r w:rsidR="00E4424A">
        <w:rPr>
          <w:rFonts w:cs="Arial"/>
          <w:szCs w:val="22"/>
        </w:rPr>
        <w:t xml:space="preserve">4 </w:t>
      </w:r>
      <w:r w:rsidRPr="00191138" w:rsidR="00191138">
        <w:rPr>
          <w:rFonts w:cs="Arial"/>
          <w:szCs w:val="22"/>
        </w:rPr>
        <w:t>) weeks to design, develop</w:t>
      </w:r>
      <w:r w:rsidR="00D77218">
        <w:rPr>
          <w:rFonts w:cs="Arial"/>
          <w:szCs w:val="22"/>
        </w:rPr>
        <w:t xml:space="preserve">, </w:t>
      </w:r>
      <w:r w:rsidRPr="00191138" w:rsidR="00191138">
        <w:rPr>
          <w:rFonts w:cs="Arial"/>
          <w:szCs w:val="22"/>
        </w:rPr>
        <w:t>test</w:t>
      </w:r>
      <w:r w:rsidR="00D77218">
        <w:rPr>
          <w:rFonts w:cs="Arial"/>
          <w:szCs w:val="22"/>
        </w:rPr>
        <w:t>,</w:t>
      </w:r>
      <w:r w:rsidRPr="00191138" w:rsidR="00191138">
        <w:rPr>
          <w:rFonts w:cs="Arial"/>
          <w:szCs w:val="22"/>
        </w:rPr>
        <w:t xml:space="preserve"> </w:t>
      </w:r>
      <w:r w:rsidR="00D77218">
        <w:rPr>
          <w:rFonts w:cs="Arial"/>
          <w:szCs w:val="22"/>
        </w:rPr>
        <w:t xml:space="preserve">and </w:t>
      </w:r>
      <w:r w:rsidRPr="00191138" w:rsidR="00191138">
        <w:rPr>
          <w:rFonts w:cs="Arial"/>
          <w:szCs w:val="22"/>
        </w:rPr>
        <w:t xml:space="preserve">implement </w:t>
      </w:r>
      <w:r w:rsidRPr="008501CF">
        <w:rPr>
          <w:rFonts w:cs="Arial"/>
          <w:szCs w:val="22"/>
        </w:rPr>
        <w:t>following the provision of full commercial cover</w:t>
      </w:r>
      <w:r w:rsidR="00990DD0">
        <w:rPr>
          <w:rFonts w:cs="Arial"/>
          <w:szCs w:val="22"/>
        </w:rPr>
        <w:t>, as part of the CAN signature process</w:t>
      </w:r>
      <w:r w:rsidRPr="008501CF">
        <w:rPr>
          <w:rFonts w:cs="Arial"/>
          <w:szCs w:val="22"/>
        </w:rPr>
        <w:t>.</w:t>
      </w:r>
    </w:p>
    <w:p w:rsidR="00AD15ED" w:rsidP="008637D2" w:rsidRDefault="00085FF6" w14:paraId="134497B3" w14:textId="4ED4892B">
      <w:pPr>
        <w:pStyle w:val="BodyTextNormal"/>
        <w:ind w:left="720"/>
        <w:rPr>
          <w:rFonts w:cs="Arial"/>
          <w:szCs w:val="22"/>
        </w:rPr>
      </w:pPr>
      <w:r w:rsidRPr="008501CF">
        <w:rPr>
          <w:rFonts w:cs="Arial"/>
          <w:szCs w:val="22"/>
        </w:rPr>
        <w:t xml:space="preserve">The release lifecycle duration will be confirmed as part of </w:t>
      </w:r>
      <w:r w:rsidR="0016453D">
        <w:rPr>
          <w:rFonts w:cs="Arial"/>
          <w:szCs w:val="22"/>
        </w:rPr>
        <w:t>any</w:t>
      </w:r>
      <w:r w:rsidRPr="008501CF">
        <w:rPr>
          <w:rFonts w:cs="Arial"/>
          <w:szCs w:val="22"/>
        </w:rPr>
        <w:t xml:space="preserve"> FIA</w:t>
      </w:r>
      <w:r w:rsidR="00E4424A">
        <w:rPr>
          <w:rFonts w:cs="Arial"/>
          <w:szCs w:val="22"/>
        </w:rPr>
        <w:t>, or as part of the Maintenance Release definition</w:t>
      </w:r>
      <w:r w:rsidRPr="008501CF">
        <w:rPr>
          <w:rFonts w:cs="Arial"/>
          <w:szCs w:val="22"/>
        </w:rPr>
        <w:t xml:space="preserve">. </w:t>
      </w:r>
      <w:r w:rsidR="00E4424A">
        <w:rPr>
          <w:rFonts w:cs="Arial"/>
          <w:szCs w:val="22"/>
        </w:rPr>
        <w:t>In the latter case, no FIA would be required</w:t>
      </w:r>
    </w:p>
    <w:p w:rsidRPr="008501CF" w:rsidR="00124984" w:rsidP="0060298A" w:rsidRDefault="00124984" w14:paraId="59D1FFB8" w14:textId="77777777">
      <w:pPr>
        <w:pStyle w:val="Heading1"/>
        <w:pageBreakBefore w:val="0"/>
        <w:ind w:left="851" w:hanging="851"/>
      </w:pPr>
      <w:bookmarkStart w:name="_Toc1040967" w:id="42"/>
      <w:bookmarkStart w:name="_Toc1983172" w:id="43"/>
      <w:bookmarkStart w:name="_Toc227162638" w:id="44"/>
      <w:r w:rsidRPr="008501CF">
        <w:t>Costs and Charges</w:t>
      </w:r>
      <w:bookmarkEnd w:id="41"/>
      <w:bookmarkEnd w:id="42"/>
      <w:bookmarkEnd w:id="43"/>
      <w:bookmarkEnd w:id="44"/>
    </w:p>
    <w:p w:rsidR="00373E77" w:rsidP="007E77C4" w:rsidRDefault="00CB4A1C" w14:paraId="4D3E2D7D" w14:textId="4070F4D9">
      <w:pPr>
        <w:pStyle w:val="BodyTextNormal"/>
        <w:ind w:left="720"/>
        <w:rPr>
          <w:rFonts w:cs="Arial"/>
          <w:szCs w:val="22"/>
        </w:rPr>
      </w:pPr>
      <w:r w:rsidRPr="00CB4A1C">
        <w:rPr>
          <w:rFonts w:cs="Arial"/>
          <w:szCs w:val="22"/>
        </w:rPr>
        <w:t xml:space="preserve">The scope of supply under this </w:t>
      </w:r>
      <w:r>
        <w:rPr>
          <w:rFonts w:cs="Arial"/>
          <w:szCs w:val="22"/>
        </w:rPr>
        <w:t>PIA</w:t>
      </w:r>
      <w:r w:rsidRPr="00CB4A1C">
        <w:rPr>
          <w:rFonts w:cs="Arial"/>
          <w:szCs w:val="22"/>
        </w:rPr>
        <w:t xml:space="preserve"> includes design, development</w:t>
      </w:r>
      <w:r w:rsidR="00DE7383">
        <w:rPr>
          <w:rFonts w:cs="Arial"/>
          <w:szCs w:val="22"/>
        </w:rPr>
        <w:t xml:space="preserve"> (build)</w:t>
      </w:r>
      <w:r w:rsidRPr="00CB4A1C">
        <w:rPr>
          <w:rFonts w:cs="Arial"/>
          <w:szCs w:val="22"/>
        </w:rPr>
        <w:t xml:space="preserve">, system testing, </w:t>
      </w:r>
      <w:r w:rsidR="00A44763">
        <w:rPr>
          <w:rFonts w:cs="Arial"/>
          <w:szCs w:val="22"/>
        </w:rPr>
        <w:t xml:space="preserve">and </w:t>
      </w:r>
      <w:r w:rsidRPr="00CB4A1C">
        <w:rPr>
          <w:rFonts w:cs="Arial"/>
          <w:szCs w:val="22"/>
        </w:rPr>
        <w:t xml:space="preserve">testing within </w:t>
      </w:r>
      <w:r w:rsidR="00373E77">
        <w:rPr>
          <w:rFonts w:cs="Arial"/>
          <w:szCs w:val="22"/>
        </w:rPr>
        <w:t xml:space="preserve">the </w:t>
      </w:r>
      <w:r>
        <w:rPr>
          <w:rFonts w:cs="Arial"/>
          <w:szCs w:val="22"/>
        </w:rPr>
        <w:t>PIT</w:t>
      </w:r>
      <w:r w:rsidRPr="00CB4A1C">
        <w:rPr>
          <w:rFonts w:cs="Arial"/>
          <w:szCs w:val="22"/>
        </w:rPr>
        <w:t xml:space="preserve"> environment</w:t>
      </w:r>
      <w:r w:rsidR="00373E77">
        <w:rPr>
          <w:rFonts w:cs="Arial"/>
          <w:szCs w:val="22"/>
        </w:rPr>
        <w:t>s.</w:t>
      </w:r>
    </w:p>
    <w:p w:rsidRPr="008501CF" w:rsidR="00124984" w:rsidP="007E77C4" w:rsidRDefault="00A40FA4" w14:paraId="6564010E" w14:textId="60D641D2">
      <w:pPr>
        <w:pStyle w:val="BodyTextNormal"/>
        <w:ind w:left="720"/>
      </w:pPr>
      <w:r w:rsidRPr="008501CF">
        <w:rPr>
          <w:rFonts w:cs="Arial"/>
          <w:szCs w:val="22"/>
        </w:rPr>
        <w:t xml:space="preserve">The </w:t>
      </w:r>
      <w:r w:rsidRPr="008501CF" w:rsidR="00A96C6B">
        <w:rPr>
          <w:rFonts w:cs="Arial"/>
          <w:szCs w:val="22"/>
        </w:rPr>
        <w:t>Rough Order of Magnitude cost (</w:t>
      </w:r>
      <w:r w:rsidRPr="008501CF">
        <w:rPr>
          <w:rFonts w:cs="Arial"/>
          <w:szCs w:val="22"/>
        </w:rPr>
        <w:t>ROM</w:t>
      </w:r>
      <w:r w:rsidRPr="008501CF" w:rsidR="00A96C6B">
        <w:rPr>
          <w:rFonts w:cs="Arial"/>
          <w:szCs w:val="22"/>
        </w:rPr>
        <w:t>)</w:t>
      </w:r>
      <w:r w:rsidRPr="008501CF">
        <w:rPr>
          <w:rFonts w:cs="Arial"/>
          <w:szCs w:val="22"/>
        </w:rPr>
        <w:t xml:space="preserve"> shown </w:t>
      </w:r>
      <w:r w:rsidR="00CB4A1C">
        <w:rPr>
          <w:rFonts w:cs="Arial"/>
          <w:szCs w:val="22"/>
        </w:rPr>
        <w:t>below</w:t>
      </w:r>
      <w:r w:rsidRPr="008501CF">
        <w:rPr>
          <w:rFonts w:cs="Arial"/>
          <w:szCs w:val="22"/>
        </w:rPr>
        <w:t xml:space="preserve"> describes indicative costs to implement the functional requirements as assumed now. </w:t>
      </w:r>
      <w:r w:rsidRPr="008501CF" w:rsidR="00124984">
        <w:rPr>
          <w:rFonts w:cs="Arial"/>
          <w:szCs w:val="22"/>
        </w:rPr>
        <w:t xml:space="preserve">The price is not an offer open to acceptance. </w:t>
      </w:r>
      <w:r w:rsidR="00990DD0">
        <w:rPr>
          <w:rFonts w:cs="Arial"/>
          <w:szCs w:val="22"/>
        </w:rPr>
        <w:t>This</w:t>
      </w:r>
      <w:r w:rsidRPr="008501CF" w:rsidR="00124984">
        <w:rPr>
          <w:rFonts w:cs="Arial"/>
          <w:szCs w:val="22"/>
        </w:rPr>
        <w:t xml:space="preserve"> change has not been subject to the same level of analysis that would be performed as part of a </w:t>
      </w:r>
      <w:r w:rsidR="00990DD0">
        <w:rPr>
          <w:rFonts w:cs="Arial"/>
          <w:szCs w:val="22"/>
        </w:rPr>
        <w:t>FIA</w:t>
      </w:r>
      <w:r w:rsidRPr="008501CF" w:rsidR="00124984">
        <w:rPr>
          <w:rFonts w:cs="Arial"/>
          <w:szCs w:val="22"/>
        </w:rPr>
        <w:t xml:space="preserve"> and as such there may be elements missing from the solution or the solution may be subject to a material change. As a </w:t>
      </w:r>
      <w:r w:rsidRPr="008501CF" w:rsidR="00AD4275">
        <w:rPr>
          <w:rFonts w:cs="Arial"/>
          <w:szCs w:val="22"/>
        </w:rPr>
        <w:t>result,</w:t>
      </w:r>
      <w:r w:rsidRPr="008501CF" w:rsidR="00124984">
        <w:rPr>
          <w:rFonts w:cs="Arial"/>
          <w:szCs w:val="22"/>
        </w:rPr>
        <w:t xml:space="preserve"> the final offer price may result in a variatio</w:t>
      </w:r>
      <w:r w:rsidR="00A44763">
        <w:rPr>
          <w:rFonts w:cs="Arial"/>
          <w:szCs w:val="22"/>
        </w:rPr>
        <w:t>n</w:t>
      </w:r>
      <w:r w:rsidRPr="008501CF" w:rsidR="00124984">
        <w:rPr>
          <w:rFonts w:cs="Arial"/>
          <w:szCs w:val="22"/>
        </w:rPr>
        <w:t>.</w:t>
      </w:r>
    </w:p>
    <w:p w:rsidRPr="00C2390B" w:rsidR="00124984" w:rsidP="00C2390B" w:rsidRDefault="00124984" w14:paraId="58F9AFAE" w14:textId="76DC2182">
      <w:pPr>
        <w:pStyle w:val="BodyTextNormal"/>
        <w:ind w:left="720"/>
        <w:rPr>
          <w:rFonts w:cs="Arial"/>
          <w:szCs w:val="22"/>
        </w:rPr>
      </w:pPr>
      <w:r w:rsidRPr="00C2390B">
        <w:rPr>
          <w:rFonts w:cs="Arial"/>
          <w:szCs w:val="22"/>
        </w:rPr>
        <w:t>The table below details the cost of delivering the changes and Services required to implement this Modification</w:t>
      </w:r>
      <w:r w:rsidR="00FF0AEA">
        <w:rPr>
          <w:rFonts w:cs="Arial"/>
          <w:szCs w:val="22"/>
        </w:rPr>
        <w:t xml:space="preserve"> in a SEC Release</w:t>
      </w:r>
      <w:r w:rsidRPr="00C2390B">
        <w:rPr>
          <w:rFonts w:cs="Arial"/>
          <w:szCs w:val="22"/>
        </w:rPr>
        <w:t>.</w:t>
      </w:r>
      <w:r w:rsidRPr="00C2390B" w:rsidR="005E7C31">
        <w:rPr>
          <w:rFonts w:cs="Arial"/>
          <w:szCs w:val="22"/>
        </w:rPr>
        <w:t xml:space="preserve"> </w:t>
      </w:r>
      <w:r w:rsidRPr="00DC0D32" w:rsidR="005E7C31">
        <w:rPr>
          <w:rFonts w:cs="Arial"/>
          <w:i/>
          <w:iCs/>
          <w:szCs w:val="22"/>
        </w:rPr>
        <w:t xml:space="preserve">For a PIA, only the </w:t>
      </w:r>
      <w:r w:rsidRPr="00DC0D32" w:rsidR="0015059C">
        <w:rPr>
          <w:rFonts w:cs="Arial"/>
          <w:i/>
          <w:iCs/>
          <w:szCs w:val="22"/>
        </w:rPr>
        <w:t>Design, Build</w:t>
      </w:r>
      <w:r w:rsidRPr="00DC0D32" w:rsidR="002530A3">
        <w:rPr>
          <w:rFonts w:cs="Arial"/>
          <w:i/>
          <w:iCs/>
          <w:szCs w:val="22"/>
        </w:rPr>
        <w:t>,</w:t>
      </w:r>
      <w:r w:rsidRPr="00DC0D32" w:rsidR="0015059C">
        <w:rPr>
          <w:rFonts w:cs="Arial"/>
          <w:i/>
          <w:iCs/>
          <w:szCs w:val="22"/>
        </w:rPr>
        <w:t xml:space="preserve"> and PIT indicative costs are supplied</w:t>
      </w:r>
      <w:r w:rsidRPr="00C2390B" w:rsidR="0015059C">
        <w:rPr>
          <w:rFonts w:cs="Arial"/>
          <w:szCs w:val="22"/>
        </w:rPr>
        <w:t>.</w:t>
      </w:r>
    </w:p>
    <w:tbl>
      <w:tblPr>
        <w:tblStyle w:val="TableGrid"/>
        <w:tblW w:w="0" w:type="auto"/>
        <w:tblInd w:w="557" w:type="dxa"/>
        <w:tblLook w:val="04A0" w:firstRow="1" w:lastRow="0" w:firstColumn="1" w:lastColumn="0" w:noHBand="0" w:noVBand="1"/>
      </w:tblPr>
      <w:tblGrid>
        <w:gridCol w:w="1843"/>
        <w:gridCol w:w="142"/>
        <w:gridCol w:w="4819"/>
        <w:gridCol w:w="2122"/>
      </w:tblGrid>
      <w:tr w:rsidRPr="007F38A3" w:rsidR="0052321D" w:rsidTr="00990DD0" w14:paraId="499A1FEC" w14:textId="77777777">
        <w:trPr>
          <w:gridAfter w:val="1"/>
          <w:wAfter w:w="2117" w:type="dxa"/>
        </w:trPr>
        <w:tc>
          <w:tcPr>
            <w:tcW w:w="1843" w:type="dxa"/>
          </w:tcPr>
          <w:p w:rsidRPr="007F38A3" w:rsidR="0052321D" w:rsidP="0052321D" w:rsidRDefault="0052321D" w14:paraId="7DD585BE" w14:textId="77777777">
            <w:pPr>
              <w:pStyle w:val="BodyTextNormal"/>
              <w:jc w:val="center"/>
            </w:pPr>
            <w:r>
              <w:t>£</w:t>
            </w:r>
          </w:p>
        </w:tc>
        <w:tc>
          <w:tcPr>
            <w:tcW w:w="4961" w:type="dxa"/>
            <w:gridSpan w:val="2"/>
          </w:tcPr>
          <w:p w:rsidRPr="00DC0D32" w:rsidR="0052321D" w:rsidP="0052321D" w:rsidRDefault="0052321D" w14:paraId="0378BA92" w14:textId="77777777">
            <w:pPr>
              <w:pStyle w:val="BodyTextNormal"/>
              <w:jc w:val="center"/>
              <w:rPr>
                <w:i/>
                <w:iCs/>
              </w:rPr>
            </w:pPr>
            <w:r w:rsidRPr="00DC0D32">
              <w:rPr>
                <w:i/>
                <w:iCs/>
              </w:rPr>
              <w:t>Design, Build and PIT, DSP Cost Range</w:t>
            </w:r>
          </w:p>
        </w:tc>
      </w:tr>
      <w:tr w:rsidRPr="007F38A3" w:rsidR="0052321D" w:rsidTr="00990DD0" w14:paraId="00D78A57" w14:textId="77777777">
        <w:trPr>
          <w:gridAfter w:val="1"/>
          <w:wAfter w:w="2117" w:type="dxa"/>
        </w:trPr>
        <w:tc>
          <w:tcPr>
            <w:tcW w:w="1843" w:type="dxa"/>
          </w:tcPr>
          <w:p w:rsidRPr="007F38A3" w:rsidR="0052321D" w:rsidP="00990DD0" w:rsidRDefault="008859DA" w14:paraId="38C77302" w14:textId="4AC22A7E">
            <w:pPr>
              <w:pStyle w:val="BodyTextNormal"/>
              <w:spacing w:before="0" w:after="120"/>
            </w:pPr>
            <w:r>
              <w:t>SECMP0</w:t>
            </w:r>
            <w:r w:rsidR="00C27565">
              <w:t>290</w:t>
            </w:r>
          </w:p>
        </w:tc>
        <w:tc>
          <w:tcPr>
            <w:tcW w:w="4961" w:type="dxa"/>
            <w:gridSpan w:val="2"/>
          </w:tcPr>
          <w:p w:rsidRPr="00DC0D32" w:rsidR="0052321D" w:rsidP="00990DD0" w:rsidRDefault="0052321D" w14:paraId="5693D823" w14:textId="46810746">
            <w:pPr>
              <w:pStyle w:val="BodyTextNormal"/>
              <w:spacing w:before="0" w:after="120"/>
              <w:jc w:val="center"/>
              <w:rPr>
                <w:i/>
                <w:iCs/>
              </w:rPr>
            </w:pPr>
            <w:r w:rsidRPr="00DC0D32">
              <w:rPr>
                <w:i/>
                <w:iCs/>
              </w:rPr>
              <w:t>£</w:t>
            </w:r>
            <w:r w:rsidRPr="00DC0D32" w:rsidR="00704C56">
              <w:rPr>
                <w:i/>
                <w:iCs/>
              </w:rPr>
              <w:t>0</w:t>
            </w:r>
            <w:r w:rsidRPr="00DC0D32" w:rsidR="007E77C4">
              <w:rPr>
                <w:i/>
                <w:iCs/>
              </w:rPr>
              <w:t xml:space="preserve"> </w:t>
            </w:r>
            <w:r w:rsidRPr="00DC0D32">
              <w:rPr>
                <w:i/>
                <w:iCs/>
              </w:rPr>
              <w:t>- £</w:t>
            </w:r>
            <w:r w:rsidRPr="00DC0D32" w:rsidR="00704C56">
              <w:rPr>
                <w:i/>
                <w:iCs/>
              </w:rPr>
              <w:t>10,000</w:t>
            </w:r>
          </w:p>
        </w:tc>
      </w:tr>
      <w:tr w:rsidRPr="002B025D" w:rsidR="006C2678" w:rsidTr="00990DD0" w14:paraId="048CEBCA" w14:textId="777777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1985" w:type="dxa"/>
            <w:gridSpan w:val="2"/>
          </w:tcPr>
          <w:p w:rsidRPr="002B025D" w:rsidR="006C2678" w:rsidP="007826C2" w:rsidRDefault="006C2678" w14:paraId="3086A894" w14:textId="77777777">
            <w:pPr>
              <w:pStyle w:val="BodyTextItalic"/>
              <w:rPr>
                <w:i w:val="0"/>
              </w:rPr>
            </w:pPr>
            <w:bookmarkStart w:name="_Hlk21954478" w:id="45"/>
            <w:r w:rsidRPr="002B025D">
              <w:rPr>
                <w:i w:val="0"/>
              </w:rPr>
              <w:t>Design</w:t>
            </w:r>
          </w:p>
        </w:tc>
        <w:tc>
          <w:tcPr>
            <w:tcW w:w="6941" w:type="dxa"/>
            <w:gridSpan w:val="2"/>
          </w:tcPr>
          <w:p w:rsidRPr="002B025D" w:rsidR="006C2678" w:rsidP="007826C2" w:rsidRDefault="006C2678" w14:paraId="38FE0830" w14:textId="77777777">
            <w:pPr>
              <w:pStyle w:val="BodyTextItalic"/>
              <w:rPr>
                <w:i w:val="0"/>
              </w:rPr>
            </w:pPr>
            <w:r w:rsidRPr="002B025D">
              <w:rPr>
                <w:i w:val="0"/>
              </w:rPr>
              <w:t>The production of detailed System and Service designs to deliver all new requirements.</w:t>
            </w:r>
          </w:p>
        </w:tc>
      </w:tr>
      <w:tr w:rsidRPr="002B025D" w:rsidR="006C2678" w:rsidTr="00990DD0" w14:paraId="18B31FB7" w14:textId="777777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1985" w:type="dxa"/>
            <w:gridSpan w:val="2"/>
          </w:tcPr>
          <w:p w:rsidRPr="002B025D" w:rsidR="006C2678" w:rsidP="007826C2" w:rsidRDefault="006C2678" w14:paraId="2D3E4966" w14:textId="77777777">
            <w:pPr>
              <w:pStyle w:val="BodyTextItalic"/>
              <w:rPr>
                <w:i w:val="0"/>
              </w:rPr>
            </w:pPr>
            <w:r w:rsidRPr="002B025D">
              <w:rPr>
                <w:i w:val="0"/>
              </w:rPr>
              <w:t>Build</w:t>
            </w:r>
          </w:p>
        </w:tc>
        <w:tc>
          <w:tcPr>
            <w:tcW w:w="6941" w:type="dxa"/>
            <w:gridSpan w:val="2"/>
          </w:tcPr>
          <w:p w:rsidRPr="002B025D" w:rsidR="006C2678" w:rsidP="007826C2" w:rsidRDefault="006C2678" w14:paraId="49929D8E" w14:textId="77777777">
            <w:pPr>
              <w:pStyle w:val="BodyTextItalic"/>
              <w:rPr>
                <w:i w:val="0"/>
              </w:rPr>
            </w:pPr>
            <w:r w:rsidRPr="002B025D">
              <w:rPr>
                <w:i w:val="0"/>
              </w:rPr>
              <w:t>The development of the designed Systems and Services to create a solution (e.g. code, systems, or products) that can be tested and implemented.</w:t>
            </w:r>
            <w:r>
              <w:rPr>
                <w:i w:val="0"/>
              </w:rPr>
              <w:t xml:space="preserve"> It includes Unit Testing (also referred to as System Testing), Performance Testing and Factory Acceptance Testing by the Service Provider or supplier.</w:t>
            </w:r>
          </w:p>
        </w:tc>
      </w:tr>
      <w:tr w:rsidRPr="002B025D" w:rsidR="006C2678" w:rsidTr="00990DD0" w14:paraId="07086ABD" w14:textId="777777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1985" w:type="dxa"/>
            <w:gridSpan w:val="2"/>
          </w:tcPr>
          <w:p w:rsidRPr="002B025D" w:rsidR="006C2678" w:rsidP="007826C2" w:rsidRDefault="006C2678" w14:paraId="2AD45BC4" w14:textId="77777777">
            <w:pPr>
              <w:pStyle w:val="BodyTextItalic"/>
              <w:rPr>
                <w:i w:val="0"/>
              </w:rPr>
            </w:pPr>
            <w:r w:rsidRPr="002B025D">
              <w:rPr>
                <w:i w:val="0"/>
              </w:rPr>
              <w:t>Pre-Integration Testing (PIT)</w:t>
            </w:r>
          </w:p>
        </w:tc>
        <w:tc>
          <w:tcPr>
            <w:tcW w:w="6941" w:type="dxa"/>
            <w:gridSpan w:val="2"/>
          </w:tcPr>
          <w:p w:rsidRPr="002B025D" w:rsidR="006C2678" w:rsidP="007826C2" w:rsidRDefault="006C2678" w14:paraId="2FD12F18" w14:textId="77777777">
            <w:pPr>
              <w:pStyle w:val="BodyTextItalic"/>
              <w:rPr>
                <w:i w:val="0"/>
              </w:rPr>
            </w:pPr>
            <w:r w:rsidRPr="002B025D">
              <w:rPr>
                <w:i w:val="0"/>
              </w:rPr>
              <w:t>Each Service Provider tests its own solution to agreed standards in isolation of other Service Providers. This is assured by DCC.</w:t>
            </w:r>
          </w:p>
        </w:tc>
      </w:tr>
    </w:tbl>
    <w:bookmarkEnd w:id="45"/>
    <w:p w:rsidR="00892F69" w:rsidP="007E77C4" w:rsidRDefault="00892F69" w14:paraId="5789D1F4" w14:textId="553E923F">
      <w:pPr>
        <w:pStyle w:val="BodyTextNormal"/>
        <w:ind w:left="720"/>
        <w:rPr>
          <w:rFonts w:cs="Arial"/>
          <w:szCs w:val="22"/>
        </w:rPr>
      </w:pPr>
      <w:r>
        <w:rPr>
          <w:rFonts w:cs="Arial"/>
          <w:szCs w:val="22"/>
        </w:rPr>
        <w:t xml:space="preserve">It should be noted </w:t>
      </w:r>
      <w:r w:rsidR="00AE3BA8">
        <w:rPr>
          <w:rFonts w:cs="Arial"/>
          <w:szCs w:val="22"/>
        </w:rPr>
        <w:t xml:space="preserve">the costs of </w:t>
      </w:r>
      <w:r w:rsidR="009671D4">
        <w:rPr>
          <w:rFonts w:cs="Arial"/>
          <w:szCs w:val="22"/>
        </w:rPr>
        <w:t xml:space="preserve">any further additions to the GBCS 4.x version </w:t>
      </w:r>
      <w:r w:rsidR="006B0200">
        <w:rPr>
          <w:rFonts w:cs="Arial"/>
          <w:szCs w:val="22"/>
        </w:rPr>
        <w:t>c</w:t>
      </w:r>
      <w:r w:rsidR="00FF0AEA">
        <w:rPr>
          <w:rFonts w:cs="Arial"/>
          <w:szCs w:val="22"/>
        </w:rPr>
        <w:t>ould be absorbed into the costs for other changes</w:t>
      </w:r>
      <w:r w:rsidR="001178D5">
        <w:rPr>
          <w:rFonts w:cs="Arial"/>
          <w:szCs w:val="22"/>
        </w:rPr>
        <w:t>.</w:t>
      </w:r>
      <w:r w:rsidR="00704C56">
        <w:rPr>
          <w:rFonts w:cs="Arial"/>
          <w:szCs w:val="22"/>
        </w:rPr>
        <w:t xml:space="preserve"> </w:t>
      </w:r>
    </w:p>
    <w:p w:rsidR="001B3B83" w:rsidP="007E77C4" w:rsidRDefault="00FF0AEA" w14:paraId="02DA5E2F" w14:textId="1C832C4D">
      <w:pPr>
        <w:pStyle w:val="BodyTextNormal"/>
        <w:ind w:left="720"/>
        <w:rPr>
          <w:rFonts w:cs="Arial"/>
          <w:szCs w:val="22"/>
        </w:rPr>
      </w:pPr>
      <w:r>
        <w:rPr>
          <w:rFonts w:cs="Arial"/>
          <w:szCs w:val="22"/>
        </w:rPr>
        <w:t xml:space="preserve">If there is a decision to </w:t>
      </w:r>
      <w:r w:rsidR="001B3B83">
        <w:rPr>
          <w:rFonts w:cs="Arial"/>
          <w:szCs w:val="22"/>
        </w:rPr>
        <w:t>approve</w:t>
      </w:r>
      <w:r>
        <w:rPr>
          <w:rFonts w:cs="Arial"/>
          <w:szCs w:val="22"/>
        </w:rPr>
        <w:t xml:space="preserve"> </w:t>
      </w:r>
      <w:r w:rsidR="00E61240">
        <w:rPr>
          <w:rFonts w:cs="Arial"/>
          <w:szCs w:val="22"/>
        </w:rPr>
        <w:t>this PIA</w:t>
      </w:r>
      <w:r w:rsidR="001B3B83">
        <w:rPr>
          <w:rFonts w:cs="Arial"/>
          <w:szCs w:val="22"/>
        </w:rPr>
        <w:t>,</w:t>
      </w:r>
      <w:r w:rsidRPr="008501CF" w:rsidR="00925379">
        <w:rPr>
          <w:rFonts w:cs="Arial"/>
          <w:szCs w:val="22"/>
        </w:rPr>
        <w:t xml:space="preserve"> </w:t>
      </w:r>
      <w:r w:rsidR="001B3B83">
        <w:rPr>
          <w:rFonts w:cs="Arial"/>
          <w:szCs w:val="22"/>
        </w:rPr>
        <w:t>DCC notes that the costs for a Full Impact Assessment would be likely to be close to the costs to implement</w:t>
      </w:r>
      <w:r w:rsidR="001462C0">
        <w:rPr>
          <w:rFonts w:cs="Arial"/>
          <w:szCs w:val="22"/>
        </w:rPr>
        <w:t xml:space="preserve">, </w:t>
      </w:r>
      <w:r w:rsidR="006B0200">
        <w:rPr>
          <w:rFonts w:cs="Arial"/>
          <w:szCs w:val="22"/>
        </w:rPr>
        <w:t>although</w:t>
      </w:r>
      <w:r w:rsidR="001462C0">
        <w:rPr>
          <w:rFonts w:cs="Arial"/>
          <w:szCs w:val="22"/>
        </w:rPr>
        <w:t xml:space="preserve"> there would </w:t>
      </w:r>
      <w:r w:rsidR="006B0200">
        <w:rPr>
          <w:rFonts w:cs="Arial"/>
          <w:szCs w:val="22"/>
        </w:rPr>
        <w:t xml:space="preserve">also </w:t>
      </w:r>
      <w:r w:rsidR="001462C0">
        <w:rPr>
          <w:rFonts w:cs="Arial"/>
          <w:szCs w:val="22"/>
        </w:rPr>
        <w:t>be no significant extra post-PIT costs to be added</w:t>
      </w:r>
      <w:r w:rsidR="001B3B83">
        <w:rPr>
          <w:rFonts w:cs="Arial"/>
          <w:szCs w:val="22"/>
        </w:rPr>
        <w:t xml:space="preserve">. </w:t>
      </w:r>
      <w:r w:rsidR="006B0200">
        <w:rPr>
          <w:rFonts w:cs="Arial"/>
          <w:szCs w:val="22"/>
        </w:rPr>
        <w:t>The expected costs for production of a FIA for Critical Software is £10,560 with DSP costs included in a Small Change Release</w:t>
      </w:r>
      <w:r w:rsidR="00E61240">
        <w:rPr>
          <w:rFonts w:cs="Arial"/>
          <w:szCs w:val="22"/>
        </w:rPr>
        <w:t>.</w:t>
      </w:r>
    </w:p>
    <w:p w:rsidRPr="008501CF" w:rsidR="00A96C6B" w:rsidP="0001720C" w:rsidRDefault="00A96C6B" w14:paraId="6058E84B" w14:textId="162A8D6A">
      <w:pPr>
        <w:keepNext/>
        <w:pageBreakBefore/>
        <w:spacing w:before="240" w:after="120"/>
        <w:outlineLvl w:val="0"/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</w:pPr>
      <w:bookmarkStart w:name="_Toc532221511" w:id="46"/>
      <w:bookmarkStart w:name="_Toc227162639" w:id="47"/>
      <w:r w:rsidRPr="008501CF"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  <w:t>Appendix</w:t>
      </w:r>
      <w:r w:rsidR="003F1C61"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  <w:t xml:space="preserve"> </w:t>
      </w:r>
      <w:r w:rsidR="008859DA">
        <w:rPr>
          <w:rFonts w:ascii="Arial Bold" w:hAnsi="Arial Bold" w:eastAsia="Times New Roman" w:cs="Arial"/>
          <w:color w:val="1F144A" w:themeColor="text1"/>
          <w:kern w:val="32"/>
          <w:sz w:val="32"/>
          <w:szCs w:val="32"/>
        </w:rPr>
        <w:t>A</w:t>
      </w:r>
      <w:r w:rsidRPr="008501CF">
        <w:rPr>
          <w:rFonts w:ascii="Arial Bold" w:hAnsi="Arial Bold" w:eastAsia="Times New Roman" w:cs="Arial"/>
          <w:b/>
          <w:bCs/>
          <w:color w:val="1F144A" w:themeColor="text1"/>
          <w:kern w:val="32"/>
          <w:sz w:val="32"/>
          <w:szCs w:val="32"/>
        </w:rPr>
        <w:t>: Glossary</w:t>
      </w:r>
      <w:bookmarkEnd w:id="46"/>
      <w:bookmarkEnd w:id="47"/>
    </w:p>
    <w:p w:rsidRPr="008501CF" w:rsidR="00A96C6B" w:rsidP="00A96C6B" w:rsidRDefault="00A96C6B" w14:paraId="4DD466CD" w14:textId="77777777">
      <w:r w:rsidRPr="008501CF">
        <w:t>The table below provides definitions of the terms used in this document.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985"/>
        <w:gridCol w:w="6379"/>
      </w:tblGrid>
      <w:tr w:rsidRPr="008501CF" w:rsidR="00A96C6B" w:rsidTr="008B040F" w14:paraId="00728BEB" w14:textId="77777777">
        <w:tc>
          <w:tcPr>
            <w:tcW w:w="1985" w:type="dxa"/>
          </w:tcPr>
          <w:p w:rsidRPr="008501CF" w:rsidR="00A96C6B" w:rsidP="009175CB" w:rsidRDefault="00A96C6B" w14:paraId="6878B357" w14:textId="43ADA3C7">
            <w:pPr>
              <w:widowControl w:val="0"/>
              <w:suppressLineNumbers/>
              <w:suppressAutoHyphens/>
              <w:spacing w:before="60" w:after="40"/>
              <w:ind w:left="113" w:right="113"/>
              <w:jc w:val="center"/>
              <w:rPr>
                <w:rFonts w:eastAsia="HG Mincho Light J"/>
                <w:b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b/>
                <w:color w:val="000000"/>
                <w:sz w:val="20"/>
                <w:szCs w:val="20"/>
              </w:rPr>
              <w:t>Acronym</w:t>
            </w:r>
          </w:p>
        </w:tc>
        <w:tc>
          <w:tcPr>
            <w:tcW w:w="6379" w:type="dxa"/>
          </w:tcPr>
          <w:p w:rsidRPr="008501CF" w:rsidR="00A96C6B" w:rsidP="009175CB" w:rsidRDefault="00A96C6B" w14:paraId="79850DE2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center"/>
              <w:rPr>
                <w:rFonts w:eastAsia="HG Mincho Light J"/>
                <w:b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b/>
                <w:color w:val="000000"/>
                <w:sz w:val="20"/>
                <w:szCs w:val="20"/>
              </w:rPr>
              <w:t>Definition</w:t>
            </w:r>
          </w:p>
        </w:tc>
      </w:tr>
      <w:tr w:rsidRPr="008501CF" w:rsidR="00B067DA" w:rsidTr="008B040F" w14:paraId="2EBED1E3" w14:textId="77777777">
        <w:tc>
          <w:tcPr>
            <w:tcW w:w="1985" w:type="dxa"/>
          </w:tcPr>
          <w:p w:rsidR="00B067DA" w:rsidP="00B067DA" w:rsidRDefault="00B067DA" w14:paraId="120B26A1" w14:textId="327F16F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CPL</w:t>
            </w:r>
          </w:p>
        </w:tc>
        <w:tc>
          <w:tcPr>
            <w:tcW w:w="6379" w:type="dxa"/>
          </w:tcPr>
          <w:p w:rsidR="00B067DA" w:rsidP="00B067DA" w:rsidRDefault="00B067DA" w14:paraId="50D5A243" w14:textId="50A0D2F4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241A2C">
              <w:rPr>
                <w:sz w:val="20"/>
                <w:szCs w:val="18"/>
              </w:rPr>
              <w:t>Central Products List</w:t>
            </w:r>
          </w:p>
        </w:tc>
      </w:tr>
      <w:tr w:rsidRPr="008501CF" w:rsidR="00B067DA" w:rsidTr="008B040F" w14:paraId="5BFCE683" w14:textId="77777777">
        <w:tc>
          <w:tcPr>
            <w:tcW w:w="1985" w:type="dxa"/>
          </w:tcPr>
          <w:p w:rsidR="00B067DA" w:rsidP="00B067DA" w:rsidRDefault="00B067DA" w14:paraId="356CEAA0" w14:textId="3680F430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CR</w:t>
            </w:r>
          </w:p>
        </w:tc>
        <w:tc>
          <w:tcPr>
            <w:tcW w:w="6379" w:type="dxa"/>
          </w:tcPr>
          <w:p w:rsidR="00B067DA" w:rsidP="00B067DA" w:rsidRDefault="00B067DA" w14:paraId="2E71BA18" w14:textId="0C24A17E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DCC Change Request</w:t>
            </w:r>
          </w:p>
        </w:tc>
      </w:tr>
      <w:tr w:rsidRPr="008501CF" w:rsidR="00B067DA" w:rsidTr="008B040F" w14:paraId="1B012F7B" w14:textId="77777777">
        <w:tc>
          <w:tcPr>
            <w:tcW w:w="1985" w:type="dxa"/>
          </w:tcPr>
          <w:p w:rsidR="00B067DA" w:rsidP="00B067DA" w:rsidRDefault="00B067DA" w14:paraId="7C3F6639" w14:textId="7A342C24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bookmarkStart w:name="_Hlk93055684" w:id="48"/>
            <w:r>
              <w:rPr>
                <w:rFonts w:eastAsia="HG Mincho Light J"/>
                <w:color w:val="000000"/>
                <w:sz w:val="20"/>
                <w:szCs w:val="20"/>
              </w:rPr>
              <w:t>CSP</w:t>
            </w:r>
          </w:p>
        </w:tc>
        <w:tc>
          <w:tcPr>
            <w:tcW w:w="6379" w:type="dxa"/>
          </w:tcPr>
          <w:p w:rsidR="00B067DA" w:rsidP="00B067DA" w:rsidRDefault="00B067DA" w14:paraId="27419BC2" w14:textId="51646F91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B040F">
              <w:rPr>
                <w:rFonts w:eastAsia="HG Mincho Light J"/>
                <w:color w:val="000000"/>
                <w:sz w:val="20"/>
                <w:szCs w:val="20"/>
              </w:rPr>
              <w:t>Communications Service Provider</w:t>
            </w:r>
          </w:p>
        </w:tc>
      </w:tr>
      <w:bookmarkEnd w:id="48"/>
      <w:tr w:rsidRPr="008501CF" w:rsidR="00B067DA" w:rsidTr="008B040F" w14:paraId="2604DAEE" w14:textId="77777777">
        <w:tc>
          <w:tcPr>
            <w:tcW w:w="1985" w:type="dxa"/>
          </w:tcPr>
          <w:p w:rsidRPr="008501CF" w:rsidR="00B067DA" w:rsidP="00B067DA" w:rsidRDefault="00B067DA" w14:paraId="44EE741A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DCC</w:t>
            </w:r>
          </w:p>
        </w:tc>
        <w:tc>
          <w:tcPr>
            <w:tcW w:w="6379" w:type="dxa"/>
          </w:tcPr>
          <w:p w:rsidRPr="008501CF" w:rsidR="00B067DA" w:rsidP="00B067DA" w:rsidRDefault="00B067DA" w14:paraId="0AE8F4D2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Data Communications Company</w:t>
            </w:r>
          </w:p>
        </w:tc>
      </w:tr>
      <w:tr w:rsidRPr="008501CF" w:rsidR="00B067DA" w:rsidTr="008B040F" w14:paraId="308D18A4" w14:textId="77777777">
        <w:tc>
          <w:tcPr>
            <w:tcW w:w="1985" w:type="dxa"/>
          </w:tcPr>
          <w:p w:rsidRPr="008501CF" w:rsidR="00B067DA" w:rsidP="00B067DA" w:rsidRDefault="00B067DA" w14:paraId="234FB09C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DSP</w:t>
            </w:r>
          </w:p>
        </w:tc>
        <w:tc>
          <w:tcPr>
            <w:tcW w:w="6379" w:type="dxa"/>
          </w:tcPr>
          <w:p w:rsidRPr="008501CF" w:rsidR="00B067DA" w:rsidP="00B067DA" w:rsidRDefault="00B067DA" w14:paraId="43370379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Data Service Provider</w:t>
            </w:r>
          </w:p>
        </w:tc>
      </w:tr>
      <w:tr w:rsidRPr="008501CF" w:rsidR="0039445B" w:rsidTr="008B040F" w14:paraId="01D6AD34" w14:textId="77777777">
        <w:tc>
          <w:tcPr>
            <w:tcW w:w="1985" w:type="dxa"/>
          </w:tcPr>
          <w:p w:rsidRPr="008501CF" w:rsidR="0039445B" w:rsidP="00B067DA" w:rsidRDefault="0039445B" w14:paraId="6F665015" w14:textId="3D8764EB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ESME</w:t>
            </w:r>
          </w:p>
        </w:tc>
        <w:tc>
          <w:tcPr>
            <w:tcW w:w="6379" w:type="dxa"/>
          </w:tcPr>
          <w:p w:rsidRPr="008501CF" w:rsidR="0039445B" w:rsidP="00B067DA" w:rsidRDefault="00DB1C05" w14:paraId="431B1A8F" w14:textId="36BA6D3E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DB1C05">
              <w:rPr>
                <w:rFonts w:eastAsia="HG Mincho Light J"/>
                <w:color w:val="000000"/>
                <w:sz w:val="20"/>
                <w:szCs w:val="20"/>
              </w:rPr>
              <w:t>Electricity Smart Metering Equipment</w:t>
            </w:r>
          </w:p>
        </w:tc>
      </w:tr>
      <w:tr w:rsidRPr="008501CF" w:rsidR="00B067DA" w:rsidTr="008B040F" w14:paraId="5D2E2A37" w14:textId="77777777">
        <w:tc>
          <w:tcPr>
            <w:tcW w:w="1985" w:type="dxa"/>
          </w:tcPr>
          <w:p w:rsidRPr="008501CF" w:rsidR="00B067DA" w:rsidP="00B067DA" w:rsidRDefault="00B067DA" w14:paraId="6A925A06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FIA</w:t>
            </w:r>
          </w:p>
        </w:tc>
        <w:tc>
          <w:tcPr>
            <w:tcW w:w="6379" w:type="dxa"/>
          </w:tcPr>
          <w:p w:rsidRPr="008501CF" w:rsidR="00B067DA" w:rsidP="00B067DA" w:rsidRDefault="00B067DA" w14:paraId="0B948E92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Full Impact Assessment</w:t>
            </w:r>
          </w:p>
        </w:tc>
      </w:tr>
      <w:tr w:rsidRPr="008501CF" w:rsidR="00B067DA" w:rsidTr="008B040F" w14:paraId="646D3BF6" w14:textId="77777777">
        <w:tc>
          <w:tcPr>
            <w:tcW w:w="1985" w:type="dxa"/>
          </w:tcPr>
          <w:p w:rsidRPr="008501CF" w:rsidR="00B067DA" w:rsidP="00B067DA" w:rsidRDefault="00B067DA" w14:paraId="3C80B785" w14:textId="0073D5CA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GBCS</w:t>
            </w:r>
          </w:p>
        </w:tc>
        <w:tc>
          <w:tcPr>
            <w:tcW w:w="6379" w:type="dxa"/>
          </w:tcPr>
          <w:p w:rsidRPr="008501CF" w:rsidR="00B067DA" w:rsidP="00B067DA" w:rsidRDefault="00B067DA" w14:paraId="310D406C" w14:textId="4AAD8B6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B040F">
              <w:rPr>
                <w:rFonts w:eastAsia="HG Mincho Light J"/>
                <w:color w:val="000000"/>
                <w:sz w:val="20"/>
                <w:szCs w:val="20"/>
              </w:rPr>
              <w:t>GB Companion Specification</w:t>
            </w:r>
          </w:p>
        </w:tc>
      </w:tr>
      <w:tr w:rsidRPr="008501CF" w:rsidR="00A36FD3" w:rsidTr="008B040F" w14:paraId="288FBAF2" w14:textId="77777777">
        <w:tc>
          <w:tcPr>
            <w:tcW w:w="1985" w:type="dxa"/>
          </w:tcPr>
          <w:p w:rsidR="00A36FD3" w:rsidP="00B067DA" w:rsidRDefault="00A36FD3" w14:paraId="760CAEDC" w14:textId="5840B81D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GFI</w:t>
            </w:r>
          </w:p>
        </w:tc>
        <w:tc>
          <w:tcPr>
            <w:tcW w:w="6379" w:type="dxa"/>
          </w:tcPr>
          <w:p w:rsidRPr="008B040F" w:rsidR="00A36FD3" w:rsidP="00B067DA" w:rsidRDefault="00A36FD3" w14:paraId="5F9D1732" w14:textId="0F34755B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A36FD3">
              <w:rPr>
                <w:rFonts w:eastAsia="HG Mincho Light J"/>
                <w:color w:val="000000"/>
                <w:sz w:val="20"/>
                <w:szCs w:val="20"/>
              </w:rPr>
              <w:t xml:space="preserve">GBCS </w:t>
            </w:r>
            <w:r w:rsidRPr="00A36FD3" w:rsidR="00EA5246">
              <w:rPr>
                <w:rFonts w:eastAsia="HG Mincho Light J"/>
                <w:color w:val="000000"/>
                <w:sz w:val="20"/>
                <w:szCs w:val="20"/>
              </w:rPr>
              <w:t>integration</w:t>
            </w:r>
            <w:r w:rsidRPr="00A36FD3">
              <w:rPr>
                <w:rFonts w:eastAsia="HG Mincho Light J"/>
                <w:color w:val="000000"/>
                <w:sz w:val="20"/>
                <w:szCs w:val="20"/>
              </w:rPr>
              <w:t xml:space="preserve"> </w:t>
            </w:r>
            <w:r w:rsidR="00833B8D">
              <w:rPr>
                <w:rFonts w:eastAsia="HG Mincho Light J"/>
                <w:color w:val="000000"/>
                <w:sz w:val="20"/>
                <w:szCs w:val="20"/>
              </w:rPr>
              <w:t>t</w:t>
            </w:r>
            <w:r w:rsidRPr="00A36FD3">
              <w:rPr>
                <w:rFonts w:eastAsia="HG Mincho Light J"/>
                <w:color w:val="000000"/>
                <w:sz w:val="20"/>
                <w:szCs w:val="20"/>
              </w:rPr>
              <w:t>esting For Industry</w:t>
            </w:r>
          </w:p>
        </w:tc>
      </w:tr>
      <w:tr w:rsidRPr="008501CF" w:rsidR="0039445B" w:rsidTr="008B040F" w14:paraId="48477ACE" w14:textId="77777777">
        <w:tc>
          <w:tcPr>
            <w:tcW w:w="1985" w:type="dxa"/>
          </w:tcPr>
          <w:p w:rsidR="0039445B" w:rsidP="00B067DA" w:rsidRDefault="0039445B" w14:paraId="351BB6C8" w14:textId="692F0A63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GSME</w:t>
            </w:r>
          </w:p>
        </w:tc>
        <w:tc>
          <w:tcPr>
            <w:tcW w:w="6379" w:type="dxa"/>
          </w:tcPr>
          <w:p w:rsidRPr="008B040F" w:rsidR="0039445B" w:rsidP="00B067DA" w:rsidRDefault="00DB1C05" w14:paraId="033FF931" w14:textId="78F823D3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Gas</w:t>
            </w:r>
            <w:r w:rsidRPr="00DB1C05">
              <w:rPr>
                <w:rFonts w:eastAsia="HG Mincho Light J"/>
                <w:color w:val="000000"/>
                <w:sz w:val="20"/>
                <w:szCs w:val="20"/>
              </w:rPr>
              <w:t xml:space="preserve"> Smart Metering Equipment</w:t>
            </w:r>
          </w:p>
        </w:tc>
      </w:tr>
      <w:tr w:rsidRPr="008501CF" w:rsidR="00E742BE" w:rsidTr="008B040F" w14:paraId="45236159" w14:textId="77777777">
        <w:tc>
          <w:tcPr>
            <w:tcW w:w="1985" w:type="dxa"/>
          </w:tcPr>
          <w:p w:rsidR="00E742BE" w:rsidP="00B067DA" w:rsidRDefault="00E742BE" w14:paraId="06F901F0" w14:textId="39A517B5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HAN</w:t>
            </w:r>
          </w:p>
        </w:tc>
        <w:tc>
          <w:tcPr>
            <w:tcW w:w="6379" w:type="dxa"/>
          </w:tcPr>
          <w:p w:rsidR="00E742BE" w:rsidP="00B067DA" w:rsidRDefault="00E742BE" w14:paraId="19CC13E1" w14:textId="779A2D1B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Home Area Network</w:t>
            </w:r>
          </w:p>
        </w:tc>
      </w:tr>
      <w:tr w:rsidRPr="008501CF" w:rsidR="00B067DA" w:rsidTr="008B040F" w14:paraId="3DB61D74" w14:textId="77777777">
        <w:tc>
          <w:tcPr>
            <w:tcW w:w="1985" w:type="dxa"/>
          </w:tcPr>
          <w:p w:rsidR="00B067DA" w:rsidP="00B067DA" w:rsidRDefault="00B067DA" w14:paraId="33EDAA95" w14:textId="01E062A4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IRP</w:t>
            </w:r>
          </w:p>
        </w:tc>
        <w:tc>
          <w:tcPr>
            <w:tcW w:w="6379" w:type="dxa"/>
          </w:tcPr>
          <w:p w:rsidRPr="00A628C5" w:rsidR="00B067DA" w:rsidP="00B067DA" w:rsidRDefault="00B067DA" w14:paraId="3FB5D4EB" w14:textId="20B602B0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sz w:val="20"/>
              </w:rPr>
            </w:pPr>
            <w:r>
              <w:rPr>
                <w:sz w:val="20"/>
              </w:rPr>
              <w:t>Issue Resolution Proposal</w:t>
            </w:r>
          </w:p>
        </w:tc>
      </w:tr>
      <w:tr w:rsidRPr="008501CF" w:rsidR="00B067DA" w:rsidTr="008B040F" w14:paraId="2224454E" w14:textId="77777777">
        <w:tc>
          <w:tcPr>
            <w:tcW w:w="1985" w:type="dxa"/>
          </w:tcPr>
          <w:p w:rsidRPr="008501CF" w:rsidR="00B067DA" w:rsidP="00B067DA" w:rsidRDefault="00B067DA" w14:paraId="7799B28A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PIA</w:t>
            </w:r>
          </w:p>
        </w:tc>
        <w:tc>
          <w:tcPr>
            <w:tcW w:w="6379" w:type="dxa"/>
          </w:tcPr>
          <w:p w:rsidRPr="008501CF" w:rsidR="00B067DA" w:rsidP="00B067DA" w:rsidRDefault="00B067DA" w14:paraId="5E634A3F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Preliminary Impact Assessment</w:t>
            </w:r>
          </w:p>
        </w:tc>
      </w:tr>
      <w:tr w:rsidRPr="008501CF" w:rsidR="00B067DA" w:rsidTr="008B040F" w14:paraId="12E82DBE" w14:textId="77777777">
        <w:tc>
          <w:tcPr>
            <w:tcW w:w="1985" w:type="dxa"/>
          </w:tcPr>
          <w:p w:rsidRPr="008501CF" w:rsidR="00B067DA" w:rsidP="00B067DA" w:rsidRDefault="00B067DA" w14:paraId="648382D2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PIT</w:t>
            </w:r>
          </w:p>
        </w:tc>
        <w:tc>
          <w:tcPr>
            <w:tcW w:w="6379" w:type="dxa"/>
          </w:tcPr>
          <w:p w:rsidRPr="008501CF" w:rsidR="00B067DA" w:rsidP="00B067DA" w:rsidRDefault="00B067DA" w14:paraId="243EA90D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Pre-Integration Testing</w:t>
            </w:r>
          </w:p>
        </w:tc>
      </w:tr>
      <w:tr w:rsidRPr="008501CF" w:rsidR="004732C9" w:rsidTr="008B040F" w14:paraId="3C1BCD6E" w14:textId="77777777">
        <w:tc>
          <w:tcPr>
            <w:tcW w:w="1985" w:type="dxa"/>
          </w:tcPr>
          <w:p w:rsidR="004732C9" w:rsidP="00B067DA" w:rsidRDefault="004732C9" w14:paraId="6571B50B" w14:textId="2F42B746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PPMID</w:t>
            </w:r>
          </w:p>
        </w:tc>
        <w:tc>
          <w:tcPr>
            <w:tcW w:w="6379" w:type="dxa"/>
          </w:tcPr>
          <w:p w:rsidR="004732C9" w:rsidP="00B067DA" w:rsidRDefault="004732C9" w14:paraId="563B4D92" w14:textId="5F9D837A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4732C9">
              <w:rPr>
                <w:rFonts w:eastAsia="HG Mincho Light J"/>
                <w:color w:val="000000"/>
                <w:sz w:val="20"/>
                <w:szCs w:val="20"/>
              </w:rPr>
              <w:t>Prepayment Meter Interface Device</w:t>
            </w:r>
          </w:p>
        </w:tc>
      </w:tr>
      <w:tr w:rsidRPr="008501CF" w:rsidR="00B067DA" w:rsidTr="008B040F" w14:paraId="0CEAB93A" w14:textId="77777777">
        <w:tc>
          <w:tcPr>
            <w:tcW w:w="1985" w:type="dxa"/>
          </w:tcPr>
          <w:p w:rsidRPr="008501CF" w:rsidR="00B067DA" w:rsidP="00B067DA" w:rsidRDefault="00B067DA" w14:paraId="702F9994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ROM</w:t>
            </w:r>
          </w:p>
        </w:tc>
        <w:tc>
          <w:tcPr>
            <w:tcW w:w="6379" w:type="dxa"/>
          </w:tcPr>
          <w:p w:rsidRPr="008501CF" w:rsidR="00B067DA" w:rsidP="00B067DA" w:rsidRDefault="00B067DA" w14:paraId="6D23AE83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Rough Order of Magnitude (cost)</w:t>
            </w:r>
          </w:p>
        </w:tc>
      </w:tr>
      <w:tr w:rsidRPr="008501CF" w:rsidR="00B067DA" w:rsidTr="008B040F" w14:paraId="1C51A1BB" w14:textId="77777777">
        <w:tc>
          <w:tcPr>
            <w:tcW w:w="1985" w:type="dxa"/>
          </w:tcPr>
          <w:p w:rsidRPr="008501CF" w:rsidR="00B067DA" w:rsidP="00B067DA" w:rsidRDefault="00B067DA" w14:paraId="23D08D43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SEC</w:t>
            </w:r>
          </w:p>
        </w:tc>
        <w:tc>
          <w:tcPr>
            <w:tcW w:w="6379" w:type="dxa"/>
          </w:tcPr>
          <w:p w:rsidRPr="008501CF" w:rsidR="00B067DA" w:rsidP="00B067DA" w:rsidRDefault="00B067DA" w14:paraId="12C7F6BE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501CF">
              <w:rPr>
                <w:rFonts w:eastAsia="HG Mincho Light J"/>
                <w:color w:val="000000"/>
                <w:sz w:val="20"/>
                <w:szCs w:val="20"/>
              </w:rPr>
              <w:t>Smart Energy Code</w:t>
            </w:r>
          </w:p>
        </w:tc>
      </w:tr>
      <w:tr w:rsidRPr="008501CF" w:rsidR="00B067DA" w:rsidTr="008B040F" w14:paraId="3DE20EF6" w14:textId="77777777">
        <w:tc>
          <w:tcPr>
            <w:tcW w:w="1985" w:type="dxa"/>
          </w:tcPr>
          <w:p w:rsidRPr="008501CF" w:rsidR="00B067DA" w:rsidP="00B067DA" w:rsidRDefault="00B067DA" w14:paraId="02B63A16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SECAS</w:t>
            </w:r>
          </w:p>
        </w:tc>
        <w:tc>
          <w:tcPr>
            <w:tcW w:w="6379" w:type="dxa"/>
          </w:tcPr>
          <w:p w:rsidRPr="008501CF" w:rsidR="00B067DA" w:rsidP="00B067DA" w:rsidRDefault="00B067DA" w14:paraId="23DF057B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48468B">
              <w:rPr>
                <w:rFonts w:eastAsia="HG Mincho Light J"/>
                <w:color w:val="000000"/>
                <w:sz w:val="20"/>
                <w:szCs w:val="20"/>
              </w:rPr>
              <w:t>Smart Energy Code Administrator and Secretariat</w:t>
            </w:r>
          </w:p>
        </w:tc>
      </w:tr>
      <w:tr w:rsidRPr="008501CF" w:rsidR="00B067DA" w:rsidTr="008B040F" w14:paraId="7E79ACC6" w14:textId="77777777">
        <w:tc>
          <w:tcPr>
            <w:tcW w:w="1985" w:type="dxa"/>
          </w:tcPr>
          <w:p w:rsidRPr="008501CF" w:rsidR="00B067DA" w:rsidP="00B067DA" w:rsidRDefault="00B067DA" w14:paraId="6FDD9E51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SMETS</w:t>
            </w:r>
          </w:p>
        </w:tc>
        <w:tc>
          <w:tcPr>
            <w:tcW w:w="6379" w:type="dxa"/>
          </w:tcPr>
          <w:p w:rsidRPr="008501CF" w:rsidR="00B067DA" w:rsidP="00B067DA" w:rsidRDefault="00B067DA" w14:paraId="240F6A9C" w14:textId="77777777">
            <w:pPr>
              <w:widowControl w:val="0"/>
              <w:suppressLineNumbers/>
              <w:suppressAutoHyphens/>
              <w:spacing w:before="60" w:after="40"/>
              <w:ind w:left="113" w:right="113"/>
              <w:rPr>
                <w:rFonts w:eastAsia="HG Mincho Light J"/>
                <w:color w:val="000000"/>
                <w:sz w:val="20"/>
                <w:szCs w:val="20"/>
              </w:rPr>
            </w:pPr>
            <w:bookmarkStart w:name="_Hlk49869919" w:id="49"/>
            <w:r w:rsidRPr="00531FA2">
              <w:rPr>
                <w:rFonts w:eastAsia="HG Mincho Light J"/>
                <w:color w:val="000000"/>
                <w:sz w:val="20"/>
                <w:szCs w:val="20"/>
              </w:rPr>
              <w:t>Smart Metering Equipment Technical Specification</w:t>
            </w:r>
            <w:bookmarkEnd w:id="49"/>
          </w:p>
        </w:tc>
      </w:tr>
      <w:tr w:rsidRPr="008501CF" w:rsidR="00B067DA" w:rsidTr="008B040F" w14:paraId="10928080" w14:textId="77777777">
        <w:tc>
          <w:tcPr>
            <w:tcW w:w="1985" w:type="dxa"/>
          </w:tcPr>
          <w:p w:rsidR="00B067DA" w:rsidP="00B067DA" w:rsidRDefault="00B067DA" w14:paraId="1F4BC764" w14:textId="34564EFC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bookmarkStart w:name="_Hlk93071021" w:id="50"/>
            <w:r>
              <w:rPr>
                <w:rFonts w:eastAsia="HG Mincho Light J"/>
                <w:color w:val="000000"/>
                <w:sz w:val="20"/>
                <w:szCs w:val="20"/>
              </w:rPr>
              <w:t>TSIRS</w:t>
            </w:r>
          </w:p>
        </w:tc>
        <w:tc>
          <w:tcPr>
            <w:tcW w:w="6379" w:type="dxa"/>
          </w:tcPr>
          <w:p w:rsidR="00B067DA" w:rsidP="00B067DA" w:rsidRDefault="00B067DA" w14:paraId="392D0E83" w14:textId="48F94B3C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873062">
              <w:rPr>
                <w:rFonts w:eastAsia="HG Mincho Light J"/>
                <w:color w:val="000000"/>
                <w:sz w:val="20"/>
                <w:szCs w:val="20"/>
              </w:rPr>
              <w:t>Technical Specification Issue Resolution Sub-group</w:t>
            </w:r>
          </w:p>
        </w:tc>
      </w:tr>
      <w:bookmarkEnd w:id="50"/>
      <w:tr w:rsidRPr="008501CF" w:rsidR="004732C9" w:rsidTr="008B040F" w14:paraId="4E3A774A" w14:textId="77777777">
        <w:tc>
          <w:tcPr>
            <w:tcW w:w="1985" w:type="dxa"/>
          </w:tcPr>
          <w:p w:rsidRPr="008501CF" w:rsidR="004732C9" w:rsidP="00B067DA" w:rsidRDefault="004732C9" w14:paraId="03186509" w14:textId="063B003A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>
              <w:rPr>
                <w:rFonts w:eastAsia="HG Mincho Light J"/>
                <w:color w:val="000000"/>
                <w:sz w:val="20"/>
                <w:szCs w:val="20"/>
              </w:rPr>
              <w:t>UTRN</w:t>
            </w:r>
          </w:p>
        </w:tc>
        <w:tc>
          <w:tcPr>
            <w:tcW w:w="6379" w:type="dxa"/>
          </w:tcPr>
          <w:p w:rsidRPr="008501CF" w:rsidR="004732C9" w:rsidP="00B067DA" w:rsidRDefault="004732C9" w14:paraId="59E8ACCF" w14:textId="3CED3B96">
            <w:pPr>
              <w:widowControl w:val="0"/>
              <w:suppressLineNumbers/>
              <w:suppressAutoHyphens/>
              <w:spacing w:before="60" w:after="40"/>
              <w:ind w:left="113" w:right="113"/>
              <w:jc w:val="both"/>
              <w:rPr>
                <w:rFonts w:eastAsia="HG Mincho Light J"/>
                <w:color w:val="000000"/>
                <w:sz w:val="20"/>
                <w:szCs w:val="20"/>
              </w:rPr>
            </w:pPr>
            <w:r w:rsidRPr="004732C9">
              <w:rPr>
                <w:rFonts w:eastAsia="HG Mincho Light J"/>
                <w:color w:val="000000"/>
                <w:sz w:val="20"/>
                <w:szCs w:val="20"/>
              </w:rPr>
              <w:t>Unique Transaction Reference Number</w:t>
            </w:r>
          </w:p>
        </w:tc>
      </w:tr>
    </w:tbl>
    <w:p w:rsidR="00E2793D" w:rsidP="00A9792D" w:rsidRDefault="00AD6089" w14:paraId="1394CD64" w14:textId="5580B330">
      <w:pPr>
        <w:pStyle w:val="Heading1"/>
        <w:pageBreakBefore w:val="0"/>
        <w:numPr>
          <w:ilvl w:val="0"/>
          <w:numId w:val="0"/>
        </w:numPr>
        <w:rPr>
          <w:b w:val="0"/>
        </w:rPr>
      </w:pPr>
      <w:bookmarkStart w:name="_Toc227162640" w:id="51"/>
      <w:r>
        <w:rPr>
          <w:b w:val="0"/>
        </w:rPr>
        <w:t>Appendix B: IRP Details</w:t>
      </w:r>
      <w:bookmarkEnd w:id="51"/>
    </w:p>
    <w:bookmarkStart w:name="_MON_1837163467" w:id="52"/>
    <w:bookmarkEnd w:id="52"/>
    <w:p w:rsidRPr="00AD6089" w:rsidR="00AD6089" w:rsidP="00AD6089" w:rsidRDefault="00AD6089" w14:paraId="21B8B6FD" w14:textId="06486EAE">
      <w:pPr>
        <w:pStyle w:val="BodyTextNormal"/>
      </w:pPr>
      <w:r>
        <w:object w:dxaOrig="1538" w:dyaOrig="994" w14:anchorId="23CAC36F">
          <v:shapetype id="_x0000_t75" coordsize="21600,21600" filled="f" stroked="f" o:spt="75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_x0000_i1025" style="width:76.9pt;height:49.7pt" o:ole="" type="#_x0000_t75">
            <v:imagedata o:title="" r:id="rId18"/>
          </v:shape>
          <o:OLEObject Type="Embed" ProgID="Word.Document.12" ShapeID="_x0000_i1025" DrawAspect="Icon" ObjectID="_1837775381" r:id="rId19">
            <o:FieldCodes>\s</o:FieldCodes>
          </o:OLEObject>
        </w:object>
      </w:r>
    </w:p>
    <w:sectPr w:rsidRPr="00AD6089" w:rsidR="00AD6089" w:rsidSect="00436273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type w:val="continuous"/>
      <w:pgSz w:w="11900" w:h="16840" w:orient="portrait"/>
      <w:pgMar w:top="1701" w:right="1134" w:bottom="1440" w:left="1134" w:header="284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D6D31" w:rsidP="00FA568E" w:rsidRDefault="005D6D31" w14:paraId="3E85878A" w14:textId="77777777">
      <w:pPr>
        <w:spacing w:after="0"/>
      </w:pPr>
      <w:r>
        <w:separator/>
      </w:r>
    </w:p>
  </w:endnote>
  <w:endnote w:type="continuationSeparator" w:id="0">
    <w:p w:rsidR="005D6D31" w:rsidP="00FA568E" w:rsidRDefault="005D6D31" w14:paraId="23AD91DA" w14:textId="7777777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IDFont+F2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G Mincho Light J">
    <w:altName w:val="Times New Roman"/>
    <w:charset w:val="00"/>
    <w:family w:val="auto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5D6D31" w:rsidP="00961D4F" w:rsidRDefault="00473690" w14:paraId="0C9552A6" w14:textId="6325EECB">
    <w:pPr>
      <w:framePr w:wrap="around" w:hAnchor="margin" w:vAnchor="text" w:xAlign="right" w:y="1"/>
      <w:rPr>
        <w:rStyle w:val="PageNumber"/>
      </w:rPr>
    </w:pPr>
    <w:r>
      <w:rPr>
        <w:noProof/>
      </w:rPr>
      <mc:AlternateContent>
        <mc:Choice Requires="wps">
          <w:drawing>
            <wp:anchor distT="0" distB="0" distL="0" distR="0" simplePos="0" relativeHeight="251666432" behindDoc="0" locked="0" layoutInCell="1" allowOverlap="1" wp14:anchorId="4146C2EE" wp14:editId="636DAFF6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608965" cy="437515"/>
              <wp:effectExtent l="0" t="0" r="635" b="0"/>
              <wp:wrapNone/>
              <wp:docPr id="1104316103" name="Text Box 8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896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46F4C967" w14:textId="37DF4052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607E27BB">
            <v:shapetype id="_x0000_t202" coordsize="21600,21600" o:spt="202" path="m,l,21600r21600,l21600,xe" w14:anchorId="4146C2EE">
              <v:stroke joinstyle="miter"/>
              <v:path gradientshapeok="t" o:connecttype="rect"/>
            </v:shapetype>
            <v:shape id="Text Box 8" style="position:absolute;margin-left:0;margin-top:0;width:47.95pt;height:34.45pt;z-index:25166643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DCC Public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5IjDwIAABwEAAAOAAAAZHJzL2Uyb0RvYy54bWysU8Fu2zAMvQ/YPwi6L7azJWuNOEXWIsOA&#10;oC2QDj0rshQbkERBUmJnXz9KjpOt22nYRaZJ6pF8fFrc9VqRo3C+BVPRYpJTIgyHujX7in5/WX+4&#10;ocQHZmqmwIiKnoSnd8v37xadLcUUGlC1cARBjC87W9EmBFtmmeeN0MxPwAqDQQlOs4C/bp/VjnWI&#10;rlU2zfN51oGrrQMuvEfvwxCky4QvpeDhSUovAlEVxd5COl06d/HMlgtW7h2zTcvPbbB/6EKz1mDR&#10;C9QDC4wcXPsHlG65Aw8yTDjoDKRsuUgz4DRF/maabcOsSLMgOd5eaPL/D5Y/Hrf22ZHQf4EeFxgJ&#10;6awvPTrjPL10On6xU4JxpPB0oU30gXB0zvOb2/mMEo6hTx8/z4pZRMmul63z4asATaJRUYdbSWSx&#10;48aHIXVMibUMrFul0maU+c2BmNGTXTuMVuh3PWnrik7H7ndQn3AoB8O+veXrFktvmA/PzOGCcQ4U&#10;bXjCQyroKgpni5IG3I+/+WM+8o5RSjoUTEUNKpoS9c3gPqK2RsONxi4ZxW0+yzFuDvoeUIYFvgjL&#10;k4leF9RoSgf6FeW8ioUwxAzHchXdjeZ9GJSLz4GL1SoloYwsCxuztTxCR7oily/9K3P2THjATT3C&#10;qCZWvuF9yI03vV0dArKflhKpHYg8M44STGs9P5eo8V//U9b1US9/AgAA//8DAFBLAwQUAAYACAAA&#10;ACEA8gZ0ytoAAAADAQAADwAAAGRycy9kb3ducmV2LnhtbEyPQWvCQBCF74L/YZlCb7qpopg0ExGh&#10;J0tB7aW3dXdMotnZkN1o/Pfd9tJeBh7v8d43+XqwjbhR52vHCC/TBASxdqbmEuHz+DZZgfBBsVGN&#10;Y0J4kId1MR7lKjPuznu6HUIpYgn7TCFUIbSZlF5XZJWfupY4emfXWRWi7EppOnWP5baRsyRZSqtq&#10;jguVamlbkb4eeouw2If3/oOP869h9rjs2q2en3ca8flp2LyCCDSEvzD84Ed0KCLTyfVsvGgQ4iPh&#10;90YvXaQgTgjLVQqyyOV/9uIbAAD//wMAUEsBAi0AFAAGAAgAAAAhALaDOJL+AAAA4QEAABMAAAAA&#10;AAAAAAAAAAAAAAAAAFtDb250ZW50X1R5cGVzXS54bWxQSwECLQAUAAYACAAAACEAOP0h/9YAAACU&#10;AQAACwAAAAAAAAAAAAAAAAAvAQAAX3JlbHMvLnJlbHNQSwECLQAUAAYACAAAACEAsA+SIw8CAAAc&#10;BAAADgAAAAAAAAAAAAAAAAAuAgAAZHJzL2Uyb0RvYy54bWxQSwECLQAUAAYACAAAACEA8gZ0ytoA&#10;AAADAQAADwAAAAAAAAAAAAAAAABpBAAAZHJzL2Rvd25yZXYueG1sUEsFBgAAAAAEAAQA8wAAAHAF&#10;AAAAAA==&#10;">
              <v:textbox style="mso-fit-shape-to-text:t" inset="0,0,0,15pt">
                <w:txbxContent>
                  <w:p w:rsidRPr="00473690" w:rsidR="00473690" w:rsidP="00473690" w:rsidRDefault="00473690" w14:paraId="2418E9E5" w14:textId="37DF4052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D6D31">
      <w:rPr>
        <w:rStyle w:val="PageNumber"/>
      </w:rPr>
      <w:fldChar w:fldCharType="begin"/>
    </w:r>
    <w:r w:rsidR="005D6D31">
      <w:rPr>
        <w:rStyle w:val="PageNumber"/>
      </w:rPr>
      <w:instrText xml:space="preserve">PAGE  </w:instrText>
    </w:r>
    <w:r w:rsidR="005D6D31">
      <w:rPr>
        <w:rStyle w:val="PageNumber"/>
      </w:rPr>
      <w:fldChar w:fldCharType="separate"/>
    </w:r>
    <w:r w:rsidR="005D6D31">
      <w:rPr>
        <w:rStyle w:val="PageNumber"/>
        <w:noProof/>
      </w:rPr>
      <w:t>34</w:t>
    </w:r>
    <w:r w:rsidR="005D6D31">
      <w:rPr>
        <w:rStyle w:val="PageNumber"/>
      </w:rPr>
      <w:fldChar w:fldCharType="end"/>
    </w:r>
  </w:p>
  <w:p w:rsidR="005D6D31" w:rsidP="00FF4EC2" w:rsidRDefault="005D6D31" w14:paraId="579058D6" w14:textId="77777777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5D6D31" w:rsidP="00FF4EC2" w:rsidRDefault="00473690" w14:paraId="1D7B8A20" w14:textId="7AF89567">
    <w:pPr>
      <w:framePr w:wrap="around" w:hAnchor="margin" w:vAnchor="text" w:xAlign="right" w:y="1"/>
      <w:rPr>
        <w:rStyle w:val="PageNumber"/>
      </w:rPr>
    </w:pPr>
    <w:r>
      <w:rPr>
        <w:noProof/>
      </w:rPr>
      <mc:AlternateContent>
        <mc:Choice Requires="wps">
          <w:drawing>
            <wp:anchor distT="0" distB="0" distL="0" distR="0" simplePos="0" relativeHeight="251667456" behindDoc="0" locked="0" layoutInCell="1" allowOverlap="1" wp14:anchorId="2D88945F" wp14:editId="3B261E9F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608965" cy="437515"/>
              <wp:effectExtent l="0" t="0" r="635" b="0"/>
              <wp:wrapNone/>
              <wp:docPr id="2039999807" name="Text Box 9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896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7539ED6D" w14:textId="4A565805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0902A54B">
            <v:shapetype id="_x0000_t202" coordsize="21600,21600" o:spt="202" path="m,l,21600r21600,l21600,xe" w14:anchorId="2D88945F">
              <v:stroke joinstyle="miter"/>
              <v:path gradientshapeok="t" o:connecttype="rect"/>
            </v:shapetype>
            <v:shape id="Text Box 9" style="position:absolute;margin-left:0;margin-top:0;width:47.95pt;height:34.45pt;z-index:25166745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DCC Public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CAeDwIAABwEAAAOAAAAZHJzL2Uyb0RvYy54bWysU8Fu2zAMvQ/YPwi6L7bbJWuNOEXWIsOA&#10;oC2QDj0rshQbkERBUmJnXz9KjpOu22nYRaZJ6pF8fJrf9VqRg3C+BVPRYpJTIgyHujW7iv54WX26&#10;ocQHZmqmwIiKHoWnd4uPH+adLcUVNKBq4QiCGF92tqJNCLbMMs8boZmfgBUGgxKcZgF/3S6rHesQ&#10;XavsKs9nWQeutg648B69D0OQLhK+lIKHJym9CERVFHsL6XTp3MYzW8xZuXPMNi0/tcH+oQvNWoNF&#10;z1APLDCyd+0fULrlDjzIMOGgM5Cy5SLNgNMU+btpNg2zIs2C5Hh7psn/P1j+eNjYZ0dC/xV6XGAk&#10;pLO+9OiM8/TS6fjFTgnGkcLjmTbRB8LROctvbmdTSjiGPl9/mRbTiJJdLlvnwzcBmkSjog63kshi&#10;h7UPQ+qYEmsZWLVKpc0o85sDMaMnu3QYrdBve9LWFb0eu99CfcShHAz79pavWiy9Zj48M4cLxjlQ&#10;tOEJD6mgqyicLEoacD//5o/5yDtGKelQMBU1qGhK1HeD+4jaGg03GttkFLf5NMe42et7QBkW+CIs&#10;TyZ6XVCjKR3oV5TzMhbCEDMcy1V0O5r3YVAuPgculsuUhDKyLKzNxvIIHemKXL70r8zZE+EBN/UI&#10;o5pY+Y73ITfe9Ha5D8h+WkqkdiDyxDhKMK319Fyixt/+p6zLo178AgAA//8DAFBLAwQUAAYACAAA&#10;ACEA8gZ0ytoAAAADAQAADwAAAGRycy9kb3ducmV2LnhtbEyPQWvCQBCF74L/YZlCb7qpopg0ExGh&#10;J0tB7aW3dXdMotnZkN1o/Pfd9tJeBh7v8d43+XqwjbhR52vHCC/TBASxdqbmEuHz+DZZgfBBsVGN&#10;Y0J4kId1MR7lKjPuznu6HUIpYgn7TCFUIbSZlF5XZJWfupY4emfXWRWi7EppOnWP5baRsyRZSqtq&#10;jguVamlbkb4eeouw2If3/oOP869h9rjs2q2en3ca8flp2LyCCDSEvzD84Ed0KCLTyfVsvGgQ4iPh&#10;90YvXaQgTgjLVQqyyOV/9uIbAAD//wMAUEsBAi0AFAAGAAgAAAAhALaDOJL+AAAA4QEAABMAAAAA&#10;AAAAAAAAAAAAAAAAAFtDb250ZW50X1R5cGVzXS54bWxQSwECLQAUAAYACAAAACEAOP0h/9YAAACU&#10;AQAACwAAAAAAAAAAAAAAAAAvAQAAX3JlbHMvLnJlbHNQSwECLQAUAAYACAAAACEA3bAgHg8CAAAc&#10;BAAADgAAAAAAAAAAAAAAAAAuAgAAZHJzL2Uyb0RvYy54bWxQSwECLQAUAAYACAAAACEA8gZ0ytoA&#10;AAADAQAADwAAAAAAAAAAAAAAAABpBAAAZHJzL2Rvd25yZXYueG1sUEsFBgAAAAAEAAQA8wAAAHAF&#10;AAAAAA==&#10;">
              <v:textbox style="mso-fit-shape-to-text:t" inset="0,0,0,15pt">
                <w:txbxContent>
                  <w:p w:rsidRPr="00473690" w:rsidR="00473690" w:rsidP="00473690" w:rsidRDefault="00473690" w14:paraId="51299563" w14:textId="4A565805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D6D31">
      <w:rPr>
        <w:rStyle w:val="PageNumber"/>
      </w:rPr>
      <w:fldChar w:fldCharType="begin"/>
    </w:r>
    <w:r w:rsidR="005D6D31">
      <w:rPr>
        <w:rStyle w:val="PageNumber"/>
      </w:rPr>
      <w:instrText xml:space="preserve">PAGE  </w:instrText>
    </w:r>
    <w:r w:rsidR="005D6D31">
      <w:rPr>
        <w:rStyle w:val="PageNumber"/>
      </w:rPr>
      <w:fldChar w:fldCharType="separate"/>
    </w:r>
    <w:r w:rsidR="005D6D31">
      <w:rPr>
        <w:rStyle w:val="PageNumber"/>
        <w:noProof/>
      </w:rPr>
      <w:t>34</w:t>
    </w:r>
    <w:r w:rsidR="005D6D31">
      <w:rPr>
        <w:rStyle w:val="PageNumber"/>
      </w:rPr>
      <w:fldChar w:fldCharType="end"/>
    </w:r>
  </w:p>
  <w:p w:rsidR="005D6D31" w:rsidP="00FF4EC2" w:rsidRDefault="005D6D31" w14:paraId="276EA320" w14:textId="77777777">
    <w:pPr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14922E5C" w14:textId="48F4FC14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79775BE3" wp14:editId="0AFCB9ED">
              <wp:simplePos x="723900" y="1008697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608965" cy="437515"/>
              <wp:effectExtent l="0" t="0" r="635" b="0"/>
              <wp:wrapNone/>
              <wp:docPr id="1268866663" name="Text Box 7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896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0018A423" w14:textId="4C5D861D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140A9C7F">
            <v:shapetype id="_x0000_t202" coordsize="21600,21600" o:spt="202" path="m,l,21600r21600,l21600,xe" w14:anchorId="79775BE3">
              <v:stroke joinstyle="miter"/>
              <v:path gradientshapeok="t" o:connecttype="rect"/>
            </v:shapetype>
            <v:shape id="Text Box 7" style="position:absolute;margin-left:0;margin-top:0;width:47.95pt;height:34.45pt;z-index:25166540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DCC Public" o:spid="_x0000_s1031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4+TDgIAABwEAAAOAAAAZHJzL2Uyb0RvYy54bWysU8Fu2zAMvQ/YPwi6L3a6JWuNOEXWIsOA&#10;oC2QDj0rshQbkEWBUmJnXz9KiZOt26noRaZJ6pF8fJrd9q1he4W+AVvy8SjnTFkJVWO3Jf/5vPx0&#10;zZkPwlbCgFUlPyjPb+cfP8w6V6grqMFUChmBWF90ruR1CK7IMi9r1Qo/AqcsBTVgKwL94jarUHSE&#10;3prsKs+nWQdYOQSpvCfv/THI5wlfayXDo9ZeBWZKTr2FdGI6N/HM5jNRbFG4upGnNsQbumhFY6no&#10;GepeBMF22PwD1TYSwYMOIwltBlo3UqUZaJpx/mqadS2cSrMQOd6dafLvBysf9mv3hCz036CnBUZC&#10;OucLT844T6+xjV/qlFGcKDycaVN9YJKc0/z6ZjrhTFLoy+evk/EkomSXyw59+K6gZdEoOdJWElli&#10;v/LhmDqkxFoWlo0xaTPG/uUgzOjJLh1GK/SbnjVVyVPd6NlAdaChEI779k4uGyq9Ej48CaQF0xwk&#10;2vBIhzbQlRxOFmc14K//+WM+8U5RzjoSTMktKZoz88PSPqK2BgMHY5OM8U0+ySlud+0dkAzH9CKc&#10;TCZ5MZjB1AjtC8l5EQtRSFhJ5Uq+Gcy7cFQuPQepFouURDJyIqzs2skIHemKXD73LwLdifBAm3qA&#10;QU2ieMX7MTfe9G6xC8R+WsqFyBPjJMG01tNziRr/8z9lXR71/DcAAAD//wMAUEsDBBQABgAIAAAA&#10;IQDyBnTK2gAAAAMBAAAPAAAAZHJzL2Rvd25yZXYueG1sTI9Ba8JAEIXvgv9hmUJvuqmimDQTEaEn&#10;S0Htpbd1d0yi2dmQ3Wj899320l4GHu/x3jf5erCNuFHna8cIL9MEBLF2puYS4fP4NlmB8EGxUY1j&#10;QniQh3UxHuUqM+7Oe7odQiliCftMIVQhtJmUXldklZ+6ljh6Z9dZFaLsSmk6dY/ltpGzJFlKq2qO&#10;C5VqaVuRvh56i7DYh/f+g4/zr2H2uOzarZ6fdxrx+WnYvIIINIS/MPzgR3QoItPJ9Wy8aBDiI+H3&#10;Ri9dpCBOCMtVCrLI5X/24hsAAP//AwBQSwECLQAUAAYACAAAACEAtoM4kv4AAADhAQAAEwAAAAAA&#10;AAAAAAAAAAAAAAAAW0NvbnRlbnRfVHlwZXNdLnhtbFBLAQItABQABgAIAAAAIQA4/SH/1gAAAJQB&#10;AAALAAAAAAAAAAAAAAAAAC8BAABfcmVscy8ucmVsc1BLAQItABQABgAIAAAAIQCzM4+TDgIAABwE&#10;AAAOAAAAAAAAAAAAAAAAAC4CAABkcnMvZTJvRG9jLnhtbFBLAQItABQABgAIAAAAIQDyBnTK2gAA&#10;AAMBAAAPAAAAAAAAAAAAAAAAAGgEAABkcnMvZG93bnJldi54bWxQSwUGAAAAAAQABADzAAAAbwUA&#10;AAAA&#10;">
              <v:textbox style="mso-fit-shape-to-text:t" inset="0,0,0,15pt">
                <w:txbxContent>
                  <w:p w:rsidRPr="00473690" w:rsidR="00473690" w:rsidP="00473690" w:rsidRDefault="00473690" w14:paraId="012FB0BD" w14:textId="4C5D861D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034E9A3D" w14:textId="38D14816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9504" behindDoc="0" locked="0" layoutInCell="1" allowOverlap="1" wp14:anchorId="4FC73A59" wp14:editId="6D95009A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608965" cy="437515"/>
              <wp:effectExtent l="0" t="0" r="635" b="0"/>
              <wp:wrapNone/>
              <wp:docPr id="1038349528" name="Text Box 11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896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62EDB40A" w14:textId="5420D0A7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6C70817E">
            <v:shapetype id="_x0000_t202" coordsize="21600,21600" o:spt="202" path="m,l,21600r21600,l21600,xe" w14:anchorId="4FC73A59">
              <v:stroke joinstyle="miter"/>
              <v:path gradientshapeok="t" o:connecttype="rect"/>
            </v:shapetype>
            <v:shape id="Text Box 11" style="position:absolute;margin-left:0;margin-top:0;width:47.95pt;height:34.45pt;z-index:25166950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DCC Public" o:spid="_x0000_s1034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BNuDwIAABwEAAAOAAAAZHJzL2Uyb0RvYy54bWysU8Fu2zAMvQ/YPwi6L7a7JUuNOEXWIsOA&#10;oC2QDj0rshQbkERBUmJnXz9KjpOt22nYRaZJ6pF8fFrc9VqRo3C+BVPRYpJTIgyHujX7in5/WX+Y&#10;U+IDMzVTYERFT8LTu+X7d4vOluIGGlC1cARBjC87W9EmBFtmmeeN0MxPwAqDQQlOs4C/bp/VjnWI&#10;rlV2k+ezrANXWwdceI/ehyFIlwlfSsHDk5ReBKIqir2FdLp07uKZLRes3Dtmm5af22D/0IVmrcGi&#10;F6gHFhg5uPYPKN1yBx5kmHDQGUjZcpFmwGmK/M0024ZZkWZBcry90OT/Hyx/PG7tsyOh/wI9LjAS&#10;0llfenTGeXrpdPxipwTjSOHpQpvoA+HonOXz29mUEo6hTx8/T4tpRMmul63z4asATaJRUYdbSWSx&#10;48aHIXVMibUMrFul0maU+c2BmNGTXTuMVuh3PWnris7H7ndQn3AoB8O+veXrFktvmA/PzOGCcQ4U&#10;bXjCQyroKgpni5IG3I+/+WM+8o5RSjoUTEUNKpoS9c3gPqK2RsONxi4ZxW0+zTFuDvoeUIYFvgjL&#10;k4leF9RoSgf6FeW8ioUwxAzHchXdjeZ9GJSLz4GL1SoloYwsCxuztTxCR7oily/9K3P2THjATT3C&#10;qCZWvuF9yI03vV0dArKflhKpHYg8M44STGs9P5eo8V//U9b1US9/AgAA//8DAFBLAwQUAAYACAAA&#10;ACEA8gZ0ytoAAAADAQAADwAAAGRycy9kb3ducmV2LnhtbEyPQWvCQBCF74L/YZlCb7qpopg0ExGh&#10;J0tB7aW3dXdMotnZkN1o/Pfd9tJeBh7v8d43+XqwjbhR52vHCC/TBASxdqbmEuHz+DZZgfBBsVGN&#10;Y0J4kId1MR7lKjPuznu6HUIpYgn7TCFUIbSZlF5XZJWfupY4emfXWRWi7EppOnWP5baRsyRZSqtq&#10;jguVamlbkb4eeouw2If3/oOP869h9rjs2q2en3ca8flp2LyCCDSEvzD84Ed0KCLTyfVsvGgQ4iPh&#10;90YvXaQgTgjLVQqyyOV/9uIbAAD//wMAUEsBAi0AFAAGAAgAAAAhALaDOJL+AAAA4QEAABMAAAAA&#10;AAAAAAAAAAAAAAAAAFtDb250ZW50X1R5cGVzXS54bWxQSwECLQAUAAYACAAAACEAOP0h/9YAAACU&#10;AQAACwAAAAAAAAAAAAAAAAAvAQAAX3JlbHMvLnJlbHNQSwECLQAUAAYACAAAACEAQ4wTbg8CAAAc&#10;BAAADgAAAAAAAAAAAAAAAAAuAgAAZHJzL2Uyb0RvYy54bWxQSwECLQAUAAYACAAAACEA8gZ0ytoA&#10;AAADAQAADwAAAAAAAAAAAAAAAABpBAAAZHJzL2Rvd25yZXYueG1sUEsFBgAAAAAEAAQA8wAAAHAF&#10;AAAAAA==&#10;">
              <v:textbox style="mso-fit-shape-to-text:t" inset="0,0,0,15pt">
                <w:txbxContent>
                  <w:p w:rsidRPr="00473690" w:rsidR="00473690" w:rsidP="00473690" w:rsidRDefault="00473690" w14:paraId="11DE524F" w14:textId="5420D0A7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Pr="009E3890" w:rsidR="005D6D31" w:rsidP="00FD5652" w:rsidRDefault="00473690" w14:paraId="4AB4C82F" w14:textId="64E04E8A">
    <w:pPr>
      <w:pStyle w:val="ListParagraph"/>
      <w:tabs>
        <w:tab w:val="center" w:pos="4820"/>
        <w:tab w:val="right" w:pos="13467"/>
      </w:tabs>
      <w:ind w:left="0"/>
    </w:pPr>
    <w:r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70528" behindDoc="0" locked="0" layoutInCell="1" allowOverlap="1" wp14:anchorId="3E5A2A77" wp14:editId="7E16D9B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608965" cy="437515"/>
              <wp:effectExtent l="0" t="0" r="635" b="0"/>
              <wp:wrapNone/>
              <wp:docPr id="2083707826" name="Text Box 12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896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1D500DC8" w14:textId="232D6D73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7F86BB3A">
            <v:shapetype id="_x0000_t202" coordsize="21600,21600" o:spt="202" path="m,l,21600r21600,l21600,xe" w14:anchorId="3E5A2A77">
              <v:stroke joinstyle="miter"/>
              <v:path gradientshapeok="t" o:connecttype="rect"/>
            </v:shapetype>
            <v:shape id="Text Box 12" style="position:absolute;margin-left:0;margin-top:0;width:47.95pt;height:34.45pt;z-index:25167052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DCC Public" o:spid="_x0000_s1035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6FTDwIAABwEAAAOAAAAZHJzL2Uyb0RvYy54bWysU8Fu2zAMvQ/YPwi6L7a7JWuMOEXWIsOA&#10;oC2QDj0rshQbkERBUmJnXz9KjpOt22nYRaZJ6pF8fFrc9VqRo3C+BVPRYpJTIgyHujX7in5/WX+4&#10;pcQHZmqmwIiKnoSnd8v37xadLcUNNKBq4QiCGF92tqJNCLbMMs8boZmfgBUGgxKcZgF/3T6rHesQ&#10;XavsJs9nWQeutg648B69D0OQLhO+lIKHJym9CERVFHsL6XTp3MUzWy5YuXfMNi0/t8H+oQvNWoNF&#10;L1APLDBycO0fULrlDjzIMOGgM5Cy5SLNgNMU+Ztptg2zIs2C5Hh7ocn/P1j+eNzaZ0dC/wV6XGAk&#10;pLO+9OiM8/TS6fjFTgnGkcLThTbRB8LROctv57MpJRxDnz5+nhbTiJJdL1vnw1cBmkSjog63kshi&#10;x40PQ+qYEmsZWLdKpc0o85sDMaMnu3YYrdDvetLWFZ2P3e+gPuFQDoZ9e8vXLZbeMB+emcMF4xwo&#10;2vCEh1TQVRTOFiUNuB9/88d85B2jlHQomIoaVDQl6pvBfURtjYYbjV0yink+zTFuDvoeUIYFvgjL&#10;k4leF9RoSgf6FeW8ioUwxAzHchXdjeZ9GJSLz4GL1SoloYwsCxuztTxCR7oily/9K3P2THjATT3C&#10;qCZWvuF9yI03vV0dArKflhKpHYg8M44STGs9P5eo8V//U9b1US9/AgAA//8DAFBLAwQUAAYACAAA&#10;ACEA8gZ0ytoAAAADAQAADwAAAGRycy9kb3ducmV2LnhtbEyPQWvCQBCF74L/YZlCb7qpopg0ExGh&#10;J0tB7aW3dXdMotnZkN1o/Pfd9tJeBh7v8d43+XqwjbhR52vHCC/TBASxdqbmEuHz+DZZgfBBsVGN&#10;Y0J4kId1MR7lKjPuznu6HUIpYgn7TCFUIbSZlF5XZJWfupY4emfXWRWi7EppOnWP5baRsyRZSqtq&#10;jguVamlbkb4eeouw2If3/oOP869h9rjs2q2en3ca8flp2LyCCDSEvzD84Ed0KCLTyfVsvGgQ4iPh&#10;90YvXaQgTgjLVQqyyOV/9uIbAAD//wMAUEsBAi0AFAAGAAgAAAAhALaDOJL+AAAA4QEAABMAAAAA&#10;AAAAAAAAAAAAAAAAAFtDb250ZW50X1R5cGVzXS54bWxQSwECLQAUAAYACAAAACEAOP0h/9YAAACU&#10;AQAACwAAAAAAAAAAAAAAAAAvAQAAX3JlbHMvLnJlbHNQSwECLQAUAAYACAAAACEALjOhUw8CAAAc&#10;BAAADgAAAAAAAAAAAAAAAAAuAgAAZHJzL2Uyb0RvYy54bWxQSwECLQAUAAYACAAAACEA8gZ0ytoA&#10;AAADAQAADwAAAAAAAAAAAAAAAABpBAAAZHJzL2Rvd25yZXYueG1sUEsFBgAAAAAEAAQA8wAAAHAF&#10;AAAAAA==&#10;">
              <v:textbox style="mso-fit-shape-to-text:t" inset="0,0,0,15pt">
                <w:txbxContent>
                  <w:p w:rsidRPr="00473690" w:rsidR="00473690" w:rsidP="00473690" w:rsidRDefault="00473690" w14:paraId="6401C3E2" w14:textId="232D6D73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D6D31">
      <w:rPr>
        <w:sz w:val="20"/>
        <w:szCs w:val="20"/>
      </w:rPr>
      <w:t>SECMP0</w:t>
    </w:r>
    <w:r w:rsidR="00A9792D">
      <w:rPr>
        <w:sz w:val="20"/>
        <w:szCs w:val="20"/>
      </w:rPr>
      <w:t>318</w:t>
    </w:r>
    <w:r w:rsidR="00A50620">
      <w:rPr>
        <w:sz w:val="20"/>
        <w:szCs w:val="20"/>
      </w:rPr>
      <w:t>, Batch 1</w:t>
    </w:r>
    <w:r w:rsidR="00A9792D">
      <w:rPr>
        <w:sz w:val="20"/>
        <w:szCs w:val="20"/>
      </w:rPr>
      <w:t>2</w:t>
    </w:r>
    <w:r w:rsidR="005D6D31">
      <w:rPr>
        <w:sz w:val="20"/>
        <w:szCs w:val="20"/>
      </w:rPr>
      <w:tab/>
    </w:r>
    <w:r w:rsidR="005D6D31">
      <w:rPr>
        <w:sz w:val="20"/>
        <w:szCs w:val="20"/>
      </w:rPr>
      <w:t>PIA</w:t>
    </w:r>
    <w:r w:rsidR="005D6D31">
      <w:rPr>
        <w:sz w:val="20"/>
        <w:szCs w:val="20"/>
      </w:rPr>
      <w:tab/>
    </w:r>
    <w:r w:rsidR="005D6D31">
      <w:rPr>
        <w:sz w:val="20"/>
        <w:szCs w:val="20"/>
      </w:rPr>
      <w:t xml:space="preserve">Page </w:t>
    </w:r>
    <w:r w:rsidR="005D6D31">
      <w:rPr>
        <w:sz w:val="20"/>
        <w:szCs w:val="20"/>
      </w:rPr>
      <w:fldChar w:fldCharType="begin"/>
    </w:r>
    <w:r w:rsidR="005D6D31">
      <w:rPr>
        <w:sz w:val="20"/>
        <w:szCs w:val="20"/>
      </w:rPr>
      <w:instrText xml:space="preserve"> PAGE  \* Arabic  \* MERGEFORMAT </w:instrText>
    </w:r>
    <w:r w:rsidR="005D6D31">
      <w:rPr>
        <w:sz w:val="20"/>
        <w:szCs w:val="20"/>
      </w:rPr>
      <w:fldChar w:fldCharType="separate"/>
    </w:r>
    <w:r w:rsidR="005D6D31">
      <w:rPr>
        <w:noProof/>
        <w:sz w:val="20"/>
        <w:szCs w:val="20"/>
      </w:rPr>
      <w:t>20</w:t>
    </w:r>
    <w:r w:rsidR="005D6D31">
      <w:rPr>
        <w:sz w:val="20"/>
        <w:szCs w:val="20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61B3BB8B" w14:textId="66FCC85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8480" behindDoc="0" locked="0" layoutInCell="1" allowOverlap="1" wp14:anchorId="0A9FD223" wp14:editId="223B956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608965" cy="437515"/>
              <wp:effectExtent l="0" t="0" r="635" b="0"/>
              <wp:wrapNone/>
              <wp:docPr id="1092836662" name="Text Box 10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896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5AE2F8E3" w14:textId="50730597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Cs w:val="22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3B026A9F">
            <v:shapetype id="_x0000_t202" coordsize="21600,21600" o:spt="202" path="m,l,21600r21600,l21600,xe" w14:anchorId="0A9FD223">
              <v:stroke joinstyle="miter"/>
              <v:path gradientshapeok="t" o:connecttype="rect"/>
            </v:shapetype>
            <v:shape id="Text Box 10" style="position:absolute;margin-left:0;margin-top:0;width:47.95pt;height:34.45pt;z-index:25166848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alt="DCC Public" o:spid="_x0000_s103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yM8DwIAAB0EAAAOAAAAZHJzL2Uyb0RvYy54bWysU8Fu2zAMvQ/YPwi6L3a6JWuNOEXWIsOA&#10;oi2QDj0rshQbkEWBUmJnXz9KjpOt22nYRaZJ6pF8fFrc9q1hB4W+AVvy6STnTFkJVWN3Jf/+sv5w&#10;zZkPwlbCgFUlPyrPb5fv3y06V6grqMFUChmBWF90ruR1CK7IMi9r1Qo/AacsBTVgKwL94i6rUHSE&#10;3prsKs/nWQdYOQSpvCfv/RDky4SvtZLhSWuvAjMlp95COjGd23hmy4Uodihc3chTG+IfumhFY6no&#10;GepeBMH22PwB1TYSwYMOEwltBlo3UqUZaJpp/maaTS2cSrMQOd6dafL/D1Y+HjbuGVnov0BPC4yE&#10;dM4Xnpxxnl5jG7/UKaM4UXg806b6wCQ55/n1zXzGmaTQp4+fZ9NZRMkulx368FVBy6JRcqStJLLE&#10;4cGHIXVMibUsrBtj0maM/c1BmNGTXTqMVui3PWsq6v7c/haqI02FMCzcO7luqPaD8OFZIG2YBiHV&#10;hic6tIGu5HCyOKsBf/zNH/OJeIpy1pFiSm5J0pyZb5YWEsU1Gjga22RMb/JZTnG7b++AdDilJ+Fk&#10;MsmLwYymRmhfSc+rWIhCwkoqV/LtaN6FQbr0HqRarVIS6ciJ8GA3TkboyFck86V/FehOjAda1SOM&#10;chLFG+KH3HjTu9U+EP1pK5HbgcgT5aTBtNfTe4ki//U/ZV1e9fInAAAA//8DAFBLAwQUAAYACAAA&#10;ACEA8gZ0ytoAAAADAQAADwAAAGRycy9kb3ducmV2LnhtbEyPQWvCQBCF74L/YZlCb7qpopg0ExGh&#10;J0tB7aW3dXdMotnZkN1o/Pfd9tJeBh7v8d43+XqwjbhR52vHCC/TBASxdqbmEuHz+DZZgfBBsVGN&#10;Y0J4kId1MR7lKjPuznu6HUIpYgn7TCFUIbSZlF5XZJWfupY4emfXWRWi7EppOnWP5baRsyRZSqtq&#10;jguVamlbkb4eeouw2If3/oOP869h9rjs2q2en3ca8flp2LyCCDSEvzD84Ed0KCLTyfVsvGgQ4iPh&#10;90YvXaQgTgjLVQqyyOV/9uIbAAD//wMAUEsBAi0AFAAGAAgAAAAhALaDOJL+AAAA4QEAABMAAAAA&#10;AAAAAAAAAAAAAAAAAFtDb250ZW50X1R5cGVzXS54bWxQSwECLQAUAAYACAAAACEAOP0h/9YAAACU&#10;AQAACwAAAAAAAAAAAAAAAAAvAQAAX3JlbHMvLnJlbHNQSwECLQAUAAYACAAAACEAMwsjPA8CAAAd&#10;BAAADgAAAAAAAAAAAAAAAAAuAgAAZHJzL2Uyb0RvYy54bWxQSwECLQAUAAYACAAAACEA8gZ0ytoA&#10;AAADAQAADwAAAAAAAAAAAAAAAABpBAAAZHJzL2Rvd25yZXYueG1sUEsFBgAAAAAEAAQA8wAAAHAF&#10;AAAAAA==&#10;">
              <v:textbox style="mso-fit-shape-to-text:t" inset="0,0,0,15pt">
                <w:txbxContent>
                  <w:p w:rsidRPr="00473690" w:rsidR="00473690" w:rsidP="00473690" w:rsidRDefault="00473690" w14:paraId="187B4FE1" w14:textId="50730597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Cs w:val="22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D6D31" w:rsidP="00FA568E" w:rsidRDefault="005D6D31" w14:paraId="14708F04" w14:textId="77777777">
      <w:pPr>
        <w:spacing w:after="0"/>
      </w:pPr>
      <w:r>
        <w:separator/>
      </w:r>
    </w:p>
  </w:footnote>
  <w:footnote w:type="continuationSeparator" w:id="0">
    <w:p w:rsidR="005D6D31" w:rsidP="00FA568E" w:rsidRDefault="005D6D31" w14:paraId="3D2B3B0F" w14:textId="777777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22B189CE" w14:textId="69F57875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91AFD45" wp14:editId="3968102C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553720" cy="421640"/>
              <wp:effectExtent l="0" t="0" r="17780" b="16510"/>
              <wp:wrapNone/>
              <wp:docPr id="1407245930" name="Text Box 2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53720" cy="421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0E71173B" w14:textId="2394E7EF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5E4789D7">
            <v:shapetype id="_x0000_t202" coordsize="21600,21600" o:spt="202" path="m,l,21600r21600,l21600,xe" w14:anchorId="091AFD45">
              <v:stroke joinstyle="miter"/>
              <v:path gradientshapeok="t" o:connecttype="rect"/>
            </v:shapetype>
            <v:shape id="Text Box 2" style="position:absolute;margin-left:0;margin-top:0;width:43.6pt;height:33.2pt;z-index:251660288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alt="DCC Public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oGPCgIAABUEAAAOAAAAZHJzL2Uyb0RvYy54bWysU01v2zAMvQ/YfxB0X+xkTdcZcYqsRYYB&#10;RVsgHXpWZCk2YImCxMTOfv0oxU62bqdhF5kiaX6897S47U3LDsqHBmzJp5OcM2UlVI3dlfz7y/rD&#10;DWcBha1EC1aV/KgCv12+f7foXKFmUENbKc+oiA1F50peI7oiy4KslRFhAk5ZCmrwRiBd/S6rvOio&#10;ummzWZ5fZx34ynmQKgTy3p+CfJnqa60kPmkdFLK25DQbptOncxvPbLkQxc4LVzdyGEP8wxRGNJaa&#10;nkvdCxRs75s/SplGegigcSLBZKB1I1XagbaZ5m+22dTCqbQLgRPcGabw/8rKx8PGPXuG/RfoicAI&#10;SOdCEcgZ9+m1N/FLkzKKE4THM2yqRybJOZ9//DSjiKTQ1Wx6fZVgzS4/Ox/wqwLDolFyT6wksMTh&#10;ISA1pNQxJfaysG7aNjHT2t8clBg92WXCaGG/7Yext1AdaRsPJ6KDk+uGej6IgM/CE7M0JqkVn+jQ&#10;LXQlh8HirAb/42/+mE+AU5SzjpRScktS5qz9ZomIKKpkTD/n85xufnRvR8PuzR2Q/qb0FJxMZszD&#10;djS1B/NKOl7FRhQSVlK7kuNo3uFJsvQOpFqtUhLpxwl8sBsnY+mIUwTxpX8V3g1II1H0CKOMRPEG&#10;8FNu/DO41R4J9sRGxPQE5AA1aS+RNLyTKO5f7ynr8pqXPwEAAP//AwBQSwMEFAAGAAgAAAAhAB72&#10;AUraAAAAAwEAAA8AAABkcnMvZG93bnJldi54bWxMj0FPwkAQhe8m/ofNmHiTbYlUUrslxIQDN0T0&#10;PHSHttidbboDVH69qxe9TPLyXt77pliMrlNnGkLr2UA6SUARV962XBvYva0e5qCCIFvsPJOBLwqw&#10;KG9vCsytv/ArnbdSq1jCIUcDjUifax2qhhyGie+Jo3fwg0OJcqi1HfASy12np0mSaYctx4UGe3pp&#10;qPrcnpyBdrb0ktL7enX8cKlPr5v17Lox5v5uXD6DEhrlLww/+BEdysi09ye2QXUG4iPye6M3f5qC&#10;2hvIskfQZaH/s5ffAAAA//8DAFBLAQItABQABgAIAAAAIQC2gziS/gAAAOEBAAATAAAAAAAAAAAA&#10;AAAAAAAAAABbQ29udGVudF9UeXBlc10ueG1sUEsBAi0AFAAGAAgAAAAhADj9If/WAAAAlAEAAAsA&#10;AAAAAAAAAAAAAAAALwEAAF9yZWxzLy5yZWxzUEsBAi0AFAAGAAgAAAAhADkqgY8KAgAAFQQAAA4A&#10;AAAAAAAAAAAAAAAALgIAAGRycy9lMm9Eb2MueG1sUEsBAi0AFAAGAAgAAAAhAB72AUraAAAAAwEA&#10;AA8AAAAAAAAAAAAAAAAAZAQAAGRycy9kb3ducmV2LnhtbFBLBQYAAAAABAAEAPMAAABrBQAAAAA=&#10;">
              <v:textbox style="mso-fit-shape-to-text:t" inset="0,15pt,0,0">
                <w:txbxContent>
                  <w:p w:rsidRPr="00473690" w:rsidR="00473690" w:rsidP="00473690" w:rsidRDefault="00473690" w14:paraId="649ABD12" w14:textId="2394E7EF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xmlns:pic="http://schemas.openxmlformats.org/drawingml/2006/picture" xmlns:a14="http://schemas.microsoft.com/office/drawing/2010/main" mc:Ignorable="w14 w15 w16se w16cid w16 w16cex w16sdtdh w16sdtfl w16du wp14">
  <w:p w:rsidR="005D6D31" w:rsidP="00364BCB" w:rsidRDefault="00473690" w14:paraId="00632B8C" w14:textId="27793081">
    <w:pPr>
      <w:ind w:left="1134" w:hanging="1134"/>
    </w:pPr>
    <w:r>
      <w:rPr>
        <w:noProof/>
        <w:lang w:eastAsia="en-GB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6F468047" wp14:editId="19ACEAAB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553720" cy="421640"/>
              <wp:effectExtent l="0" t="0" r="17780" b="16510"/>
              <wp:wrapNone/>
              <wp:docPr id="288729816" name="Text Box 3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53720" cy="421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31DFC2DE" w14:textId="70439BB5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6DA846E0">
            <v:shapetype id="_x0000_t202" coordsize="21600,21600" o:spt="202" path="m,l,21600r21600,l21600,xe" w14:anchorId="6F468047">
              <v:stroke joinstyle="miter"/>
              <v:path gradientshapeok="t" o:connecttype="rect"/>
            </v:shapetype>
            <v:shape id="Text Box 3" style="position:absolute;left:0;text-align:left;margin-left:0;margin-top:0;width:43.6pt;height:33.2pt;z-index:25166131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alt="DCC Public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AJSDAIAABwEAAAOAAAAZHJzL2Uyb0RvYy54bWysU01v2zAMvQ/YfxB0X+xkTbcZcYqsRYYB&#10;QVsgHXpWZCk2IIuCxMTOfv0oJU66rqdiF5kiaX689zS76VvD9sqHBmzJx6OcM2UlVI3dlvzX0/LT&#10;V84CClsJA1aV/KACv5l//DDrXKEmUIOplGdUxIaicyWvEV2RZUHWqhVhBE5ZCmrwrUC6+m1WedFR&#10;9dZkkzy/zjrwlfMgVQjkvTsG+TzV11pJfNA6KGSm5DQbptOncxPPbD4TxdYLVzfyNIZ4xxStaCw1&#10;PZe6EyjYzjf/lGob6SGAxpGENgOtG6nSDrTNOH+1zboWTqVdCJzgzjCF/1dW3u/X7tEz7L9DTwRG&#10;QDoXikDOuE+vfRu/NCmjOEF4OMOmemSSnNPp5y8TikgKXU3G11cJ1uzys/MBfyhoWTRK7omVBJbY&#10;rwJSQ0odUmIvC8vGmMSMsX85KDF6ssuE0cJ+07OmejH9BqoDLeXhyHdwctlQ65UI+Cg8EUzTkmjx&#10;gQ5toCs5nCzOavC/3/LHfMKdopx1JJiSW1I0Z+anJT6itpIx/pZPc7r5wb0ZDLtrb4FkOKYX4WQy&#10;Yx6awdQe2meS8yI2opCwktqVHAfzFo/Kpecg1WKRkkhGTuDKrp2MpSNcEcun/ll4dwIcial7GNQk&#10;ile4H3Pjn8EtdkjoJ1IitEcgT4iTBBNXp+cSNf7ynrIuj3r+BwAA//8DAFBLAwQUAAYACAAAACEA&#10;HvYBStoAAAADAQAADwAAAGRycy9kb3ducmV2LnhtbEyPQU/CQBCF7yb+h82YeJNtiVRSuyXEhAM3&#10;RPQ8dIe22J1tugNUfr2rF71M8vJe3vumWIyuU2caQuvZQDpJQBFX3rZcG9i9rR7moIIgW+w8k4Ev&#10;CrAob28KzK2/8Cudt1KrWMIhRwONSJ9rHaqGHIaJ74mjd/CDQ4lyqLUd8BLLXaenSZJphy3HhQZ7&#10;emmo+tyenIF2tvSS0vt6dfxwqU+vm/XsujHm/m5cPoMSGuUvDD/4ER3KyLT3J7ZBdQbiI/J7ozd/&#10;moLaG8iyR9Blof+zl98AAAD//wMAUEsBAi0AFAAGAAgAAAAhALaDOJL+AAAA4QEAABMAAAAAAAAA&#10;AAAAAAAAAAAAAFtDb250ZW50X1R5cGVzXS54bWxQSwECLQAUAAYACAAAACEAOP0h/9YAAACUAQAA&#10;CwAAAAAAAAAAAAAAAAAvAQAAX3JlbHMvLnJlbHNQSwECLQAUAAYACAAAACEAdLgCUgwCAAAcBAAA&#10;DgAAAAAAAAAAAAAAAAAuAgAAZHJzL2Uyb0RvYy54bWxQSwECLQAUAAYACAAAACEAHvYBStoAAAAD&#10;AQAADwAAAAAAAAAAAAAAAABmBAAAZHJzL2Rvd25yZXYueG1sUEsFBgAAAAAEAAQA8wAAAG0FAAAA&#10;AA==&#10;">
              <v:textbox style="mso-fit-shape-to-text:t" inset="0,15pt,0,0">
                <w:txbxContent>
                  <w:p w:rsidRPr="00473690" w:rsidR="00473690" w:rsidP="00473690" w:rsidRDefault="00473690" w14:paraId="6E800EE0" w14:textId="70439BB5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D6D31"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6D1E905" wp14:editId="4DE55821">
              <wp:simplePos x="0" y="0"/>
              <wp:positionH relativeFrom="column">
                <wp:posOffset>-146685</wp:posOffset>
              </wp:positionH>
              <wp:positionV relativeFrom="page">
                <wp:posOffset>379095</wp:posOffset>
              </wp:positionV>
              <wp:extent cx="15087600" cy="691515"/>
              <wp:effectExtent l="0" t="0" r="19050" b="13335"/>
              <wp:wrapNone/>
              <wp:docPr id="23" name="Group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5087600" cy="691515"/>
                        <a:chOff x="0" y="0"/>
                        <a:chExt cx="15087600" cy="690113"/>
                      </a:xfrm>
                    </wpg:grpSpPr>
                    <wps:wsp>
                      <wps:cNvPr id="21" name="Straight Connector 21"/>
                      <wps:cNvCnPr/>
                      <wps:spPr bwMode="auto">
                        <a:xfrm>
                          <a:off x="0" y="690113"/>
                          <a:ext cx="150876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22" name="Picture 22" descr="RR Studio Data 2:Clients 2:DCC:2014:13301 DCC Branding:LOGO:DCC_Logos_Jan2014:DCC_final_Logo_RGB.jpg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2529" y="0"/>
                          <a:ext cx="1915064" cy="61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/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3C034FCC">
            <v:group id="Group 23" style="position:absolute;margin-left:-11.55pt;margin-top:29.85pt;width:1188pt;height:54.45pt;z-index:251658240;mso-position-vertical-relative:page;mso-height-relative:margin" coordsize="150876,6901" o:spid="_x0000_s1026" w14:anchorId="49FE4D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iiTmOAwAAmQgAAA4AAABkcnMvZTJvRG9jLnhtbKRWTW/jNhC9F+h/&#10;IHTf6COJsyFiL7rOrtEibQKnPQc0RUlsKJIgacv+9zscWXKcOGiwPVjgkDPkm8eZR9982baKbITz&#10;0uhpkp9lCRGam1Lqepr88/f3T58T4gPTJVNGi2myEz75Mvv1l5vOUlGYxqhSOAKbaE87O02aECxN&#10;U88b0TJ/ZqzQsFgZ17IApqvT0rEOdm9VWmTZJO2MK60zXHgPs7f9YjLD/atK8HBfVV4EoqYJYAv4&#10;dfhdxW86u2G0dsw2ku9hsJ9A0TKp4dBxq1sWGFk7+WarVnJnvKnCGTdtaqpKcoE5QDZ59iqbhTNr&#10;i7nUtKvtSBNQ+4qnn96W/7VZOPtoH1yPHoZ3hj974CXtbE1frke7PjhvK9fGIEiCbJHR3cio2AbC&#10;YTK/zD5fTTJgnsPi5Dq/zC97znkDF/Mmjjff3onM8vw8RqaM9gcjvBFOZ6F+/IEi//8oemyYFci8&#10;jxQ8OCLLaVLkCdGshTJ+DI7JuglkbrSGIjOOwCLAizggYK4f3N7ywC1ZdX+aEuLYOhisk5PkTa6H&#10;LBk9zSAW7EgBo9b5sBCmJXEwTZTUETWjbHPnQ8/W4BKnlSYdXEpxBTcSbW+ULL9LpdCIPSfmypEN&#10;g25hnAsdMCk48MizEaz8pksSdhZy0tDYSdy3FWVClAAdiCM4ndHApPqIJ5ygNJacp5Gwnkgfdkr0&#10;uJeigiuIFdUDP8ZaPg84lQbPGFJBVmPQPtv3gva+MUygZnw0cPTGE40OY2ArtXGnoIbtALXq/Yes&#10;+1xj/axMucPygRLHqp7dWMkp/PYKAKM35f3fSglRYe3gqnq1bT+0R8vc89p+ArGyLMiVVDLsUHgh&#10;twhKbx4kj/cVjRedUgydAsvxVFLATCk8B+1dLsljWJfSEJTJgs6VhFLzpKC38zkFIbyg+fl5lhMw&#10;yVcHrwdIO727X9xHh6c7Uxv/9AfT6BlnKqmZwvmn5eLr2b+2juU3QOoBQrNIjtpGtJk3TNfiN2+h&#10;d2NNxVY5dkfzKLuVknbolTje8wgJvRLjE1fRC/2t4esWMu1fLicUUGq0b6T1CXFUtCsBKuN+LxEQ&#10;NJ3jSwCIneSDE4E3h9LG+diZwwIiPoCM6XxIe/Kr4rK4TsgJ9Qa9ziYXe/HOi4srFO/39ccBWiz6&#10;d/RHm0gg5hPbndFxYhCAAfX+PsDE/sD3D0ZHD+xLG70O/yhmPwAAAP//AwBQSwMECgAAAAAAAAAh&#10;AEZ1o0jBmwYAwZsGABUAAABkcnMvbWVkaWEvaW1hZ2UxLmpwZWf/2P/hELhFeGlmAABNTQAqAAAA&#10;CAAHARIAAwAAAAEAAQAAARoABQAAAAEAAABiARsABQAAAAEAAABqASgAAwAAAAEAAgAAATEAAgAA&#10;ACAAAAByATIAAgAAABQAAACSh2kABAAAAAEAAACoAAAA1AAtxsAAACcQAC3GwAAAJxBBZG9iZSBQ&#10;aG90b3Nob3AgQ1M2IChNYWNpbnRvc2gpADIwMTQ6MDE6MTYgMTI6MzE6MDgAAAAAA6ABAAMAAAAB&#10;//8AAKACAAQAAAABAAAKcaADAAQAAAABAAADTwAAAAAAAAAGAQMAAwAAAAEABgAAARoABQAAAAEA&#10;AAEiARsABQAAAAEAAAEqASgAAwAAAAEAAgAAAgEABAAAAAEAAAEyAgIABAAAAAEAAA9+AAAAAAAA&#10;AEgAAAABAAAASAAAAAH/2P/tAAxBZG9iZV9DTQAB/+4ADkFkb2JlAGSAAAAAAf/bAIQADAgICAkI&#10;DAkJDBELCgsRFQ8MDA8VGBMTFRMTGBEMDAwMDAwRDAwMDAwMDAwMDAwMDAwMDAwMDAwMDAwMDAwM&#10;DAENCwsNDg0QDg4QFA4ODhQUDg4ODhQRDAwMDAwREQwMDAwMDBEMDAwMDAwMDAwMDAwMDAwMDAwM&#10;DAwMDAwMDAwM/8AAEQgAMwCgAwEiAAIRAQMRAf/dAAQACv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Sutqoqfdc9tdVTS+yxxAa1rRuc97j9FrWrzvq31&#10;6671nLd076p0WBva9rA657fo+rtu/QYOO7/SZP6T/iFe+uV+b17rNH1S6e4sYNtufZBLQPbY31W+&#10;3fXjsNd2zf8Apsm7FrXV9H6N0/ouE3DwK9jG6vedbLH/AJ119n+Esd/5hX+jU0eGERKQ4pS+WJ2A&#10;/ekymIhEGWspCwO0f3nxr619J+s3S6sazr2U+6zN37KnZFl7m+ma9/q7/wBA3+dbt9HevTvr+N3Q&#10;6ai5wZdm4ldoY5zC5jrmNezdWWv9y5j/ABzf94//AKE/+6q7b6zdGyOs9Nbi41zMe+q+nIrfY0vZ&#10;upe20NexrmO2u2o5JXHHI6XxbMTz31l6TT9Uemf84OhXZGKcCyt2RhuvtupyK7LK8eyq2vKsu2P2&#10;2/orq/of9OsnXvrb13pORk22N6Xj4uIXOZg5WVtzsmpk/p8YV7qqvtDW/q9Nldtqv2fVzrXVb6D9&#10;YOoU3YOPY279n4lBqrtsYd9JyrL7ciy6ljv+0381YqFn1N636fVsHHysOrF6sb3vzTjl2aftBc/7&#10;NbZv9B1Td/o+t9P0f5mqmz9JVGCOupUth9U+tGb9bn/ZHYp6fbh42Q2m19w241llpFzamtdX+0n1&#10;722/4H+Y/SJuufXDrvSMjIvvb0qnFxnOI6bdlR1C2lrnNbfSG/oGOvr/AE1WPssf/g/51XqPq51v&#10;B6lg5vT8rG2twsfAz2X1vdLccud62J6djPfZvcz07fof8IqT/qX1oYPUuk4+Vh14ef67jmmhzs61&#10;1z3X+nmXmz0n7d/ovyfTst9D+aqos/SVqxfRT2NVjbamWs+jY0ObPgRuCmhY1TqcaqlxBdWxrCRo&#10;CWjaipilJJJJKUkkkkpSSSSSlJJJJKUkkkkp/9DqfqRjNuzet9YfrbkZtlLCeRXWfUhp/lert/6y&#10;ifXP65DoDGYmHWMjqmQAa2OBLWNJ2MssYz9Ja+x/soor/nVZ+qDPRq6pikbXY/UshsHktdsuqf8A&#10;26rWLG+peCzq3W+q/WjLHqP+1WUYIcPoNYPT9UfyvQ9LHZ/1/wD0qmABMpS1EQNO5/RDY5ipZckv&#10;0R8v/cPPu+pH17+s23M6xktpnWtuW8lzQ7aXelhYzfQxt21u9m6u3/Srvfrb1nK6T0yv7A1ruodQ&#10;yKsHB9T+bF152tfb/IrY171trI+tHQ7Ot9LFGPaMbOxra8rByCJFeRSd1L3N/d+lX/bTJT4iLoAb&#10;ANdzj9WfrFjbMvD+sGTkdQDmG9mYGHDsEj12Nw6qw7F3t/m/Rt9n/gqLd9b7S7Iv6f0nK6h03DfZ&#10;XkZ1JqaC6r+f+x491ld2ayt+6v1K/Z6jH+l6qD9t/wAYGYG4P7NxumWS0W9V+0Nvq2gt9Z+LgbPX&#10;3WN3+jVkP/4y389Bwcb61/V/Fs6H0rptOZiiy13Ts9+QK2VMufZc1vUKHh2Ra/Fst/7S/wBIq/0V&#10;iXnRU3H/AFxF2U7E6R07I6nacejModWWVVvpv3ObY+7KdV6G3b/N2fprP9F+jt9Ou76/Vu6f+1cb&#10;pWZf06gH9oXwyt2O4HZbV6Fz2XZL8d39IdR+hq/03876Zfqx9XMvonUbGOh+JV0/DxKrwdbLKTkP&#10;yHelLnV++7d/bQaug9VZ9TOr9KdWPtuW7PNFYe2HC+y59H6T6DfVa/8AP/676aGimzk/W+wZ2bgd&#10;M6Xk9Tv6f6b7nUmttfpW1V5LLG2XPZvtd6u2vGrY+2z01XH+MDFdi09VZ0/K/YNjmV2dUcGNbW95&#10;bXrjGz7RZTRc/wBC/IYz0/VZZ6Hrq19XOkZ+B1bq+TlMDKcsYYoIcHbvQxq8e/2j6O21u33LHd9V&#10;utO/xXt+rvpN/am1o9Le3bplNyv536H8yiBHbxH4qel6Z1/H6jV1K2up7G9LyrsO0OiXOoDXPfXB&#10;+g/f7Nyy6/ryzIsw8fC6Zk5WV1DBbn49NZrA2lxrdXfdY9ldGzb/AD1n6P8Awf8AP/olWp6d9Z+k&#10;5nV8Dp+DTmYfWMm7Mq6hbeK20PyGBtleTjBr8i70n1/o/s/87/pKf8Evqv8AV3q3T+q9MysuptdW&#10;N0NuBdD2uIvFzLvT2t+k30x/OM9iVR1/BTPK+smD1LExPtVGZhZNPV8fCuxWWCt9eQXSz131P2ZO&#10;A9rvzP5/8z99XL/rbccjKHTek5XUsTp9j6szKpNbQH1ib68Si+yu7Nsq/m/0Tf5z+b9RZmb9WusX&#10;dTyMhlTTW/rmDntO9oJx6K62X2x/Id/g/p/9D1LNFX1s6CMjpvTenU9Sxbr7r8LMde2ltIyHuvNW&#10;dQ/9Nb9nuttd6mM5/r0/6GxCh4fapuX/AFpyXunpPR8vqVDK67rcgbKGbLmfaK24/wBrdVZl3+kf&#10;0tNTP0X80/8ASrPf9c87K6p0l3SMG7K6dn419zWh1DXXOaKfoG25vofYbHOpyfUeze+z9D6+zegd&#10;R6F17K6naeo9Pr6221lIw7X5LqcPHeK2V5Xq9O3Os9+S1+RuqZlWWV+nV6tKB07oP1m6LgfV7Ipw&#10;GZ2V0qrMx8nEbeys/rD/AFKLmX2fovT/AEX6X/CfpP5uxGhXS1Oqzr3T+mZXVrG15uTk2Z9OKzG3&#10;er6mRZTXa2nCre/0satlfqPv9R/p/o/5z+ZpRj9b341WU3qvTL+n5uNi251eO99djbqqf577PlUP&#10;fT61Xs9al/6Sv1GWfQVG36v9eZ1DL6ri10/aqOotzsSmx/svrdiMwc3G9Vo/QPdusZj320/ztX81&#10;6T0PqvSfrF9Yxfm5vT29PdiYGbjdOw/XZZbbfl1Ch9l1tX6tXRsHp1V7/wCc/S2oaKdGr65tOXhN&#10;yum5WH0/qljacDPu2Q+14LqWW47HvyMduRt/Qeqz3/6OtSxPrZkZtjL8TpGTf0ey00M6jW6pxJFp&#10;w3XfYhZ9r+ystbufZs9T0f03oKHW+idRy+n/AFfooY11nTs/CyMobgAK6ARe5pd/ObVjWfV7rl3U&#10;m3Y3SWdG6o++t+T1rEyyMZ7WOFt7z0wFtmT9pbvZ6GRj/wA5/PZKNRU//9Hucws6N1n9qPIZgdSF&#10;ePmv1iu9p9PCyrD+ZTc1/wBjuf8AmP8Asf5nqqv9SKxh4/UulOG27Az7wWnk12kZOLdH7ttNvtXQ&#10;21VXVPpuY2yqxpZZW8BzXNcNr2PY72ua5q5m3ofV+j5rM/oxOdWxoqdiW2BtjqAdzMX1rf0eT9mc&#10;97sG/IfVk436Wi27LpyP1eSJBiYk0dN/6uy/isa71/0dnqVmfWHrlXQ+mOzX1OyLXObTi4tej7rr&#10;DsooZ/Wd9P8A4P8AMs+gj4PVMfMYDstxrfzqMmt1VgPdvv8AZb/XofbV/wAIsz659KzeodNx7unt&#10;Fub0vLp6hj47jtFrqCf0Dn/mb63v2/y0wDXVY125f+MHHFWVlYnT8ukuHrYOK6xuQ1riG/osjJf9&#10;kusp3b7d3osfs/R2K7m/XL6tYOY/Cys5rL6i1t0Ne5lZedrG5ORWx+Pje7/T21qkfrt69ddXTelZ&#10;2R1OxzWuwr6bMcVSfe/My7a30U1sb+56yzuk9Qo6B0jL6F1XAysvqHq5RNbcZ9o6gLnvube2+mu3&#10;Hs9ai2uq/wC0Wfov5q36CNdx9inoOo/W/wCrnTLn0Zua2u6trHmoNe95bYHOY+plLLHXM21vdZ6O&#10;/wBH/DbEG368/VOo0B/UqoyWsfW8B7mAWGKvtFrGOqxd3/dp9Ky/qZ0nN6f1U1Z1Lhdj9Iwcd17m&#10;iNzTe63HqvbuY/0v0VT/AE7P8CxV8bpllf8Ai+67ijDLLbbOoOZQKoc4+pZ6D217dz/Yyv0nf8HW&#10;lQ8VPRdQ+t31d6ddbj5eYGZFDxXbQ1llloJrblb/AEKGWWup9B7XuyGs9Bn836nqKWR9avq9j9Px&#10;+o2Z1Zxcwxivr3WOsM7dlNNLbL7Hsf7LWNr/AEX+EXMdF6vjdH+snXX9Qouax7MBpyq6X3bXtxaf&#10;1a9mOy3Iqc/fuq31+l/O+/1P5ynQzqPTGUZttFvSsPqHUM7MGUMT7RlYVNvojHxRT6eU3Bf1DZZ6&#10;36C5jP5tHhCns6vrX9Xren/tJuawYYuGM+14czZa5wqFeQyxrLMf3O/w7K9jP0n82g0fXb6r5Dcp&#10;1OcHjBqN+RFdsioHY7IqHpfrFG7/AAuP6ta4u7Az8q/r7rcfMyqsrN6Q6t+Zjhtl1THenZa+immi&#10;n0tjfofZ67GVf0yuu7eun+sfT3Zn1t+ru7HddiGvqNWY4NJZ6dlDGNryHtG1rLfc1m9LhF1fS/w4&#10;lO9l9V6fh141mTe1jM26vHxnCXCy27+YYz0w7+c/f+gra4P6s42Zf13G6NmB7q/qay1nquLYtdkf&#10;ouk2emwu/m+ktd/LquXeJpFKUkkkgpSSSSSlJJJJKf/S9VSXyqkkp+qkl8qpJKfqpJfKqSSn6qSX&#10;yqkkp+hugR/zt+tPj6uFPM/0Vn9ldIvlVJE7/QKfqpJfKqSCn6H+qG37X9YNsz+1Lt3qbvWnbX/O&#10;7/b9n2/0D0v0f2P0v8L6q6NfKqSMtyp+qkl8qpIKfqpJfKqSSn6qSXyqkkp//9n/7RjiUGhvdG9z&#10;aG9wIDMuMAA4QklNBAQAAAAAACIcAVoAAxslRxwCAAACAAAcAgUADkRDQ19maW5hbF9Mb2dvOEJJ&#10;TQQlAAAAAAAQmOp9r9+wQ0UfL0B+48WjujhCSU0EOgAAAAAA5QAAABAAAAABAAAAAAALcHJpbnRP&#10;dXRwdXQAAAAFAAAAAFBzdFNib29sAQAAAABJbnRlZW51bQAAAABJbnRlAAAAAENscm0AAAAPcHJp&#10;bnRTaXh0ZWVuQml0Ym9vbAAAAAALcHJpbnRlck5hbWVURVhUAAAAAQAAAAAAD3ByaW50UHJvb2ZT&#10;ZXR1cE9iamMAAAAMAFAAcgBvAG8AZgAgAFMAZQB0AHUAcA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eD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AAAAAAAAIAADhCSU0EAgAA&#10;AAAAAgAAOEJJTQQwAAAAAAABAQA4QklNBC0AAAAAAAYAAQAAAAI4QklNBAgAAAAAABAAAAABAAAC&#10;QAAAAkAAAAAAOEJJTQQeAAAAAAAEAAAAADhCSU0EGgAAAAADUQAAAAYAAAAAAAAAAAAAA08AAApx&#10;AAAADgBEAEMAQwBfAGYAaQBuAGEAbABfAEwAbwBnAG8AAAABAAAAAAAAAAAAAAAAAAAAAAAAAAEA&#10;AAAAAAAAAAAACnEAAANPAAAAAAAAAAAAAAAAAAAAAAEAAAAAAAAAAAAAAAAAAAAAAAAAEAAAAAEA&#10;AAAAAABudWxsAAAAAgAAAAZib3VuZHNPYmpjAAAAAQAAAAAAAFJjdDEAAAAEAAAAAFRvcCBsb25n&#10;AAAAAAAAAABMZWZ0bG9uZwAAAAAAAAAAQnRvbWxvbmcAAANPAAAAAFJnaHRsb25nAAAKcQ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DTwAAAABSZ2h0bG9uZwAACnE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QAAAAAAAQAAAACOEJJTQQMAAAAAA+aAAAAAQAAAKAAAAAzAAAB4AAAX6AAAA9+ABgAAf/Y&#10;/+0ADEFkb2JlX0NNAAH/7gAOQWRvYmUAZIAAAAAB/9sAhAAMCAgICQgMCQkMEQsKCxEVDwwMDxUY&#10;ExMVExMYEQwMDAwMDBEMDAwMDAwMDAwMDAwMDAwMDAwMDAwMDAwMDAwMAQ0LCw0ODRAODhAUDg4O&#10;FBQODg4OFBEMDAwMDBERDAwMDAwMEQwMDAwMDAwMDAwMDAwMDAwMDAwMDAwMDAwMDAz/wAARCAAz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K62qip91z211VNL7LHEBrWtG5z3uP0WtavO+rfXrrvWct3TvqnRYG9r2sDrn&#10;t+j6u279Bg47v9Jk/pP+IV765X5vXus0fVLp7ixg2259kEtA9tjfVb7d9eOw13bN/wCmybsWtdX0&#10;fo3T+i4TcPAr2Mbq951ssf8AnXX2f4Sx3/mFf6NTR4YREpDilL5YnYD96TKYiEQZaykLA7R/efGv&#10;rX0n6zdLqxrOvZT7rM3fsqdkWXub6Zr3+rv/AEDf51u30d69O+v43dDpqLnBl2biV2hjnMLmOuY1&#10;7N1Za/3LmP8AHN/3j/8AoT/7qrtvrN0bI6z01uLjXMx76r6cit9jS9m6l7bQ17GuY7a7ajklcccj&#10;pfFsxPPfWXpNP1R6Z/zg6FdkYpwLK3ZGG6+26nIrssrx7Kra8qy7Y/bb+iur+h/06yde+tvXek5G&#10;TbY3pePi4hc5mDlZW3OyamT+nxhXuqq+0Nb+r02V22q/Z9XOtdVvoP1g6hTdg49jbv2fiUGqu2xh&#10;30nKsvtyLLqWO/7TfzVioWfU3rfp9WwcfKw6sXqxve/NOOXZp+0Fz/s1tm/0HVN3+j630/R/maqb&#10;P0lUYI66lS2H1T60Zv1uf9kdinp9uHjZDabX3DbjWWWkXNqa11f7SfXvbb/gf5j9Im659cOu9IyM&#10;i+9vSqcXGc4jpt2VHULaWuc1t9Ib+gY6+v8ATVY+yx/+D/nVeo+rnW8HqWDm9Pysba3Cx8DPZfW9&#10;0txy53rYnp2M99m9zPTt+h/wipP+pfWhg9S6Tj5WHXh5/ruOaaHOzrXXPdf6eZebPSft3+i/J9Oy&#10;30P5qqiz9JWrF9FPY1WNtqZaz6NjQ5s+BG4KaFjVOpxqqXEF1bGsJGgJaNqKmKUkkkkpSSSSSlJJ&#10;JJKUkkkkpSSSSSn/0Op+pGM27N631h+tuRm2UsJ5FdZ9SGn+V6u3/rKJ9c/rkOgMZiYdYyOqZABr&#10;Y4EtY0nYyyxjP0lr7H+yiiv+dVn6oM9GrqmKRtdj9SyGweS12y6p/wDbqtYsb6l4LOrdb6r9aMse&#10;o/7VZRghw+g1g9P1R/K9D0sdn/X/APSqYAEylLURA07n9ENjmKllyS/RHy/9w8+76kfXv6zbczrG&#10;S2mda25byXNDtpd6WFjN9DG3bW72bq7f9Ku9+tvWcrpPTK/sDWu6h1DIqwcH1P5sXXna19v8itjX&#10;vW2sj60dDs630sUY9oxs7GtrysHIIkV5FJ3Uvc3936Vf9tMlPiIugBsA13OP1Z+sWNsy8P6wZOR1&#10;AOYb2ZgYcOwSPXY3DqrDsXe3+b9G32f+Cot31vtLsi/p/ScrqHTcN9leRnUmpoLqv5/7Hj3WV3Zr&#10;K37q/Ur9nqMf6XqoP23/ABgZgbg/s3G6ZZLRb1X7Q2+raC31n4uBs9fdY3f6NWQ//jLfz0HBxvrX&#10;9X8WzofSum05mKLLXdOz35ArZUy59lzW9QoeHZFr8Wy3/tL/AEir/RWJedFTcf8AXEXZTsTpHTsj&#10;qdpx6Myh1ZZVW+m/c5tj7sp1Xobdv83Z+ms/0X6O3067vr9W7p/7VxulZl/TqAf2hfDK3Y7gdltX&#10;oXPZdkvx3f0h1H6Gr/Tfzvpl+rH1cy+idRsY6H4lXT8PEqvB1sspOQ/Id6UudX77t39tBq6D1Vn1&#10;M6v0p1Y+25bs80Vh7YcL7Ln0fpPoN9Vr/wA//rvpoaKbOT9b7BnZuB0zpeT1O/p/pvudSa21+lbV&#10;XkssbZc9m+13q7a8atj7bPTVcf4wMV2LT1VnT8r9g2OZXZ1RwY1tb3lteuMbPtFlNFz/AEL8hjPT&#10;9VlnoeurX1c6Rn4HVur5OUwMpyxhighwdu9DGrx7/aPo7bW7fcsd31W607/Fe36u+k39qbWj0t7d&#10;umU3K/nfofzKIEdvEfip6XpnX8fqNXUra6nsb0vKuw7Q6Jc6gNc99cH6D9/s3LLr+vLMizDx8Lpm&#10;TlZXUMFufj01msDaXGt1d91j2V0bNv8APWfo/wDB/wA/+iVanp31n6TmdXwOn4NOZh9YybsyrqFt&#10;4rbQ/IYG2V5OMGvyLvSfX+j+z/zv+kp/wS+q/wBXerdP6r0zKy6m11Y3Q24F0Pa4i8XMu9Pa36Tf&#10;TH84z2JVHX8FM8r6yYPUsTE+1UZmFk09Xx8K7FZYK315BdLPXfU/Zk4D2u/M/n/zP31cv+ttxyMo&#10;dN6TldSxOn2PqzMqk1tAfWJvrxKL7K7s2yr+b/RN/nP5v1FmZv1a6xd1PIyGVNNb+uYOe072gnHo&#10;rrZfbH8h3+D+n/0PUs0VfWzoIyOm9N6dT1LFuvuvwsx17aW0jIe681Z1D/01v2e6213qYzn+vT/o&#10;bEKHh9qm5f8AWnJe6ek9Hy+pUMrrutyBsoZsuZ9orbj/AGt1VmXf6R/S01M/RfzT/wBKs9/1zzsr&#10;qnSXdIwbsrp2fjX3NaHUNdc5op+gbbm+h9hsc6nJ9R7N77P0Pr7N6B1HoXXsrqdp6j0+vrbbWUjD&#10;tfkupw8d4rZXler07c6z35LX5G6pmVZZX6dXq0oHTug/WbouB9XsinAZnZXSqszHycRt7Kz+sP8A&#10;UouZfZ+i9P8ARfpf8J+k/m7EaFdLU6rOvdP6ZldWsbXm5OTZn04rMbd6vqZFlNdracKt7/Sxq2V+&#10;o+/1H+n+j/nP5mlGP1vfjVZTeq9Mv6fm42LbnV47312Nuqp/nvs+VQ99PrVez1qX/pK/UZZ9BUbf&#10;q/15nUMvquLXT9qo6i3OxKbH+y+t2IzBzcb1Wj9A926xmPfbT/O1fzXpPQ+q9J+sX1jF+bm9Pb09&#10;2JgZuN07D9dlltt+XUKH2XW1fq1dGwenVXv/AJz9Lahop0avrm05eE3K6blYfT+qWNpwM+7ZD7Xg&#10;upZbjse/Ix25G39B6rPf/o61LE+tmRm2MvxOkZN/R7LTQzqNbqnEkWnDdd9iFn2v7Ky1u59mz1PR&#10;/Tegodb6J1HL6f8AV+ihjXWdOz8LIyhuAAroBF7ml385tWNZ9XuuXdSbdjdJZ0bqj7635PWsTLIx&#10;ntY4W3vPTAW2ZP2lu9noZGP/ADn89ko1FT//0e5zCzo3Wf2o8hmB1IV4+a/WK72n08LKsP5lNzX/&#10;AGO5/wCY/wCx/meqq/1IrGHj9S6U4bbsDPvBaeTXaRk4t0fu202+1dDbVVdU+m5jbKrGlllbwHNc&#10;1w2vY9jva5rmrmbeh9X6Pmsz+jE51bGip2JbYG2OoB3MxfWt/R5P2Zz3uwb8h9WTjfpaLbsunI/V&#10;5IkGJiTR03/q7L+KxrvX/R2epWZ9YeuVdD6Y7NfU7Itc5tOLi16PuusOyihn9Z30/wDg/wAyz6CP&#10;g9Ux8xgOy3Gt/Ooya3VWA92+/wBlv9eh9tX/AAizPrn0rN6h03Hu6e0W5vS8unqGPjuO0WuoJ/QO&#10;f+Zvre/b/LTANdVjXbl/4wccVZWVidPy6S4etg4rrG5DWuIb+iyMl/2S6yndvt3eix+z9HYrub9c&#10;vq1g5j8LKzmsvqLW3Q17mVl52sbk5FbH4+N7v9PbWqR+u3r111dN6VnZHU7HNa7CvpsxxVJ978zL&#10;trfRTWxv7nrLO6T1CjoHSMvoXVcDKy+oerlE1txn2jqAue+5t7b6a7cez1qLa6r/ALRZ+i/mrfoI&#10;13H2Keg6j9b/AKudMufRm5ra7q2seag173ltgc5j6mUssdczbW91no7/AEf8NsQbfrz9U6jQH9Sq&#10;jJax9bwHuYBYYq+0WsY6rF3f92n0rL+pnSc3p/VTVnUuF2P0jBx3XuaI3NN7rceq9u5j/S/RVP8A&#10;Ts/wLFXxumWV/wCL7ruKMMstts6g5lAqhzj6lnoPbXt3P9jK/Sd/wdaVDxU9F1D63fV3p11uPl5g&#10;ZkUPFdtDWWWWgmtuVv8AQoZZa6n0Hte7Iaz0GfzfqeopZH1q+r2P0/H6jZnVnFzDGK+vdY6wzt2U&#10;00tsvsex/stY2v8ARf4Rcx0Xq+N0f6yddf1Ci5rHswGnKrpfdte3Fp/Vr2Y7Lcipz9+6rfX6X877&#10;/U/nKdDOo9MZRm20W9Kw+odQzswZQxPtGVhU2+iMfFFPp5TcF/UNlnrfoLmM/m0eEKezq+tf1et6&#10;f+0m5rBhi4Yz7XhzNlrnCoV5DLGssx/c7/Dsr2M/SfzaDR9dvqvkNynU5weMGo35EV2yKgdjsioe&#10;l+sUbv8AC4/q1ri7sDPyr+vutx8zKqys3pDq35mOG2XVMd6dlr6KaaKfS2N+h9nrsZV/TK67t66f&#10;6x9PdmfW36u7sd12Ia+o1Zjg0lnp2UMY2vIe0bWst9zWb0uEXV9L/DiU72X1Xp+HXjWZN7WMzbq8&#10;fGcJcLLbv5hjPTDv5z9/6Ctrg/qzjZl/Xcbo2YHur+prLWeq4ti12R+i6TZ6bC7+b6S138uq5d4m&#10;kUpSSSSClJJJJKUkkkkp/9L1VJfKqSSn6qSXyqkkp+qkl8qpJKfqpJfKqSSn6G6BH/O360+Pq4U8&#10;z/RWf2V0i+VUkTv9Ap+qkl8qpIKfof6obftf1g2zP7Uu3epu9adtf87v9v2fb/QPS/R/Y/S/wvqr&#10;o18qpIy3Kn6qSXyqkgp+qkl8qpJKfqpJfKqSSn//2ThCSU0EIQAAAAAAVQAAAAEBAAAADwBBAGQA&#10;bwBiAGUAIABQAGgAbwB0AG8AcwBoAG8AcAAAABMAQQBkAG8AYgBlACAAUABoAG8AdABvAHMAaABv&#10;AHAAIABDAFMANgAAAAEAOEJJTQQGAAAAAAAHAAgAAAABAQD/4TN2aHR0cDovL25zLmFkb2JlLmNv&#10;bS94YXAvMS4wLwA8P3hwYWNrZXQgYmVnaW49Iu+7vyIgaWQ9Ilc1TTBNcENlaGlIenJlU3pOVGN6&#10;a2M5ZCI/PiA8eDp4bXBtZXRhIHhtbG5zOng9ImFkb2JlOm5zOm1ldGEvIiB4OnhtcHRrPSJBZG9i&#10;ZSBYTVAgQ29yZSA1LjMtYzAxMSA2Ni4xNDU2NjEsIDIwMTIvMDIvMDYtMTQ6NTY6MjcgICAgICAg&#10;ICI+IDxyZGY6UkRGIHhtbG5zOnJkZj0iaHR0cDovL3d3dy53My5vcmcvMTk5OS8wMi8yMi1yZGYt&#10;c3ludGF4LW5zIyI+IDxyZGY6RGVzY3JpcHRpb24gcmRmOmFib3V0PSIiIHhtbG5zOmRjPSJodHRw&#10;Oi8vcHVybC5vcmcvZGMvZWxlbWVudHMvMS4xLy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lsbHVzdHJhdG9yPSJodHRwOi8vbnMuYWRvYmUuY29tL2lsbHVz&#10;dHJhdG9yLzEuMC8iIHhtbG5zOnhtcFRQZz0iaHR0cDovL25zLmFkb2JlLmNvbS94YXAvMS4wL3Qv&#10;cGcvIiB4bWxuczpzdERpbT0iaHR0cDovL25zLmFkb2JlLmNvbS94YXAvMS4wL3NUeXBlL0RpbWVu&#10;c2lvbnMjIiB4bWxuczp4bXBHPSJodHRwOi8vbnMuYWRvYmUuY29tL3hhcC8xLjAvZy8iIHhtbG5z&#10;OnBkZj0iaHR0cDovL25zLmFkb2JlLmNvbS9wZGYvMS4zLyIgeG1sbnM6cGhvdG9zaG9wPSJodHRw&#10;Oi8vbnMuYWRvYmUuY29tL3Bob3Rvc2hvcC8xLjAvIiBkYzpmb3JtYXQ9ImltYWdlL2pwZWciIHht&#10;cDpNZXRhZGF0YURhdGU9IjIwMTQtMDEtMTZUMTI6MzE6MDhaIiB4bXA6TW9kaWZ5RGF0ZT0iMjAx&#10;NC0wMS0xNlQxMjozMTowOFoiIHhtcDpDcmVhdGVEYXRlPSIyMDEzLTEwLTE1VDExOjM5OjI5KzAx&#10;OjAwIiB4bXA6Q3JlYXRvclRvb2w9IkFkb2JlIElsbHVzdHJhdG9yIENTNiAoTWFjaW50b3NoKSIg&#10;eG1wTU06SW5zdGFuY2VJRD0ieG1wLmlpZDpDRjMzMUVDMzQ2MjA2ODExODIyQUZGQjgzRjA2RkVG&#10;MSIgeG1wTU06RG9jdW1lbnRJRD0ieG1wLmRpZDpDRTMzMUVDMzQ2MjA2ODExODIyQUZGQjgzRjA2&#10;RkVGMSIgeG1wTU06T3JpZ2luYWxEb2N1bWVudElEPSJ1dWlkOjVEMjA4OTI0OTNCRkRCMTE5MTRB&#10;ODU5MEQzMTUwOEM4IiB4bXBNTTpSZW5kaXRpb25DbGFzcz0icHJvb2Y6cGRmIiBpbGx1c3RyYXRv&#10;cjpUeXBlPSJEb2N1bWVudCIgaWxsdXN0cmF0b3I6U3RhcnR1cFByb2ZpbGU9IlByaW50IiB4bXBU&#10;UGc6SGFzVmlzaWJsZU92ZXJwcmludD0iRmFsc2UiIHhtcFRQZzpIYXNWaXNpYmxlVHJhbnNwYXJl&#10;bmN5PSJGYWxzZSIgeG1wVFBnOk5QYWdlcz0iMSIgcGRmOlByb2R1Y2VyPSJBZG9iZSBQREYgbGli&#10;cmFyeSAxMC4wMSIgcGhvdG9zaG9wOkNvbG9yTW9kZT0iMyIgcGhvdG9zaG9wOklDQ1Byb2ZpbGU9&#10;IkFkb2JlIFJHQiAoMTk5OCkiPiA8ZGM6dGl0bGU+IDxyZGY6QWx0PiA8cmRmOmxpIHhtbDpsYW5n&#10;PSJ4LWRlZmF1bHQiPkRDQ19maW5hbF9Mb2dvPC9yZGY6bGk+IDwvcmRmOkFsdD4gPC9kYzp0aXRs&#10;ZT4gPHhtcE1NOkRlcml2ZWRGcm9tIHN0UmVmOmluc3RhbmNlSUQ9InhtcC5paWQ6Q0UzMzFFQzM0&#10;NjIwNjgxMTgyMkFGRkI4M0YwNkZFRjEiIHN0UmVmOmRvY3VtZW50SUQ9InhtcC5kaWQ6Q0UzMzFF&#10;QzM0NjIwNjgxMTgyMkFGRkI4M0YwNkZFRjEiIHN0UmVmOm9yaWdpbmFsRG9jdW1lbnRJRD0idXVp&#10;ZDo1RDIwODkyNDkzQkZEQjExOTE0QTg1OTBEMzE1MDhDOCIgc3RSZWY6cmVuZGl0aW9uQ2xhc3M9&#10;InByb29mOnBkZiIvPiA8eG1wTU06SGlzdG9yeT4gPHJkZjpTZXE+IDxyZGY6bGkgc3RFdnQ6YWN0&#10;aW9uPSJzYXZlZCIgc3RFdnQ6aW5zdGFuY2VJRD0ieG1wLmlpZDpDMzg2Mzg2RURGMjE2ODExODIy&#10;QUIxNDEzN0IzN0JEOSIgc3RFdnQ6d2hlbj0iMjAxMy0xMC0xNVQxMTozOToyNyswMTowMCIgc3RF&#10;dnQ6c29mdHdhcmVBZ2VudD0iQWRvYmUgSWxsdXN0cmF0b3IgQ1M2IChNYWNpbnRvc2gpIiBzdEV2&#10;dDpjaGFuZ2VkPSIvIi8+IDxyZGY6bGkgc3RFdnQ6YWN0aW9uPSJjb252ZXJ0ZWQiIHN0RXZ0OnBh&#10;cmFtZXRlcnM9ImZyb20gYXBwbGljYXRpb24vcGRmIHRvIGFwcGxpY2F0aW9uL3ZuZC5hZG9iZS5w&#10;aG90b3Nob3AiLz4gPHJkZjpsaSBzdEV2dDphY3Rpb249InNhdmVkIiBzdEV2dDppbnN0YW5jZUlE&#10;PSJ4bXAuaWlkOkNFMzMxRUMzNDYyMDY4MTE4MjJBRkZCODNGMDZGRUYxIiBzdEV2dDp3aGVuPSIy&#10;MDE0LTAxLTE2VDEyOjMxOjA4WiIgc3RFdnQ6c29mdHdhcmVBZ2VudD0iQWRvYmUgUGhvdG9zaG9w&#10;IENTNiAoTWFjaW50b3NoKSIgc3RFdnQ6Y2hhbmdlZD0iLyIvPiA8cmRmOmxpIHN0RXZ0OmFjdGlv&#10;bj0iY29udmVydGVkIiBzdEV2dDpwYXJhbWV0ZXJzPSJmcm9tIGFwcGxpY2F0aW9uL3BkZiB0byBp&#10;bWFnZS9qcGVnIi8+IDxyZGY6bGkgc3RFdnQ6YWN0aW9uPSJkZXJpdmVkIiBzdEV2dDpwYXJhbWV0&#10;ZXJzPSJjb252ZXJ0ZWQgZnJvbSBhcHBsaWNhdGlvbi92bmQuYWRvYmUucGhvdG9zaG9wIHRvIGlt&#10;YWdlL2pwZWciLz4gPHJkZjpsaSBzdEV2dDphY3Rpb249InNhdmVkIiBzdEV2dDppbnN0YW5jZUlE&#10;PSJ4bXAuaWlkOkNGMzMxRUMzNDYyMDY4MTE4MjJBRkZCODNGMDZGRUYxIiBzdEV2dDp3aGVuPSIy&#10;MDE0LTAxLTE2VDEyOjMxOjA4WiIgc3RFdnQ6c29mdHdhcmVBZ2VudD0iQWRvYmUgUGhvdG9zaG9w&#10;IENTNiAoTWFjaW50b3NoKSIgc3RFdnQ6Y2hhbmdlZD0iLyIvPiA8L3JkZjpTZXE+IDwveG1wTU06&#10;SGlzdG9yeT4gPHhtcFRQZzpNYXhQYWdlU2l6ZSBzdERpbTp3PSI4NDEuODkwMTM3IiBzdERpbTpo&#10;PSI1OTUuMjgwMjczIiBzdERpbTp1bml0PSJQaXhlbHMiLz4gPHhtcFRQZzpQbGF0ZU5hbWVzPiA8&#10;cmRmOlNlcT4gPHJkZjpsaT5DeWFuPC9yZGY6bGk+IDxyZGY6bGk+TWFnZW50YTwvcmRmOmxpPiA8&#10;cmRmOmxpPlllbGxvdzwvcmRmOmxpPiA8cmRmOmxpPkJsYWNrPC9yZGY6bGk+IDwvcmRmOlNlcT4g&#10;PC94bXBUUGc6UGxhdGVOYW1lcz4gPHhtcFRQZzpTd2F0Y2hHcm91cHM+IDxyZGY6U2VxPiA8cmRm&#10;OmxpPiA8cmRmOkRlc2NyaXB0aW9uIHhtcEc6Z3JvdXBOYW1lPSJEZWZhdWx0IFN3YXRjaCBHcm91&#10;cCIgeG1wRzpncm91cFR5cGU9IjAiPiA8eG1wRzpDb2xvcmFudHM+IDxyZGY6U2VxPiA8cmRmOmxp&#10;IHhtcEc6c3dhdGNoTmFtZT0iV2hpdGUiIHhtcEc6bW9kZT0iUkdCIiB4bXBHOnR5cGU9IlBST0NF&#10;U1MiIHhtcEc6cmVkPSIyNTUiIHhtcEc6Z3JlZW49IjI1NSIgeG1wRzpibHVlPSIyNTUiLz4gPHJk&#10;ZjpsaSB4bXBHOnN3YXRjaE5hbWU9IkJsYWNrIiB4bXBHOm1vZGU9IlJHQiIgeG1wRzp0eXBlPSJQ&#10;Uk9DRVNTIiB4bXBHOnJlZD0iMzQiIHhtcEc6Z3JlZW49IjM0IiB4bXBHOmJsdWU9IjMzIi8+IDxy&#10;ZGY6bGkgeG1wRzpzd2F0Y2hOYW1lPSJDTVlLIFJlZCIgeG1wRzptb2RlPSJSR0IiIHhtcEc6dHlw&#10;ZT0iUFJPQ0VTUyIgeG1wRzpyZWQ9IjE5MyIgeG1wRzpncmVlbj0iMTQiIHhtcEc6Ymx1ZT0iMjYi&#10;Lz4gPHJkZjpsaSB4bXBHOnN3YXRjaE5hbWU9IkNNWUsgWWVsbG93IiB4bXBHOm1vZGU9IlJHQiIg&#10;eG1wRzp0eXBlPSJQUk9DRVNTIiB4bXBHOnJlZD0iMjU1IiB4bXBHOmdyZWVuPSIyMzYiIHhtcEc6&#10;Ymx1ZT0iMCIvPiA8cmRmOmxpIHhtcEc6c3dhdGNoTmFtZT0iQ01ZSyBHcmVlbiIgeG1wRzptb2Rl&#10;PSJSR0IiIHhtcEc6dHlwZT0iUFJPQ0VTUyIgeG1wRzpyZWQ9IjQwIiB4bXBHOmdyZWVuPSIxNDgi&#10;IHhtcEc6Ymx1ZT0iNzIiLz4gPHJkZjpsaSB4bXBHOnN3YXRjaE5hbWU9IkNNWUsgQ3lhbiIgeG1w&#10;Rzptb2RlPSJSR0IiIHhtcEc6dHlwZT0iUFJPQ0VTUyIgeG1wRzpyZWQ9IjAiIHhtcEc6Z3JlZW49&#10;IjE1NiIgeG1wRzpibHVlPSIyMjMiLz4gPHJkZjpsaSB4bXBHOnN3YXRjaE5hbWU9IkNNWUsgQmx1&#10;ZSIgeG1wRzptb2RlPSJSR0IiIHhtcEc6dHlwZT0iUFJPQ0VTUyIgeG1wRzpyZWQ9IjUwIiB4bXBH&#10;OmdyZWVuPSI0MyIgeG1wRzpibHVlPSIxMjgiLz4gPHJkZjpsaSB4bXBHOnN3YXRjaE5hbWU9IkNN&#10;WUsgTWFnZW50YSIgeG1wRzptb2RlPSJSR0IiIHhtcEc6dHlwZT0iUFJPQ0VTUyIgeG1wRzpyZWQ9&#10;IjE5NSIgeG1wRzpncmVlbj0iMCIgeG1wRzpibHVlPSIxMjIiLz4gPHJkZjpsaSB4bXBHOnN3YXRj&#10;aE5hbWU9IkM9MTUgTT0xMDAgWT05MCBLPTEwIiB4bXBHOm1vZGU9IlJHQiIgeG1wRzp0eXBlPSJQ&#10;Uk9DRVNTIiB4bXBHOnJlZD0iMTYyIiB4bXBHOmdyZWVuPSIyOCIgeG1wRzpibHVlPSIzOCIvPiA8&#10;cmRmOmxpIHhtcEc6c3dhdGNoTmFtZT0iQz0wIE09OTAgWT04NSBLPTAiIHhtcEc6bW9kZT0iUkdC&#10;IiB4bXBHOnR5cGU9IlBST0NFU1MiIHhtcEc6cmVkPSIxOTgiIHhtcEc6Z3JlZW49IjU0IiB4bXBH&#10;OmJsdWU9IjQ2Ii8+IDxyZGY6bGkgeG1wRzpzd2F0Y2hOYW1lPSJDPTAgTT04MCBZPTk1IEs9MCIg&#10;eG1wRzptb2RlPSJSR0IiIHhtcEc6dHlwZT0iUFJPQ0VTUyIgeG1wRzpyZWQ9IjIwMiIgeG1wRzpn&#10;cmVlbj0iNzkiIHhtcEc6Ymx1ZT0iMzYiLz4gPHJkZjpsaSB4bXBHOnN3YXRjaE5hbWU9IkM9MCBN&#10;PTUwIFk9MTAwIEs9MCIgeG1wRzptb2RlPSJSR0IiIHhtcEc6dHlwZT0iUFJPQ0VTUyIgeG1wRzpy&#10;ZWQ9IjIxOSIgeG1wRzpncmVlbj0iMTQzIiB4bXBHOmJsdWU9IjI3Ii8+IDxyZGY6bGkgeG1wRzpz&#10;d2F0Y2hOYW1lPSJDPTAgTT0zNSBZPTg1IEs9MCIgeG1wRzptb2RlPSJSR0IiIHhtcEc6dHlwZT0i&#10;UFJPQ0VTUyIgeG1wRzpyZWQ9IjIzMCIgeG1wRzpncmVlbj0iMTc2IiB4bXBHOmJsdWU9IjY1Ii8+&#10;IDxyZGY6bGkgeG1wRzpzd2F0Y2hOYW1lPSJDPTUgTT0wIFk9OTAgSz0wIiB4bXBHOm1vZGU9IlJH&#10;QiIgeG1wRzp0eXBlPSJQUk9DRVNTIiB4bXBHOnJlZD0iMjQ3IiB4bXBHOmdyZWVuPSIyMzMiIHht&#10;cEc6Ymx1ZT0iNTgiLz4gPHJkZjpsaSB4bXBHOnN3YXRjaE5hbWU9IkM9MjAgTT0wIFk9MTAwIEs9&#10;MCIgeG1wRzptb2RlPSJSR0IiIHhtcEc6dHlwZT0iUFJPQ0VTUyIgeG1wRzpyZWQ9IjIxOSIgeG1w&#10;RzpncmVlbj0iMjE4IiB4bXBHOmJsdWU9IjM0Ii8+IDxyZGY6bGkgeG1wRzpzd2F0Y2hOYW1lPSJD&#10;PTUwIE09MCBZPTEwMCBLPTAiIHhtcEc6bW9kZT0iUkdCIiB4bXBHOnR5cGU9IlBST0NFU1MiIHht&#10;cEc6cmVkPSIxNjAiIHhtcEc6Z3JlZW49IjE5MSIgeG1wRzpibHVlPSI1NiIvPiA8cmRmOmxpIHht&#10;cEc6c3dhdGNoTmFtZT0iQz03NSBNPTAgWT0xMDAgSz0wIiB4bXBHOm1vZGU9IlJHQiIgeG1wRzp0&#10;eXBlPSJQUk9DRVNTIiB4bXBHOnJlZD0iMTA1IiB4bXBHOmdyZWVuPSIxNjciIHhtcEc6Ymx1ZT0i&#10;NjYiLz4gPHJkZjpsaSB4bXBHOnN3YXRjaE5hbWU9IkM9ODUgTT0xMCBZPTEwMCBLPTEwIiB4bXBH&#10;Om1vZGU9IlJHQiIgeG1wRzp0eXBlPSJQUk9DRVNTIiB4bXBHOnJlZD0iNzciIHhtcEc6Z3JlZW49&#10;IjEzOSIgeG1wRzpibHVlPSI2MyIvPiA8cmRmOmxpIHhtcEc6c3dhdGNoTmFtZT0iQz05MCBNPTMw&#10;IFk9OTUgSz0zMCIgeG1wRzptb2RlPSJSR0IiIHhtcEc6dHlwZT0iUFJPQ0VTUyIgeG1wRzpyZWQ9&#10;IjU2IiB4bXBHOmdyZWVuPSIxMDIiIHhtcEc6Ymx1ZT0iNTciLz4gPHJkZjpsaSB4bXBHOnN3YXRj&#10;aE5hbWU9IkM9NzUgTT0wIFk9NzUgSz0wIiB4bXBHOm1vZGU9IlJHQiIgeG1wRzp0eXBlPSJQUk9D&#10;RVNTIiB4bXBHOnJlZD0iMTAzIiB4bXBHOmdyZWVuPSIxNjkiIHhtcEc6Ymx1ZT0iMTA2Ii8+IDxy&#10;ZGY6bGkgeG1wRzpzd2F0Y2hOYW1lPSJDPTgwIE09MTAgWT00NSBLPTAiIHhtcEc6bW9kZT0iUkdC&#10;IiB4bXBHOnR5cGU9IlBST0NFU1MiIHhtcEc6cmVkPSI4NiIgeG1wRzpncmVlbj0iMTU5IiB4bXBH&#10;OmJsdWU9IjE1MiIvPiA8cmRmOmxpIHhtcEc6c3dhdGNoTmFtZT0iQz03MCBNPTE1IFk9MCBLPTAi&#10;IHhtcEc6bW9kZT0iUkdCIiB4bXBHOnR5cGU9IlBST0NFU1MiIHhtcEc6cmVkPSIxMDQiIHhtcEc6&#10;Z3JlZW49IjE2NyIgeG1wRzpibHVlPSIyMjEiLz4gPHJkZjpsaSB4bXBHOnN3YXRjaE5hbWU9IkM9&#10;ODUgTT01MCBZPTAgSz0wIiB4bXBHOm1vZGU9IlJHQiIgeG1wRzp0eXBlPSJQUk9DRVNTIiB4bXBH&#10;OnJlZD0iNjgiIHhtcEc6Z3JlZW49IjExMiIgeG1wRzpibHVlPSIxNzkiLz4gPHJkZjpsaSB4bXBH&#10;OnN3YXRjaE5hbWU9IkM9MTAwIE09OTUgWT01IEs9MCIgeG1wRzptb2RlPSJSR0IiIHhtcEc6dHlw&#10;ZT0iUFJPQ0VTUyIgeG1wRzpyZWQ9IjQ5IiB4bXBHOmdyZWVuPSI1MCIgeG1wRzpibHVlPSIxMjgi&#10;Lz4gPHJkZjpsaSB4bXBHOnN3YXRjaE5hbWU9IkM9MTAwIE09MTAwIFk9MjUgSz0yNSIgeG1wRzpt&#10;b2RlPSJSR0IiIHhtcEc6dHlwZT0iUFJPQ0VTUyIgeG1wRzpyZWQ9IjQ0IiB4bXBHOmdyZWVuPSI0&#10;MCIgeG1wRzpibHVlPSI5MSIvPiA8cmRmOmxpIHhtcEc6c3dhdGNoTmFtZT0iQz03NSBNPTEwMCBZ&#10;PTAgSz0wIiB4bXBHOm1vZGU9IlJHQiIgeG1wRzp0eXBlPSJQUk9DRVNTIiB4bXBHOnJlZD0iODki&#10;IHhtcEc6Z3JlZW49IjQwIiB4bXBHOmJsdWU9IjEyNyIvPiA8cmRmOmxpIHhtcEc6c3dhdGNoTmFt&#10;ZT0iQz01MCBNPTEwMCBZPTAgSz0wIiB4bXBHOm1vZGU9IlJHQiIgeG1wRzp0eXBlPSJQUk9DRVNT&#10;IiB4bXBHOnJlZD0iMTI4IiB4bXBHOmdyZWVuPSIzMyIgeG1wRzpibHVlPSIxMjYiLz4gPHJkZjps&#10;aSB4bXBHOnN3YXRjaE5hbWU9IkM9MzUgTT0xMDAgWT0zNSBLPTEwIiB4bXBHOm1vZGU9IlJHQiIg&#10;eG1wRzp0eXBlPSJQUk9DRVNTIiB4bXBHOnJlZD0iMTM4IiB4bXBHOmdyZWVuPSIzMSIgeG1wRzpi&#10;bHVlPSI5MCIvPiA8cmRmOmxpIHhtcEc6c3dhdGNoTmFtZT0iQz0xMCBNPTEwMCBZPTUwIEs9MCIg&#10;eG1wRzptb2RlPSJSR0IiIHhtcEc6dHlwZT0iUFJPQ0VTUyIgeG1wRzpyZWQ9IjE4MiIgeG1wRzpn&#10;cmVlbj0iMTkiIHhtcEc6Ymx1ZT0iODEiLz4gPHJkZjpsaSB4bXBHOnN3YXRjaE5hbWU9IkM9MCBN&#10;PTk1IFk9MjAgSz0wIiB4bXBHOm1vZGU9IlJHQiIgeG1wRzp0eXBlPSJQUk9DRVNTIiB4bXBHOnJl&#10;ZD0iMTk3IiB4bXBHOmdyZWVuPSIzMyIgeG1wRzpibHVlPSIxMTIiLz4gPHJkZjpsaSB4bXBHOnN3&#10;YXRjaE5hbWU9IkM9MjUgTT0yNSBZPTQwIEs9MCIgeG1wRzptb2RlPSJSR0IiIHhtcEc6dHlwZT0i&#10;UFJPQ0VTUyIgeG1wRzpyZWQ9IjE5NiIgeG1wRzpncmVlbj0iMTg1IiB4bXBHOmJsdWU9IjE1OCIv&#10;PiA8cmRmOmxpIHhtcEc6c3dhdGNoTmFtZT0iQz00MCBNPTQ1IFk9NTAgSz01IiB4bXBHOm1vZGU9&#10;IlJHQiIgeG1wRzp0eXBlPSJQUk9DRVNTIiB4bXBHOnJlZD0iMTU1IiB4bXBHOmdyZWVuPSIxMzYi&#10;IHhtcEc6Ymx1ZT0iMTIyIi8+IDxyZGY6bGkgeG1wRzpzd2F0Y2hOYW1lPSJDPTUwIE09NTAgWT02&#10;MCBLPTI1IiB4bXBHOm1vZGU9IlJHQiIgeG1wRzp0eXBlPSJQUk9DRVNTIiB4bXBHOnJlZD0iMTE3&#10;IiB4bXBHOmdyZWVuPSIxMDUiIHhtcEc6Ymx1ZT0iODkiLz4gPHJkZjpsaSB4bXBHOnN3YXRjaE5h&#10;bWU9IkM9NTUgTT02MCBZPTY1IEs9NDAiIHhtcEc6bW9kZT0iUkdCIiB4bXBHOnR5cGU9IlBST0NF&#10;U1MiIHhtcEc6cmVkPSI5NCIgeG1wRzpncmVlbj0iNzkiIHhtcEc6Ymx1ZT0iNjgiLz4gPHJkZjps&#10;aSB4bXBHOnN3YXRjaE5hbWU9IkM9MjUgTT00MCBZPTY1IEs9MCIgeG1wRzptb2RlPSJSR0IiIHht&#10;cEc6dHlwZT0iUFJPQ0VTUyIgeG1wRzpyZWQ9IjE4OCIgeG1wRzpncmVlbj0iMTU1IiB4bXBHOmJs&#10;dWU9IjEwNSIvPiA8cmRmOmxpIHhtcEc6c3dhdGNoTmFtZT0iQz0zMCBNPTUwIFk9NzUgSz0xMCIg&#10;eG1wRzptb2RlPSJSR0IiIHhtcEc6dHlwZT0iUFJPQ0VTUyIgeG1wRzpyZWQ9IjE2MyIgeG1wRzpn&#10;cmVlbj0iMTI2IiB4bXBHOmJsdWU9Ijc4Ii8+IDxyZGY6bGkgeG1wRzpzd2F0Y2hOYW1lPSJDPTM1&#10;IE09NjAgWT04MCBLPTI1IiB4bXBHOm1vZGU9IlJHQiIgeG1wRzp0eXBlPSJQUk9DRVNTIiB4bXBH&#10;OnJlZD0iMTMyIiB4bXBHOmdyZWVuPSI5NiIgeG1wRzpibHVlPSI1OSIvPiA8cmRmOmxpIHhtcEc6&#10;c3dhdGNoTmFtZT0iQz00MCBNPTY1IFk9OTAgSz0zNSIgeG1wRzptb2RlPSJSR0IiIHhtcEc6dHlw&#10;ZT0iUFJPQ0VTUyIgeG1wRzpyZWQ9IjExNCIgeG1wRzpncmVlbj0iNzkiIHhtcEc6Ymx1ZT0iNDMi&#10;Lz4gPHJkZjpsaSB4bXBHOnN3YXRjaE5hbWU9IkM9NDAgTT03MCBZPTEwMCBLPTUwIiB4bXBHOm1v&#10;ZGU9IlJHQiIgeG1wRzp0eXBlPSJQUk9DRVNTIiB4bXBHOnJlZD0iOTQiIHhtcEc6Z3JlZW49IjYy&#10;IiB4bXBHOmJsdWU9IjI3Ii8+IDxyZGY6bGkgeG1wRzpzd2F0Y2hOYW1lPSJDPTUwIE09NzAgWT04&#10;MCBLPTcwIiB4bXBHOm1vZGU9IlJHQiIgeG1wRzp0eXBlPSJQUk9DRVNTIiB4bXBHOnJlZD0iNjMi&#10;IHhtcEc6Z3JlZW49IjQ1IiB4bXBHOmJsdWU9IjMxIi8+IDxyZGY6bGkgeG1wRzpzd2F0Y2hOYW1l&#10;PSJDYXBpdGEgRGFyayBHcmV5IDIwMTIiIHhtcEc6dHlwZT0iUFJPQ0VTUyIgeG1wRzp0aW50PSIx&#10;MDAuMDAwMDAwIiB4bXBHOm1vZGU9IlJHQiIgeG1wRzpyZWQ9IjExOCIgeG1wRzpncmVlbj0iMTE5&#10;IiB4bXBHOmJsdWU9IjEyMCIvPiA8L3JkZjpTZXE+IDwveG1wRzpDb2xvcmFudHM+IDwvcmRmOkRl&#10;c2NyaXB0aW9uPiA8L3JkZjpsaT4gPHJkZjpsaT4gPHJkZjpEZXNjcmlwdGlvbiB4bXBHOmdyb3Vw&#10;TmFtZT0iR3JheXMiIHhtcEc6Z3JvdXBUeXBlPSIxIj4gPHhtcEc6Q29sb3JhbnRzPiA8cmRmOlNl&#10;cT4gPHJkZjpsaSB4bXBHOnN3YXRjaE5hbWU9IkM9MCBNPTAgWT0wIEs9MTAwIiB4bXBHOm1vZGU9&#10;IlJHQiIgeG1wRzp0eXBlPSJQUk9DRVNTIiB4bXBHOnJlZD0iMzQiIHhtcEc6Z3JlZW49IjM0IiB4&#10;bXBHOmJsdWU9IjMzIi8+IDxyZGY6bGkgeG1wRzpzd2F0Y2hOYW1lPSJDPTAgTT0wIFk9MCBLPTkw&#10;IiB4bXBHOm1vZGU9IlJHQiIgeG1wRzp0eXBlPSJQUk9DRVNTIiB4bXBHOnJlZD0iNjIiIHhtcEc6&#10;Z3JlZW49IjYyIiB4bXBHOmJsdWU9IjYxIi8+IDxyZGY6bGkgeG1wRzpzd2F0Y2hOYW1lPSJDPTAg&#10;TT0wIFk9MCBLPTgwIiB4bXBHOm1vZGU9IlJHQiIgeG1wRzp0eXBlPSJQUk9DRVNTIiB4bXBHOnJl&#10;ZD0iODgiIHhtcEc6Z3JlZW49Ijg4IiB4bXBHOmJsdWU9Ijg3Ii8+IDxyZGY6bGkgeG1wRzpzd2F0&#10;Y2hOYW1lPSJDPTAgTT0wIFk9MCBLPTcwIiB4bXBHOm1vZGU9IlJHQiIgeG1wRzp0eXBlPSJQUk9D&#10;RVNTIiB4bXBHOnJlZD0iMTExIiB4bXBHOmdyZWVuPSIxMTAiIHhtcEc6Ymx1ZT0iMTEwIi8+IDxy&#10;ZGY6bGkgeG1wRzpzd2F0Y2hOYW1lPSJDPTAgTT0wIFk9MCBLPTYwIiB4bXBHOm1vZGU9IlJHQiIg&#10;eG1wRzp0eXBlPSJQUk9DRVNTIiB4bXBHOnJlZD0iMTMzIiB4bXBHOmdyZWVuPSIxMzMiIHhtcEc6&#10;Ymx1ZT0iMTMzIi8+IDxyZGY6bGkgeG1wRzpzd2F0Y2hOYW1lPSJDPTAgTT0wIFk9MCBLPTUwIiB4&#10;bXBHOm1vZGU9IlJHQiIgeG1wRzp0eXBlPSJQUk9DRVNTIiB4bXBHOnJlZD0iMTU0IiB4bXBHOmdy&#10;ZWVuPSIxNTQiIHhtcEc6Ymx1ZT0iMTU0Ii8+IDxyZGY6bGkgeG1wRzpzd2F0Y2hOYW1lPSJDPTAg&#10;TT0wIFk9MCBLPTQwIiB4bXBHOm1vZGU9IlJHQiIgeG1wRzp0eXBlPSJQUk9DRVNTIiB4bXBHOnJl&#10;ZD0iMTc2IiB4bXBHOmdyZWVuPSIxNzYiIHhtcEc6Ymx1ZT0iMTc1Ii8+IDxyZGY6bGkgeG1wRzpz&#10;d2F0Y2hOYW1lPSJDPTAgTT0wIFk9MCBLPTMwIiB4bXBHOm1vZGU9IlJHQiIgeG1wRzp0eXBlPSJQ&#10;Uk9DRVNTIiB4bXBHOnJlZD0iMTk2IiB4bXBHOmdyZWVuPSIxOTYiIHhtcEc6Ymx1ZT0iMTk2Ii8+&#10;IDxyZGY6bGkgeG1wRzpzd2F0Y2hOYW1lPSJDPTAgTT0wIFk9MCBLPTIwIiB4bXBHOm1vZGU9IlJH&#10;QiIgeG1wRzp0eXBlPSJQUk9DRVNTIiB4bXBHOnJlZD0iMjE2IiB4bXBHOmdyZWVuPSIyMTYiIHht&#10;cEc6Ymx1ZT0iMjE2Ii8+IDxyZGY6bGkgeG1wRzpzd2F0Y2hOYW1lPSJDPTAgTT0wIFk9MCBLPTEw&#10;IiB4bXBHOm1vZGU9IlJHQiIgeG1wRzp0eXBlPSJQUk9DRVNTIiB4bXBHOnJlZD0iMjM1IiB4bXBH&#10;OmdyZWVuPSIyMzUiIHhtcEc6Ymx1ZT0iMjM1Ii8+IDxyZGY6bGkgeG1wRzpzd2F0Y2hOYW1lPSJD&#10;PTAgTT0wIFk9MCBLPTUiIHhtcEc6bW9kZT0iUkdCIiB4bXBHOnR5cGU9IlBST0NFU1MiIHhtcEc6&#10;cmVkPSIyNDUiIHhtcEc6Z3JlZW49IjI0NSIgeG1wRzpibHVlPSIyNDUiLz4gPC9yZGY6U2VxPiA8&#10;L3htcEc6Q29sb3JhbnRzPiA8L3JkZjpEZXNjcmlwdGlvbj4gPC9yZGY6bGk+IDxyZGY6bGk+IDxy&#10;ZGY6RGVzY3JpcHRpb24geG1wRzpncm91cE5hbWU9IkJyaWdodHMiIHhtcEc6Z3JvdXBUeXBlPSIx&#10;Ij4gPHhtcEc6Q29sb3JhbnRzPiA8cmRmOlNlcT4gPHJkZjpsaSB4bXBHOnN3YXRjaE5hbWU9IkM9&#10;MCBNPTEwMCBZPTEwMCBLPTAiIHhtcEc6bW9kZT0iUkdCIiB4bXBHOnR5cGU9IlBST0NFU1MiIHht&#10;cEc6cmVkPSIxOTMiIHhtcEc6Z3JlZW49IjE0IiB4bXBHOmJsdWU9IjI2Ii8+IDxyZGY6bGkgeG1w&#10;Rzpzd2F0Y2hOYW1lPSJDPTAgTT03NSBZPTEwMCBLPTAiIHhtcEc6bW9kZT0iUkdCIiB4bXBHOnR5&#10;cGU9IlBST0NFU1MiIHhtcEc6cmVkPSIyMDQiIHhtcEc6Z3JlZW49IjkwIiB4bXBHOmJsdWU9IjI4&#10;Ii8+IDxyZGY6bGkgeG1wRzpzd2F0Y2hOYW1lPSJDPTAgTT0xMCBZPTk1IEs9MCIgeG1wRzptb2Rl&#10;PSJSR0IiIHhtcEc6dHlwZT0iUFJPQ0VTUyIgeG1wRzpyZWQ9IjI0OCIgeG1wRzpncmVlbj0iMjIw&#10;IiB4bXBHOmJsdWU9IjQwIi8+IDxyZGY6bGkgeG1wRzpzd2F0Y2hOYW1lPSJDPTg1IE09MTAgWT0x&#10;MDAgSz0wIiB4bXBHOm1vZGU9IlJHQiIgeG1wRzp0eXBlPSJQUk9DRVNTIiB4bXBHOnJlZD0iODIi&#10;IHhtcEc6Z3JlZW49IjE0OSIgeG1wRzpibHVlPSI2OCIvPiA8cmRmOmxpIHhtcEc6c3dhdGNoTmFt&#10;ZT0iQz0xMDAgTT05MCBZPTAgSz0wIiB4bXBHOm1vZGU9IlJHQiIgeG1wRzp0eXBlPSJQUk9DRVNT&#10;IiB4bXBHOnJlZD0iNDciIHhtcEc6Z3JlZW49IjU1IiB4bXBHOmJsdWU9IjEzNCIvPiA8cmRmOmxp&#10;IHhtcEc6c3dhdGNoTmFtZT0iQz02MCBNPTkwIFk9MCBLPTAiIHhtcEc6bW9kZT0iUkdCIiB4bXBH&#10;OnR5cGU9IlBST0NFU1MiIHhtcEc6cmVkPSIxMTQiIHhtcEc6Z3JlZW49IjU2IiB4bXBHOmJsdWU9&#10;IjEzNSIvPiA8L3JkZjpTZXE+IDwveG1wRzpDb2xvcmFudHM+IDwvcmRmOkRlc2NyaXB0aW9uPiA8&#10;L3JkZjpsaT4gPC9yZGY6U2VxPiA8L3htcFRQZzpTd2F0Y2hHcm91cHM+IDwvcmRmOkRlc2NyaXB0&#10;aW9uPiA8L3JkZjpSREY+IDwveDp4bXBtZXRhPi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Dw/eHBhY2tldCBlbmQ9InciPz7/4gJASUNDX1BST0ZJ&#10;TEUAAQEAAAIwQURCRQIQAABtbnRyUkdCIFhZWiAHzwAGAAMAAAAAAABhY3NwQVBQTAAAAABub25l&#10;AAAAAAAAAAAAAAAAAAAAAAAA9tYAAQAAAADTLUFEQkUAAAAAAAAAAAAAAAAAAAAAAAAAAAAAAAAA&#10;AAAAAAAAAAAAAAAAAAAAAAAAAAAAAApjcHJ0AAAA/AAAADJkZXNjAAABMAAAAGt3dHB0AAABnAAA&#10;ABRia3B0AAABsAAAABRyVFJDAAABxAAAAA5nVFJDAAAB1AAAAA5iVFJDAAAB5AAAAA5yWFlaAAAB&#10;9AAAABRnWFlaAAACCAAAABRiWFlaAAACHAAAABR0ZXh0AAAAAENvcHlyaWdodCAxOTk5IEFkb2Jl&#10;IFN5c3RlbXMgSW5jb3Jwb3JhdGVkAAAAZGVzYwAAAAAAAAARQWRvYmUgUkdCICgxOTk4KQAAAAAA&#10;AAAAAAAAAAAAAAAAAAAAAAAAAAAAAAAAAAAAAAAAAAAAAAAAAAAAAAAAAAAAAAAAAAAAAAAAAAAA&#10;AAAAAAAAAAAAAAAAAAAAAAAAWFlaIAAAAAAAAPNRAAEAAAABFsxYWVogAAAAAAAAAAAAAAAAAAAA&#10;AGN1cnYAAAAAAAAAAQIzAABjdXJ2AAAAAAAAAAECMwAAY3VydgAAAAAAAAABAjMAAFhZWiAAAAAA&#10;AACcGAAAT6UAAAT8WFlaIAAAAAAAADSNAACgLAAAD5VYWVogAAAAAAAAJjEAABAvAAC+nP/uAA5B&#10;ZG9iZQBkQAAAAAH/2wCEAAEBAQEBAQEBAQEBAQEBAQEBAQEBAQEBAQEBAQECAQEBAQEBAgICAgIC&#10;AgICAgICAgIDAwMDAwMDAwMDAwMDAwMBAQEBAQEBAgEBAgMCAgIDAwMDAwMDAwMDAwMDAwMDAwMD&#10;AwMDAwMDAwMDAwMDAwMDAwMDAwMDAwMDAwMDAwMDA//AABEIA08KcQMBEQACEQEDEQH/3QAEAU//&#10;xAGiAAAABgIDAQAAAAAAAAAAAAAHCAYFBAkDCgIBAAsBAAAGAwEBAQAAAAAAAAAAAAYFBAMHAggB&#10;CQAKCxAAAgEDBAEDAwIDAwMCBgl1AQIDBBEFEgYhBxMiAAgxFEEyIxUJUUIWYSQzF1JxgRhikSVD&#10;obHwJjRyChnB0TUn4VM2gvGSokRUc0VGN0djKFVWVxqywtLi8mSDdJOEZaOzw9PjKThm83UqOTpI&#10;SUpYWVpnaGlqdnd4eXqFhoeIiYqUlZaXmJmapKWmp6ipqrS1tre4ubrExcbHyMnK1NXW19jZ2uTl&#10;5ufo6er09fb3+Pn6EQACAQMCBAQDBQQEBAYGBW0BAgMRBCESBTEGACITQVEHMmEUcQhCgSORFVKh&#10;YhYzCbEkwdFDcvAX4YI0JZJTGGNE8aKyJjUZVDZFZCcKc4OTRnTC0uLyVWV1VjeEhaOzw9Pj8yka&#10;lKS0xNTk9JWltcXV5fUoR1dmOHaGlqa2xtbm9md3h5ent8fX5/dIWGh4iJiouMjY6Pg5SVlpeYmZ&#10;qbnJ2en5KjpKWmp6ipqqusra6vr/2gAMAwEAAhEDEQA/AN/j37r3Xvfuvde9+691737r3Xvfuvde&#10;9+691737r3Xvfuvde9+691737r3Xvfuvde9+691737r3Xvfuvde9+691737r3Xvfuvde9+691737&#10;r3Xvfuvde9+691737r3Xvfuvde9+691737r3Xvfuvde9+691737r3Xvfuvde9+691737r3Xvfuvd&#10;e9+691737r3Xvfuvde9+691737r3Xvfuvde9+691737r3Sd3Ru/aeyMVNnt6bo27tDB0/wDwIzO6&#10;M3jcBioLDUfNkcrLFCvAJ9Tj25FDLO/hwqXb0UEn9g690QDs/wDm/fyyeoWqY94/NTo6pno9a1VJ&#10;sHck3bVbDJHxJA9D1RBmpvIp4aPRqB4IuLez+25R5mu6eDZSiv8AGPD/AOrhXqpZR59V6dk/8Kf/&#10;AOWjspp4toR9/wDcEq6lp59kdX0eDx0zi+h5Zuz8rt+oSM/lhSMw/wBQfp7EFt7ZcyzZm8KH/TOS&#10;f+MK4/n1Qyr0RXsD/hW/sql88PVnwo3Rmw2pabJdgdz4na3i/wBTLPhdu4DMeT/GNcgn/B/Z5B7T&#10;THN1eqvySMt/Muv+Dqpm9B0S3ev/AAq/+a+TM0ewugPjLtCCTUI5dw0HZu9chTof0mKopdwYenLj&#10;/VPSMv8AtH9DiH2r2Vcz3Ez/AGFFH/HGP8+qGdq4A6KVvD/hSV/Nc3M0jYbt7rzr1ZNWmPZ/SvXN&#10;YsNxx4237RZxuPxqY+zaH255Wj+OF5P9NI4/46V6qZpOi07p/nafzVN4eT+LfNLtOk8urV/dak2Z&#10;sa2r6+P+5OKx+j/DRa349mUXJfK0PwWSH/Tam/48x6r4snr0AOd/mO/zBdy61zfzi+W1dDJfXSn5&#10;Eds09Cb/AF/3H0mWjgH+wj9r4+Xdgi+CygH/ADajr+3TXrWt/U9A3mvkp8jNyMz7i7+7rzzvfW+a&#10;7U31lGe5udTV1fITz/X2sTbduj/s4I1+xFH+Ada1H16DfJ7w3bmtX8Z3TuPLa76/4nm8nX67nUdX&#10;3Ur3ueefahYYk+BQPsAHWuvrF/y3P+3d3wL/APFMfi9/75HB+8VuY/8AlYb/AP56Jv8Aq43S9PgH&#10;2Do6Xsm6t1737r3Xvfuvde9+691737r3Xvfuvde9+691737r3Xvfuvde9+691737r3QYdxd1dS/H&#10;zr3Pdr939i7Q6s642xAs+b3hvbN0WCwtGZDppqRKmtZTNVVD/tUtJAHnnkKxwxvIyqVNpZ3V/Otr&#10;ZxtLI3BVFT/xQ8ycDievAE8OtcTuT/hWd/Lj2BnqzBdZ7H+RPesNHNJGu7dt7N25srZuQRCVWXGy&#10;dhZbH5ogkX/yjBw8G9yePcgWntfzBOge5eKCv4SxZh9ulSv7GPVwh6BD/oML+I//AHif8jf/AD9d&#10;Z/8A1w9rP9ajdf8AlKi/Y/8Am634Z69/0GF/Ef8A7xP+Rv8A5+us/wD64e/f61G6/wDKVF+x/wDN&#10;17wz17/oML+I/wD3if8AI3/z9dZ//XD37/Wo3X/lKi/Y/wDm694Z69/0GF/Ef/vE/wCRv/n66z/+&#10;uHv3+tRuv/KVF+x/83XvDPXv+gwv4j/94n/I3/z9dZ//AFw9+/1qN1/5Sov2P/m694Z69/0GF/Ef&#10;/vE/5G/+frrP/wCuHv3+tRuv/KVF+x/83XvDPUym/wCFg/w2fT958Wfk1ACTq+2q+rKuy29JUS5m&#10;G5J+oNrf1Pup9qd28rmH/jf/AED17wz0JOA/4V2fy4si8UOc6a+Y+3XcjXUtsHp7LY+H+peWh319&#10;wf8AkGlPtO/tZzAuUmgb/bSA/wA46fz614Z6M9sX/hTr/KH3hJFFmu6uw+tHm0gHfXSHZc8aOxsE&#10;ln2DQ51E5+rswQfUsBc+y6b255qiykKyf6WRP+fivWtDdH86o/myfy0+62poevPnB8b66vrGRKPC&#10;7i7MwGwNx1kjmyxUm2uwZMXkJX/qiUxI/I9kd1yvzDZ5uLOUAeYQsP2rUfz61pb06P5jMnjc1QUm&#10;Vw+Rocti6+FaihyWMq6evoKynf8ARPSVlKzxyIfwyMQf6+yNlZGKuCCOIOD1rqd7r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/9Df49+691737r3Xvfuvde9+691737r3Xvfuvde9+691737r3Xvfuvde9+69&#10;1737r3Xvfuvde9+691737r3Xvfuvde9+691737r3Xvfuvde9+691737r3Xvfuvde9+691737r3Xv&#10;fuvde9+691737r3Xvfuvde9+691737r3Xvfuvde9+691737r3Xvfuvde9+691737r3XvfuvdF37w&#10;+XPxe+NVHJWd+fIDqTqYrB9xFjd7b62/h9wV8enWBiNsTz/xGtcr6hHSUsjEXIFh7MbHZ913M02+&#10;3km+aoSB9rUoPzI63Q9Us96f8KdP5dPWLVtB1hB3D8hstCZI6Sp2Vsk7O2jLURixFXnezZsTXJEW&#10;GkTU2HqAfqoKkMRtY+2HMdzRrrw7Yf0m1N+xNQ/aw69SnVOfdv8Awq9+Tm5HqqPoH439PdU4+XyR&#10;Q5LsPNbo7b3HFH9I6ulbFttnHwynhtE9FVItyvrtr9jCy9p9siodwuZJT6IFjH89Z/YR1UmnVSvc&#10;v87L+aH3f91BuX5d9j7UxlTrVMT1EMJ03BTU7/WljyPWlJjMhKnJBNVWyuRwzEcexZack8r2IBis&#10;0Y+slZP5OWH7AOmyTXqtbeO/N89h5Z89v/ee7N85yXV5MzvDcWY3NlZNban15HNTTzG55N35PsRw&#10;wQW6eHboqL6KAo/YKdNtx6SR93PHrXl1w9+6b6978eHXuuJ+vunVTx6697611737r3Xvfuvde9+6&#10;91737r3X1rv5bn/bu74F/wDimPxe/wDfI4P3ijzH/wArDf8A/PRN/wBXG6Xp8A+wdHS9k3Vuve/d&#10;e697917r3v3Xuve/de697917r3v3Xuve/de697917r3v3XuoGUymNweMyOazFdS4vEYegrMplcnX&#10;zx0tDjsbj6dquurqypmISOKGJGkkdiAqgkmw92VWdgiCpJoAPMngOvdfJ7/nG/zTeyf5mXyZ3Hnk&#10;zuYxvxq67zuWwfx660M1TSYqi23SztQr2FnsQSEfcGeRfu6uaVWkpoXjoI3MVOGfJ3lPlq35d25U&#10;0g3EgBlfzJ46Qf4V4D1NW4np9V0jqob2Kurde9+691737r3Xvfuvde9+691737r3Xvfuvde9+691&#10;737r3Xvfuvde9+690NvTfyW+RPx3yqZvoXvXt3prJrMJ3qesuw917K+6cEFkr4Nv1dPHURuAFkin&#10;R0dfS6spI9o7vbrC/XRfQpMP6aq37Kg0/LrVAer0/jH/AMKj/wCZl0bJQYztXMddfKbaVO0UU9J2&#10;ntOl27vSKgjtqhxe/OuRi3M5t/wKzFDkm5Nw3FgXuPtty7e1a2D2z/0Gqtfmr1x8lK9VKA9bOHw4&#10;/wCFSf8AL6+RM+K2v3rBu34gb+r/AAwF+wzHu/qWevmsBTUXam2oEamRTqL1Wew2Mp1FrzEmwjnd&#10;vbbfbAGSy03aD+DtenzQ8fsVmPy6oUI4Z62ONn7y2h2FtrD702Duvbe+Nnbio0yO392bQzmM3Ltr&#10;OY+UkR12HzuGlmpamFiCFlhlZTY2PsASwywSGGdSjrgqwIIPoQcjqnSk9t9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Hf49+6&#10;91737r3Xvfuvde9+691737r3Xvfuvde9+691737r3Xvfuvde9+691737r3Xvfuvde9+691737r3X&#10;vfuvde9+691737r3Xvfuvde9+691737r3Xvfuvde9+691737r3Xvfuvde9+691737r3Xvfuvde9+&#10;691737r3Xvfuvde9+691737r3XvfuvdV/fJ7+aV8CviC2Qx3dnyO2Lj93Y4SpP11tGpqOwuxY6tO&#10;Eoq7aGyUrqrHvI3pSTKLTRXuWkUAkCPauUuYt6o1hauUP427E+0M1Af9rU/LpxYpHyox1ryfJf8A&#10;4Vd4qmauw/xD+NFTk3VpY6Lf3yCzAoKMsl0WRes9gVLzSxufWjybmgfSAGhDMQkj7X7ROaPvN1T1&#10;SEVP+9uKf8YP29PC2p8R/Z1QR8jP51X8yn5L/f0O7vkxu/Y2160yIdmdLeDqPBx0kt/Lj6iu2aKf&#10;LV1OwNmjymTqtQ9JJHHuQdt5H5Y2vuhtVkcfil/UP20aqg/6VR14xovAdVZV9dW5OsqshkqyqyFf&#10;WzSVNZXVtRLV1lXUzNrlqKmpnLPI7Eks7MSTyT7E4VVUKooBwA6q3UA+9Hj0y3XA/X3Q9Nnj1jPv&#10;R4dNnj1xPuo6o3HrifdTx615dcPfum+ve/Hh17rifr7p1U8euve+tde9+691737r3Xvfuvde9+69&#10;19a7+W5/27u+Bf8A4pj8Xv8A3yOD94o8x/8AKw3/APz0Tf8AVxul6fAPsHR0vZN1br3v3Xuve/de&#10;697917r3v3Xuve/de697917r3v3Xuve/de697917qsL+dH2DmOsf5Vnzn3VgaiWkyc3Qu5dnxVVO&#10;7RVFPT9kVNP11kJoJU9SOtPlZSjqQymzKQQCBHyhAlzzNZRPkeKG/wB4q4/mvW1+IdfIw95TdKOv&#10;e/de697917r3v3Xuve/de697917r3v3Xuve/de697917r3v3Xuve/de697917r3v3Xuve/de6979&#10;17o7fwz/AJi3zF+Au7I9z/GTurc+ycfPXR124eva2obcHVe8SoEcqbq69yxkx1RI8QMK10cUdbCp&#10;P21TC9mBPu+wbTvkXh7jCHNKBuDr/pWGR9nA+YPWiAePW93/ACxP+FMvxm+XtTt3qP5V0mE+K/yB&#10;yclLi8bl63KSnofsTLzkRQw7f3Zl3Mu3qyoe4ixmemaEkxxQZOqqJVhEKcx+3e47UGutsJuYBkin&#10;6iD5qPiA9Vz5lQBXpooRw62dVYMAykMrAMrKQQwIuCCPqD7jnqnXfv3Xuve/de697917r3v3Xuve&#10;/de697917r3v3Xuve/de697917r3v3Xuve/de697917r3v3Xuve/de697917r3v3Xuve/de69791&#10;7r3v3Xuve/de697917r3v3Xuve/de697917r3v3Xuve/de6rX/mZfzRvjt/K86fx3Yvcr5PdG9N5&#10;1GRxfU3T21ZqNN4diZjGQxy5KZJ60+HH4ig81Ocpl6hWSASxRxRVFTNBTSiHl3lu/wCZLs29pRUS&#10;heRvhQHh9rGhoo40NSACRtVLcOtMztL/AIVz/P8A3NnauXqrpr4zdW7VM7vjMXl9v787G3RDTl7p&#10;Bldz1WcxlFUsq2GunwlLc3OkXAEt23tZscaAXM00reZBVB+Q0kj82PTojHn0kNsf8K1P5meGyNPU&#10;Z7Y3xR3fjlmU1eNyHWm/cU81P9JYqauwW7KdontcpI6SBW5ZHHpL0ntdy660R5kPqHU/yKHr2het&#10;qX+UJ/Pd6S/mhVWU6pzez5Oivk5tzBzbhqetqzPR7i2xvzb1AyQ5XcHW25ZYKSaZ6QuktfiKulSo&#10;p4nEkUlbDFUTwxnzVyVectgXKP49sxprpQqTwDjNK+TA0JwaEgFtlK9Xy+wT1X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/9Lf49+691737r3Xvfuvde9+691737r3Xvfu&#10;vde9+691737r3Xvfuvde9+691737r3Xvfuvde9+691737r3Xvfuvde9+691737r3Xvfuvde9+691&#10;737r3Xvfuvde9+691737r3Xvfuvde9+691737r3Xvfuvde9+691737r3XvfuvdBB3T8gOkfjltGf&#10;fne/auxep9pQ+VUzG+Nx47BR19REnkagw1NVuJ6+qII0UlFFLM5ICRsSB7Xbftm4brP9NtsLzv6I&#10;pNPmaYA+ZoPn1eOOSU6YwSfl1rcfLP8A4VHfH/Yf8T238ROqNx955+LzU9L2F2D951z1nFKL+DIY&#10;7AOj7hykVx66eqgxDc3WU25lTZvaDc7iku9zLbr/AAJR5PsLfAv2gv8AZ0Yx7ZJxmOn5DJ/zf4et&#10;ZT5VfzjP5hXy5bJ47sHv7cOztj5IzRv1l0603WGyBQzfrxeQi2/IMllabm/jzmSrTe3PAtKu0cj8&#10;s7JRrW2V5B/okv6j19RXtU/6RV6Ui2hi+EZ9TnqrlySSSSSTck8kk/Uk+xQfLrTefWBv+J9tHpO3&#10;WBv+J90Pn0w3WJvz7bPDppvPrEfdTx6Zbrgfr7oemzx6xn3o8Omzx64n3UdUbj1xPup49a8uuHv3&#10;TfXvfjw691xP1906qePXXvfWuve/de697917r3v3Xuve/de6+td/Lc/7d3fAv/xTH4vf++RwfvFH&#10;mP8A5WG//wCeib/q43S9PgH2Do6Xsm6t1737r3Xvfuvde9+691737r3Xvfuvde9+691737r3Xvfu&#10;vde9+691UF/Pw/7dCfN7/wARztj/AN+jgfYq5I/5Wqz/ANOf+ON1ZfiHXycPeT/T/Xvfuvde9+69&#10;1737r3Xvfuvde9+691737r3Xvfuvde9+691737r3Xvfuvde9+691737r3Xvfuvde9+691737r3Xv&#10;fuvdbNX8nL/hRH3B8Ia3a3QPypr9yd1fEozUmHxWVqZ5832h0NQkingqdo1tWxly236ZbCXb1RIX&#10;p4lDYySLxmiqo65s5CtN5DX22AQ3XEjgkh/pfwsf4hxPxV4ijJXI6+jB1T2v1t3n11tHtvqDeu3+&#10;w+tt94enz20t47Yr48jhs1jKglBLBOlmSSORXhqaeZUmgmSSGaOOWN0WArq1uLK4e1u0MciGjKRQ&#10;g/6uB4EZGOmeHQhe2Ovde9+691737r3Xvfuvde9+691737r3Xvfuvde9+691737r3Xvfuvde9+69&#10;1737r3Xvfuvde9+691737r3Xvfuvde9+691737r3Xvfuvde9+691737r3Xvfuvde9+691737r3Xv&#10;fuvdfLX/AOFJPyC3D3l/Nd712/XZGoqNp9A47ZXSexca8zNT4ykwu2Kbcm72SFToEk+4cplneQDU&#10;0YhRifGoGSft9Yx2XLEEijunLSMfWpIX9ihf59PIKL1Q37G3V+ve/de6OR/Ly7yz3xs+c3xQ7s29&#10;X1GPqdj97dd1GVankaJq/aGY3DDt3feCldSD4sjhazIUE3P+bmb2U79ZJuGy3VnIKh43p8mAqp/J&#10;gD+XWiKinX2RPeJnSf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/9Pf&#10;49+691737r3Xvfuvde9+691737r3Xvfuvde9+691737r3Xvfuvde9+691737r3Xvfuvde9+69173&#10;7r3Xvfuvde9+691737r3Xvfuvde9+691737r3Xvfuvde9+691737r3Xvfuvde9+691737r3Xvfuv&#10;de9+690TL5a/zBPiR8IsEcr8hu4NvbWzM9I1XhevsY7bj7M3InKwnC7Gw/lrTDI9o/vqlIaNGI8t&#10;RGOfYh2LlXfeY5NG1W7OoNDIe2Nftc0Ff6Iqx8geldtY3V2aQISPXgB+f+Tj1qcfM7/hTv3l2CMr&#10;tD4Zde0XRe15vNTRdnb/AKfE7z7YrKduEq8Xt0+fb+FcqSrxyrlnBAeOoib6TbsPs7t1ppn5glNy&#10;4/0NKpEPkWw7/lo+YPR9BsUUfdctrPoMD/Of5da0HbHcfbHem7q7f3cvZG9u0d55C4qdy773Jltz&#10;Zbw6zIlHT1WWllMNPGWIhpodMUa2WNFUACVrSwsttgFtYRJDGOCooUfbQcT6k5Pn0v8ADSNdMYCj&#10;5dBY/wDvv9t7dbpO/UZ/bR49JH6jt7aPSZvPrA3/ABPto9J26wN/xPuh8+mG6xN+fbZ4dNN59Yj7&#10;qePTLdcD9fdD02ePWM+9Hh02ePXE+6jqjceuJ91PHrXl1w9+6b6978eHXuuJ+vunVTx669761173&#10;7r3Xvfuvde9+691737r3X1rv5bn/AG7u+Bf/AIpj8Xv/AHyOD94o8x/8rDf/APPRN/1cbpenwD7B&#10;0dL2TdW697917r3v3Xuve/de697917r3v3Xuve/de697917r3v3Xuve/de6qC/n4f9uhPm9/4jnb&#10;H/v0cD7FXJH/ACtVn/pz/wAcbqy/EOvk4e8n+n+ve/de697917q3/wDkIbb27u7+bj8Ntu7rwOF3&#10;Pt/J7o7IjyWC3Di6HNYbIJB0juaqhStxmSjlglCSxpIokQ2ZVYcgH2FOd5JIuVruSJirAJQgkEfq&#10;J5jqrfD19Rz/AGWL41/949dHf+im2F/9b/eNv7x3D/f8n+9t/n6Zqevf7LF8a/8AvHro7/0U2wv/&#10;AK3+/fvHcP8Af8n+9t/n69U9e/2WL41/949dHf8Aopthf/W/37947h/v+T/e2/z9eqevf7LF8a/+&#10;8eujv/RTbC/+t/v37x3D/f8AJ/vbf5+vVPTbkPiT8VMtG0OV+Mvx8ycTqFeLIdMdcVsbKL2Vkqca&#10;wIFzwR7uu6bmmVuZR9kj/wCfr1T69AZvP+Vj/LX3/FNHuj4HfEuplqFKzV+L6G6321mHB/rnNs4+&#10;jrAR+CJ7j8e1kPMvMMB/TvZx8jK5H7CSP5de1N69EF7c/wCE0P8AKN7ShqmxHRO7em8rVqwfN9R9&#10;s79x00LsLLJS4He9XncLEV/Cpiwp/tKfZ5a+4fNNsRqnWYDydFP81Ct/xrretuqafkb/AMI8AsGQ&#10;ynxI+XrPUKshxex/kVs9VSZvrGK3tHrZPR/qSE2g1/rcfT2Ltv8AdfIXdbT7Wib/AAI//QfVxJ6j&#10;rWu+Yv8AJ6/mG/BiLJ5rvL477ok68xhkeXt3rkxdk9XrRobLkMpuXa3nbDxOQQi56noZWtxHyLyF&#10;tPNew70QllcDxD+B+x/sAb4v9qWHVgwPVZXsRdW697917r3v3Xuve/de697917q9L+Sl/OZ7E/lk&#10;dtQbP3zWZ3evw87GzUA7Q67ilkr6vYuSq2SlPbHW1HM2mLJUyKn8ToIyseTpk8UgFTFR1FOC+cOU&#10;bfmO18WEBLuMdj8NQ/gf5HyP4TngSDRlr9vX1Cevewdk9sbF2j2Z1vufEb02Dvzb2K3Xs/deBqkr&#10;cPuDb2bo0r8XlMfUp+qOWJ1azAMpurKrAgY3zwTWsz29wpR0JVlPEEYIPTPSx9tde697917r3v3X&#10;uve/de697917r3v3Xuve/de697917r3v3Xuve/de697917r3v3Xuve/de697917r3v3Xuve/de69&#10;7917r3v3Xuve/de697917r3v3Xuve/de697917r3v3XuvkbfzrP+3rnzu/8AE/7p/wCtNP7yl5P/&#10;AOVYsv8Amkv+XpQvwjqrz2JOt9e9+690t+sv+Zk9ff8Ah8bT/wDd9T+2bj/ceT/St/gPWjw6+2r7&#10;w86T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FD+Wnzt+LXwj2ou5/k&#10;R2phdpVNZSy1O3dk0RbO9ibvMZMYTbOy8ZrrJ4zIBE9bKkdHCxH3FRCp1exBsHK2+8zT+DtEDSAH&#10;uc9saf6ZzgYzpFWPkD0ustuvNwfRaoW9TwUfaeH5cfQdafHzn/4Ui/I/utsvsj4k4ab419bzmekO&#10;9aqSgzfd24KJ7oJlyaCXH7dEiG5ixYqKuJwGiyYHp95Bctezuz7YFud+b6yYZ0Cqwqfsw0n2tRT5&#10;p0MLPlm2tgHvD4r+nBR/lP50Hy61ud0bl3HvHPZXdO79wZvdW5s5WS5DN7i3Jla/OZ3MV81jNXZX&#10;L5OSWoqJn/tSzSMx/J9yvHDDbxLBboERRQKoCqB6ACgA+zo2ZVQaUAAHADA6TD+6N0jk6hv+f99+&#10;PbDdIX6iv/vv9t7ZbpK/UZ/bR49JH6jt7aPSZvPrA3/E+2j0nbrA3/E+6Hz6YbrE359tnh003n1i&#10;Pup49Mt1wP190PTZ49Yz70eHTZ49cT7qOqNx64n3U8eteXXD37pvr3vx4de64n6+6dVPHrr3vrXX&#10;vfuvde9+691737r3XvfuvdfWu/luf9u7vgX/AOKY/F7/AN8jg/eKPMf/ACsN/wD89E3/AFcbpenw&#10;D7B0dL2TdW697917r3v3Xuve/de697917r3v3Xuve/de697917r3v3Xuve/de6qC/n4f9uhPm9/4&#10;jnbH/v0cD7FXJH/K1Wf+nP8AxxurL8Q6+Th7yf6f697917r3v3XurmP+E9//AG+K+FH/AIdXZv8A&#10;74rdPsJc9/8AKp3n+lT/AKuJ1V/hPX1dPeMfTHXvfuvde9+691737r3Xvfuvde9+691737r3Xvfu&#10;vdcXRJEeORFkjkVkkjdQyOjDSyOrcEEcEH37r3Wvj/MV/wCE5Pwe+bFJnd7dW4Gh+KHyArEqq2Df&#10;HVuCo6fr3dGWkBkX/SH1TStT4+cSyF3mr8O1BWvI5mqJqvT4WHewc/7zs5WG5Y3UAxpc9wH9B8kf&#10;Y2oeQA49WDkdfPy+en8t/wCVn8uPsz/R38kNhSY3HZWar/uJ2httqnNdW9lUFIR5azZ+6mhhDTRq&#10;yNU42thp6+mDI1RSxpJEzznsnMG2cwW/1G3vUj4kOHQ/0l/wEVU+R49PAgjHREPZ31vr3v3Xuve/&#10;de697917rbn/AOEyf83Ks6J7PxP8vnvzc0rdKdxbhaPoLcGZrS1L1d29naksNkLNUt+zh92VL6II&#10;kOiDMPG6xgZGsmSLPcXlYXtsd9sV/WiH6oH40H4v9Mg/an+lA6bdaio6+hL7gnprr3v3Xuve/de6&#10;97917r3v3Xuve/de697917r3v3Xuve/de697917r3v3Xuve/de697917r3v3Xuve/de697917r3v&#10;3Xuve/de697917r3v3Xuve/de697917r3v3Xuve/de6+Rt/Os/7eufO7/wAT/un/AK00/vKXk/8A&#10;5Viy/wCaS/5elC/COqvPYk631737r3S36y/5mT19/wCHxtP/AN31P7ZuP9x5P9K3+A9aPDr7avvD&#10;zp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f/V3+Pfuvde9+691737&#10;r3Xvfuvde9+691737r3Xvfuvde9+691737r3Xvfuvde9+691737r3Xvfuvde9+691737r3Xvfuvd&#10;e9+691737r3Xvfuvde9+691737r3Xvfuvde9+691737r3QbdtdxdWdD7GzHZfcm/tr9bbEwMYfJ7&#10;m3blqbE46OR1LQUVMZzrqaqcqUpqOmSSeZ7JFG7kKV23bbf7tdrY7ZC08z8FQEn7T6AeZNABkkDp&#10;+3tri7lEFshdzwAFT/sD1JwOtRz5/f8ACk7cudbM9bfAjBybVwpNRQVXyB35hoJ90ZGPmJqnrzYe&#10;TWSnx0bW1RV2bjnqGRv+AFHKof3kPyl7Jwwhb7m1/EbiLeNu0fKSQZb5qlBX8bDHUgbXyUkYE+7H&#10;Uf8AfanA/wBMw4/YtB8z1qqdg9gb67S3Zmt+dlbw3Lv3eu4qo1ud3Xu/NZDcO4MtVMNPlrsrlJJZ&#10;pNKgKgZ7KoCqAoAE429na2FutpZRrFEgoqIoVQPkBQdCzwooIxFCoVRwAFAPyHSBk9+bpFL1Ak/P&#10;tM3RfJx6hv7YbpDJ1Df8/wC+/HthukL9RX/33+29st0lfqM/to8ekj9R29tHpM3n1gb/AIn20ek7&#10;dYG/4n3Q+fTDdYm/Pts8Omm8+sR91PHpluuB+vuh6bPHrGfejw6bPHrifdR1RuPXE+6nj1ry64e/&#10;dN9e9+PDr3XE/X3Tqp49de99a697917r3v3Xuve/de697917r6138tz/ALd3fAv/AMUx+L3/AL5H&#10;B+8UeY/+Vhv/APnom/6uN0vT4B9g6Ol7Jurde9+691737r3Xvfuvde9+691737r3Xvfuvde9+691&#10;737r3XvfuvdVBfz8P+3Qnze/8Rztj/36OB9irkj/AJWqz/05/wCON1ZfiHXycPeT/T/Xvfuvde9+&#10;691cx/wnv/7fFfCj/wAOrs3/AN8Vun2Eue/+VTvP9Kn/AFcTqr/Cevq6e8Y+mOve/de697917r3v&#10;3Xuve/de697917r3v3Xuve/de697917r3v3XugN+Rvxt6R+WnUe6ejfkH17guyutN30phyWCzdOT&#10;LR1iRslDntv5SApU43J0bOZKLI0UsVRA/qjkW5ut2/cLza7pb2wkMcicCPP1BHAg+YOD1sEg1HXz&#10;Df5yH8nDtT+Vv2tDkcbNl+xPit2Ll6qHqLtyemjNdja3xvXN1r2WKFEgpc9SwI7086Rx0+Tp42qq&#10;VY5I6yjosjeUubLbmW10tSO5jHenkfLWlclT5jipwfIl5W1dUr+xf1br3v3Xuve/de6zU1TUUdRT&#10;1lHUTUtXSzRVNLVU0rwVFNUQOJYKinniIZHRgGR1IIIBBv70QCKHIPXuvqy/yJ/5jH/Difwd2ruP&#10;eWXSu+QHSctF1L3xHNKhr81ncXjlk2v2TLGLEpuTHKlXPKESP+IxZGGJdEA94y867B+4N5aOIUgm&#10;q8foATlP9ocD+iVJ49MMKHq6H2Eeq9e9+691737r3Xvfuvde9+691737r3XvfuvdBx2X3F1H0vgz&#10;ufuLtPrnqfbY8l9wdlb32zsXCDwrrl/3K7oqqWD0ggt+5wPr7UW9pdXj+FaRPK3oilj+wAnr1K8O&#10;qsu1f+FAn8orqOWpo8v8xdobvydPrCUHVW1OxO04qt0NilNuDY+IrcR+OGkyKKfwx9iW15F5quhV&#10;LRkHq7In8mYN/LqwVj0Rvdv/AArP/lhbdlliwm0flhvwIxWOp2z1ZsTH0kv9HB3pu3EzKv8Arwav&#10;9p9nUXtfzHIKu8Cfa7H/AI6jf4et6G6CGp/4WA/BlZSKT41/LCeH+zJU4/p+llPJ+sMW6ZgOLH9Z&#10;/wCJKoe1O9UzcQftk/6AHW/DPT1hv+FfH8vmpkRM90D8w8QrsFaXH7U6YzUcV/7biXe1G+kfnShP&#10;9Afp7o/tVvo+CeA/a0g/6xnrXhnoz/Xn/Coj+UlvaaCHcHZnbXU5nYL5Ow+ld4VkMLNwonk6yXcg&#10;UX4LC6j6kgXPstn9t+aYRWONJf8ASyL/AM/6OvaG6s/6K/mVfAP5LT0VD0j8vehN85zImMUW0oew&#10;8Fgt9VJkICePYW55KLM8khf+APBIB549hy95e3zbgWvLSVFHFtBK/wC9Cq/z6qQRx6O97Jutde9+&#10;691737r3Xvfuvde9+691737r3Xvfuvde9+691737r3XyNv51n/b1z53f+J/3T/1pp/eUvJ//ACrF&#10;l/zSX/L0oX4R1V57EnW+ve/de6W/WX/Myevv/D42n/7vqf2zcf7jyf6Vv8B60eHX21feHnSfr3v3&#10;Xuve/de697917r3v3Xuve/de697917r3v3Xuve/de697917r3v3Xuve/de697917oLO0+8ulOjMM&#10;Nxd19v8AV/UGAZZHTNdn7+2rsLFSLELymOv3TV0sTafyFY+1NtZXl6/h2cTyt6IrMf2KD1sAnh1V&#10;h2n/AMKE/wCUP1PLU0WR+Xm3t6ZWnLBcd1ZsjsrsiKqKcMKbce1sPPhj/gXySg/gkX9ia25E5quh&#10;VbUoPV2RP5Fg38ut6G6JFuv/AIVqfyx8BLJDhNj/AC13zpYrHU7e6v69x9FL/tZbd+8MZOq/69Pf&#10;/afZxF7Xcxvl3gT7XY/8djP+Hrfht0E8/wDwsB+DSysKX40/K+aEfoknoeoKaVhf+1FHuiUD/YOf&#10;aoe1O80zcQ/9VP8AoDrfhnpQYT/hXt/L1q5I4890N8xMKHKq09FtDpnNU8Nx6nlJ3vSyaQf9REx/&#10;2n8e6P7V78PgngP+2kH/AFjPWvDPRpeu/wDhT9/KO3xNTwZ7tns7qd6ghQexOld81EMUjcKlRUdb&#10;wbijQE8F2fQPqzAXPssuPbjmmEVSJJf9JIv/AD+V69obq0foj+Yj8Ffk1NR0XRPyz6G7Gzdf4/td&#10;p4nsbbtJvmTym0WrYWZmpsymo+ka6EXNx9QR7Dd7sO9bcCb21kjUfiKHT/vQqv8APqpUjo5fso61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W3+Pfuvde9+691737r3Xvfuvde9+691737r3Xvfuvde9+691737r3Xvfu&#10;vde9+691737r3Xvfuvde9+691737r3Xvfuvde9+691737r3Xvfuvde9+691737r3Xvfuvde9+691&#10;RZ/MZ/nqfHf4YyZzrLqhcb8gvkRRCpoarbeEyijrvr3JpeEr2Hu3Hl/JVQSX8mExhep1I8VVNj2Z&#10;HMrcl+1G88zBL7cK2dkaEMw/UkH/AAtDwBHB2ouQVD5HQr2XlS83Ok9xWGE+ZHcw/oj0/pHHmAet&#10;Ij5Y/NT5IfNffr7/APkJ2Nk92VNPJU/3b2tTFsVsTZNFUvdsds7aVK32tGmkIktQQ9VUBFaqqJ5B&#10;r95S8vcsbJyvafR7PCIwaamOZHI83c5PyGFFe0AY6lHb9sstrh8GzQL6nizfMnif8A8gOipP9PZ6&#10;3SyTh1Al9pX6LpeoEntO3RdL1Ak/PtM3RfJx6hv7YbpDJ1Df8/778e2G6Qv1Ff8A33+29st0lfqM&#10;/to8ekj9R29tHpM3n1gb/ifbR6Tt1gb/AIn3Q+fTDdYm/Pts8Omm8+sR91PHpluuB+vuh6bPHrGf&#10;ejw6bPHrifdR1RuPXE+6nj1ry64e/dN9e9+PDr3XE/X3Tqp49de99a697917r3v3Xuve/de69791&#10;7r6138tz/t3d8C//ABTH4vf++RwfvFHmP/lYb/8A56Jv+rjdL0+AfYOjpeybq3Xvfuvde9+69173&#10;7r3Xvfuvde9+691737r3Xvfuvde9+691737r3VQX8/D/ALdCfN7/AMRztj/36OB9irkj/larP/Tn&#10;/jjdWX4h18nD3k/0/wBe9+691737r3VzH/Ce/wD7fFfCj/w6uzf/AHxW6fYS57/5VO8/0qf9XE6q&#10;/wAJ6+rp7xj6Y697917r3v3Xuve/de697917r3v3Xuve/de697917r3v3Xuve/de697917oC/kr8&#10;cOo/lt0h2F8eu89r0+7eteysFPhc5j5PHHXUM1xPitw4CvdXNHk8bVJFW46sRS0NRGjgGxUrdu3C&#10;62u8jv7JtMkZqD5H1BHmCMEeY62CQajr5Jv8xj4J9mfy6flZ2D8a+x/Lk6bCzJuHrfe60jUlB2R1&#10;dm6iX+6W9KCIllR5VilpMhTo7imr6eqpg8ghEjZRbBvVvv8Atke42+CcOvmjj4lP+EHzUg+fT4NR&#10;XojPs6631737r3XvfuvdX3/8JyfnDP8AD3+YvsHaW4sw1B1F8qRQ9Db9gnm0Y6k3PnK8N1FumaNi&#10;EEtJnnhxzVEjBYKPI1rk+wRz/sw3bYHljFZbasq+tAO9fzXNPMqvVHFR19R33jb0z1737r3Xvfuv&#10;de9+691737r3VFf8wr/hQd8DfgXVZzYdLuSp+SHfWIapo6jqXpzIY6toNuZeC6Gg7F7Jm8mKw7pI&#10;rRVNJTiuyMDAeXHgEH2NNh5E3vews5X6eA/jkBqR6onxN8idKnybqwQnrTj+X3/Cmj+ZV8lqjK4b&#10;rTeOD+JnXVYZ4Kbb/SVIRvmSgkJ8H8X7c3As+XWrjBINTgRiUbj9kEX9yztXt1y9twD3CG6kHnJ8&#10;Nfkg7afJtX29OBFHVCW+ewt/dobjrd4dl743h2Ju3JNryO6d87lzW7dx5B9RfVW5vPz1FTKbkm8k&#10;p5JP59jeGCC2jEVuixoOCqAoH2AUHV+kh7d691737r3Xvfuvde9+691737r3XvfuvdWU/Er+b1/M&#10;Q+FVTjIOk/kxv1tmY1oVHVfYde/ZfV0tFFYPj6XZ+8jVRY1JAAsk2FejqLAaZlIBAe3TlXYd4BN5&#10;brrP41Gh/t1LSv8Atqj5dVKg8etxD+Xj/wAKrfjz3pW4LrT5xbQovjF2HkHpsfT9r7eqchm+gs3k&#10;JbRiTNCuM2W2oJJGVUNZJkKKNQ0tVkqZBb3FG/e2d/ZK1xsz/UxjOg0EoHyp2v8AlpbyCnqhQjh1&#10;tf4TOYXc2GxW4tt5jF7g2/ncfR5fCZ3CZCky2GzOJyFOtVQZPFZOgeSCop54nWSGaF2R0IZWIIPu&#10;MHR43McgKspoQRQgjiCDkEdN9OnuvXuve/de697917rS3/4UD/z8u7vjr3Vnfg98KNxUuwN07Jxe&#10;JbvPu+DH43M7ox+4Ny4iHOUfXnXgysVRR0JpcdVU0uUy3hkqlqJvtqZqKWjmknl7kXkizv7Nd53h&#10;fEVyfDjqQCAaa3pQmpB0rwoKmoIo4igip601t3/Nf5kdgZWfOb5+WHyS3dl6iR5ZchuLvDsvLVOp&#10;zcrE9bk38aD6LGllUWVQAAPctRbPtMC6IbWJQPIRoP8AJ05QdJT/AGZz5J/95Cd4f+jY37/9X+3f&#10;3bt3++I/94X/ADdb6CPN5zNbly1fntx5jKZ/OZWoeryeZzeQq8rlsjVSfrqa/I1zyTTSNYXeRyT/&#10;AF9qkRI1CRgKo4ACgH2Ade6a/duvde9+691zillgljmhkeGaF0lilido5YpY21xyRyJYqykAgg3B&#10;9+IBFD17obf9mc+Sf/eQneH/AKNjfv8A9X+0f7t27/fEf+8L/m6917/ZnPkn/wB5Cd4f+jY37/8A&#10;V/v37t27/fEf+8L/AJuvde/2Zz5J/wDeQneH/o2N+/8A1f79+7du/wB8R/7wv+br3Xv9mc+Sf/eQ&#10;neH/AKNjfv8A9X+/fu3bv98R/wC8L/m690o9sfMz5f7JykGb2d8qvkftXL0zpJBk9vd39mYeujdD&#10;dStTj8nG/wDsCbH6Hj23JtG1TLomtYmB8jGhH8x1qg63Bv8AhPr/AD7PkB3d37tj4OfNTdy9oT9j&#10;Y/L0/SHdGWo6Cg3tR7t2/h5s8dhb9yGPjghylNkaKlqf4dk6iP75a1Up5patauM0kUc9ckWNnYtv&#10;Ozp4fhkeJGKldJNNSg1oQSKgdtMgCmW3UUqOt3P3DvTfXvfuvde9+691737r3XibcngDkk+/de61&#10;/wD+YN/wo0+B/wAIavN7B2Xl6j5Vd6YhqmjqdgdQ5fH/ANzNt5anJRqDfnbcqVONo3SRXhnpcVBk&#10;6ynkUpU0kN7+xzsXIG97yBPMPpoT+KQHUR6qmCfkW0g+RPVwhPWnh8u/+FJ/8zX5P1GUxOzOysf8&#10;V+vKxpoqbavx/pZsBuc0Za1M+S7ZyjVO4vu0UkSTYmsx0Lk6vtlsoWV9q9veXNtAaaM3Mg/FLlfy&#10;QUSn+mDH59XCKOqJ93703j2Dn6/dm/d2bl3vunKyGbJ7l3fncpuXP5KUkky1+ZzMs1RM1yTqkkJ9&#10;jWKGKBBFAoRRwCgAD7AMdX6TXtzr3Xvfuvde9+691737r3XvfuvdeBIIINiOQRwQR+R7917q0f4j&#10;fznP5j3wtqcXTdTfJTee4Nj41ok/0UduVc/anWs1DFb/AHF0WE3ZJNUYmFiAWbAVlBKf+Oou1w3u&#10;vKPL+7gm6t1Vz+NOx6+tVw3+2DD5dVKg9bj/APLt/wCFS3xe+R9bgus/mLt+i+J3auRenx9Lvz+K&#10;T5b4+bkyMlk11O46+1btUyuTpjzPnoolF5csGIT3E2/+2u5beGuNpb6qIZ00pKB9gw/+1ox8l6bK&#10;EcOtpugr6HK0NFlMXW0mSxuSpKevx2RoKiGsoa+hrIRUUlbRVdOWjliljZXjkRirKQykgg+40ZWV&#10;irChGCDxB6p1L96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X3+Pfuvde9+691737r3Xvfuvde9+691737r3Xvfuvde9+691737r3Xvfu&#10;vde9+691737r3Xvfuvde9+691737r3Xvfuvde9+691737r3Xvfuvde9+691737r3QSd3979Q/G/r&#10;rOdsd4b+2/1xsDb0Yavz+4KvwpNUujPTYrEUMIepr6+o0stLQUUMtRMw0xRsePZjte07jvd6m37V&#10;C08z8FUeXmSeCqPNmIUeZ6UWtpc3swt7VC7t5D/CfID1JwOtI/8AmV/z+O4/k3Jn+o/ivLuHoroW&#10;f7nF5PdEVSMd292dQPeKf+I5THu38Bxk6+n+HY6c1EqahVVbRTPSR5R8ke0W27EE3Hf9N3dihCUr&#10;DEfkD/aMP4mGkH4VqAxlHZOUbaxpcbhSWbiBxRT9n4j8zj0Hn1rrkkkkkkk3JPJJP1JPuZuhl173&#10;7r3WN/p7q3VJOHUCX2lfoul6gSe07dF0vUCT8+0zdF8nHqG/thukMnUN/wA/778e2G6Qv1Ff/ff7&#10;b2y3SV+oz+2jx6SP1Hb20ekzefWBv+J9tHpO3WBv+J90Pn0w3WJvz7bPDppvPrEfdTx6Zbrgfr7o&#10;emzx6xn3o8Omzx64n3UdUbj1xPup49a8uuHv3TfXvfjw691xP1906qePXXvfWuve/de697917r3v&#10;3Xuve/de6+td/Lc/7d3fAv8A8Ux+L3/vkcH7xR5j/wCVhv8A/nom/wCrjdL0+AfYOjpeybq3Xvfu&#10;vde9+691737r3Xvfuvde9+691737r3Xvfuvde9+691737r3VQX8/D/t0J83v/Ec7Y/8Afo4H2KuS&#10;P+Vqs/8ATn/jjdWX4h18nD3k/wBP9e9+691737r3VzH/AAnv/wC3xXwo/wDDq7N/98Vun2Eue/8A&#10;lU7z/Sp/1cTqr/Cevq6e8Y+mOve/de697917r3v3Xuve/de697917r3v3Xuve/de697917r3v3Xu&#10;ve/de697917rXQ/4Uo/y8qT5h/B7L937JwS1fe/xEo812Vt+eipQ+U3P1OIEqO2tlyNEDJKIaKBc&#10;/RJZ3E9A0EIU1spYfe3u/Had5FnM1ILqiH0D/gb9p0n5NU8B1dDQ9fMi95F9Pde9+691737r3Uqg&#10;r63F11Fk8ZV1OPyOOq6evx9fRzSU1ZRVtHMKikq6WohIeOSORVdHUgqwBBBHvTKrKVYVBwR8uvdf&#10;Y1/l3/JyH5k/CH4y/JXz00+W7R6p29kN5fZhFpabsbBo+1ezKCmSPhY6fcFBkoIxYHSguAeBidv2&#10;3Had5udu8onIX/SHuQ/mpB6TkUNOjm+yjrXXvfuvdInsjsjYXT+w92dodo7twWw+vdi4St3Hu7d+&#10;5q+HGYPAYXHReWqrq+snICgcKiLd5HKxxqzsql63t57udba2QvI5oqgVJJ8h17j187j+b9/wpA7m&#10;+XOS3T0P8M8xufoz4vrJWYTK73oJqnb/AG/3fQ3NPVVGRyNOy1O3sBVLdYsRSOlXUwE/xKbRO+Op&#10;565V9v7TalW93cCa54hTmOM/IcGYfxHAPwjGovKgGT1q4e5J6v1737r3Xvfuvde9+691737r3Xvf&#10;uvde9+691737r3Xvfuvde9+691737r3V6P8AKG/njd+/y0d3YjYe6avO9wfEHM5Uf3v6drsh9zlN&#10;jx19RryG7+ma7JOEx1dGzPUT4hpEx+RJkWYU9TIlfAC+auTLHmKIzxARXYHbIBhqcFkpxHkG+JfK&#10;oGk1ZdX29fTb6C776l+T/UOxu9ujd54vf3V/YuFize2NyYp3CTQs7QVmPyNHMFmo66iqElpK+hqU&#10;SemqI5IJkSRGUY631jdbbdvZXqFJIzQg/wCEeoIyCMEZHTBFMdDB7Sde697917r4+H81rJV+V/mb&#10;fzAarI1ElTURfMX5FY2OSUkstBhu1cph8XTgn+zFTQQxIPwqge8reWFVeXLEL/viI/mUBP8AM9KF&#10;+EdEC9nnW+ve/de697917r3v3Xuve/de697917r3v3Xuve/de697917r3v3Xuve/de6sB/lQ11dj&#10;v5nH8v8AqMezrPJ8wvj1QyGMsGNDlO0MZjMmpK86TTTShh9CLg8eyPmdVbly+Df74lP5hCR/PrTf&#10;CevsF+8Uuk/Xvfuvde9+690GfcncnV/x86x3n3N3PvXB9edY9f4afPbt3duGpNNjcXj4WESKFQNL&#10;PUTyvHTUdHTRyT1M8kcEEck0iIyi0tLm+uUtLRDJJIaKo4k/5AOJJwBk468BXA6+cf8Azdv+FEnf&#10;XzkyW6OlPjRkNzdA/EoyVeIqYsfWNiO1e6scS1PLWdhZvGSF8diamO4XbdBP43jdhkZ63UkVPP8A&#10;yryFY7Mq3m4gT3XHOUjP9EHiw/jP+1A4l5UA49a1/uQur9e9+691737r3Xvfuvde9+691737r3Xv&#10;fuvde9+691737r3Xvfuvde9+691sG/ycf583dn8uncm3+ou3q7cPcXw0yWQipcnsaqqmyO7OnYq2&#10;oH3W5+oKyvcaIIizT1e25ZVo6k62gNHVSyVEgF5s5Js9/ja6tQIrsDDcFk+UlP2B+I86gU6oyg58&#10;+vpc9Rdudbd89Z7K7i6f3hht/dadiYGj3Ls/duBqDUY3MYmtU6JFDhZIZonDwVVLURpPTzpJBPHH&#10;NG6LjxdWtxY3D2l2hSSM0ZTxBH+qoIwRkY6ZpTB6Eb2n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Q3+Pfuvde9+691737r3Xvfuvde9+69173&#10;7r3Xvfuvde9+691737r3Xvfuvde9+691737r3Xvfuvde9+691737r3Xvfuvde9+691737r3Xvfuv&#10;de9+691WD/MX/mq/Hr+XjtQ026qtOwu8c3jXrNkdIbcyVPDnq2OQMlLnt5ZHTMuDw5kGkVc8TzTk&#10;OtHTVJjmMQ75L5A3nnK41W48G1Q0edh2j1VBjW/yBAGNTLUVPdl2C83mSsfZED3ORj7FH4j8uA8y&#10;MdaB/wAzvnZ8ivnd2TJ2H3vvCSvpaGSqTZnX+E+4x3XvXuMqnDPj9q7eaSQK7qqLU19S8tZU6E88&#10;8gSMJl1yzynsvKdl9HtMdCaa5GoZJCPN2p+xRRVzQCp6lzbNqstpg8G0WlfiY5Zj6k/4AMDyHROv&#10;Yl6Muve/de697917rG/091bqknDqBL7Sv0XS9QJPadui6XqBJ+faZui+Tj1Df2w3SGTqG/5/3349&#10;sN0hfqK/++/23tlukr9Rn9tHj0kfqO3to9Jm8+sDf8T7aPSdusDf8T7ofPphusTfn22eHTTefWI+&#10;6nj0y3XA/X3Q9Nnj1jPvR4dNnj1xPuo6o3HrifdTx615dcPfum+ve/Hh17rifr7p1U8euve+tde9&#10;+691737r3Xvfuvde9+6919a7+W5/27u+Bf8A4pj8Xv8A3yOD94o8x/8AKw3/APz0Tf8AVxul6fAP&#10;sHR0vZN1br3v3Xuve/de697917r3v3Xuve/de697917r3v3Xuve/de697917qoL+fh/26E+b3/iO&#10;dsf+/RwPsVckf8rVZ/6c/wDHG6svxDr5OHvJ/p/r3v3Xuve/de6uY/4T3/8Ab4r4Uf8Ah1dm/wDv&#10;it0+wlz3/wAqnef6VP8Aq4nVX+E9fV094x9Mde9+691737r3Xvfuvde9+691737r3Xvfuvde9+69&#10;1737r3Xvfuvde9+691737r3UerpKTIUlVQV9NT1tDW089JW0dXDHUUtXSVMZhqKapp5gUkjkRijo&#10;wIYEggg+9glSGU0I6918fL+aD8Tm+Efz1+S/xwpaSWl2tsvsSuynXIkMkuvq3fFNFvjrdPupCfPJ&#10;Bh8jR0lVKD/wIimU2ZWUZW8t7p++dkt9wJqzoA/+nXtf9rAkfIjpQpqK9EI9nfW+ve/de697917r&#10;6IX/AAkV79k318Ju8/j/AJGrNTkege748/iYmkv9hsjujAfxPF0SREmw/jWF3FUahYEzEWupJgb3&#10;TsfA3iG+UYnjofm0Zof+Msg/LpqQZr1tle4v6b697917r5t3/Cjv+brnPl/3tnvh90nuian+LXQW&#10;6qnEbmqcPVstH3Z3Bt2peizW4cjUQHTU4TBVKy0ODgBaGaZJsnqmEtF9tkF7f8qptVku7Xi/4zOt&#10;RX/Q4zkAejMMt5gUXFDV5FoK9awnuR+r9e9+691737r3XvfuvdO+A29n915eh2/tfB5jcmeycwp8&#10;bhMBjK3MZfIVDC6wUONxySTSufwsaE/4e6vIkSGSRgqjiSaAfaT17qw7rj+Tx/NF7VpoK3aHwV+R&#10;qUdVpNLV7w6+yXWtLUxuLpPBUdkfwlHiYG6yqShHIYj2QXHNnLdsaS3sVR/Cwf8A45q6rqX16Hsf&#10;8J5v5xxg+5/2Srcfj/1J7Y6AE/6tP/AU7s8v1/2j6c/Tn2i/r5ynWn1g/wB4l/6A69rX16Arsb+T&#10;j/NJ6qpamu3d8FfkTLR0YLVVVs3YlZ2XBTxqLvPLL1s2WCxKOXlJ0KOSwHtbb82ctXJpFexVP8Ta&#10;P+P6eval9eq7txbb3FtDM1+3N2YDNbX3DipjTZTA7ixVdhMzjahRdqevxeSjinhcflJEB/w9n0ck&#10;cqCSJgyngQQQfsIx1bpl93691737r3Xvfuvde9+691sT/wDCe3+bXlPgL8i6Doztzc0qfEb5B7jx&#10;+J3WuTqz/C+o+x8iYsTt3tqh850U1G5EGP3LpKK1H46xy746KNwFz3yuu+WBvbVf8agBK04ugyUP&#10;qeJT54/EeqOtRXr6cgIYBlIZWAIIIIIIuCCPeOfTPXfv3XuvmSf8KSf5fHaHxj+dvZ3ySotq5Su+&#10;PPym3MexNub8oKKepwmB7KzlElR2HsPc9fCpjpMjLlErMtQJNoWpo6hfA0slNViHIv2+3223HZY9&#10;vZgJ7YaCp4lAexgPMUop9CM0qKvIainWud7H3V+ve/de697917r3v3Xuve/de697917r3v3Xuve/&#10;de697917r3v3Xuve/de62Qv+E1f8vfs75KfOnrj5O5LauVoPjx8Ws7PvzM74r6Gemwu5e0MZjZF2&#10;BsTa+QmUJVV9NkJqXNZAQB1pqWm0ztDJV0nlj/3C32227ZZNuVgZ7kaQoOQhPcxHkCKqPUnFaGlH&#10;NBTr6ZXvHbpnr3v3XuuiQoLMQqqCSSQAABckk+/de6+Y1/woJ/m65359fITK9E9R7mnT4g9Cbnr8&#10;TtWDF1brje4ewcS0mKzfbWWEJ0VNGjmej2yj6ljoy9WuiWvljjyM5F5WTY7AXt0v+NzgFq8Y1OQg&#10;9DwL/PHBQenkWgr1rs+x71fr3v3Xuve/de697917p/2vtPdO983Rba2XtrcG7tx5KTxY7b+18Nkc&#10;/m6+X/jnRYrFRyzyt/hHGT7pJLFChkmYIo4kkAD8zjr3ViXXf8mr+ad2lTU9ZtX4J/IenpavSaaf&#10;e2yKjrCOZH5SZG7MfEftsCCsv6COQSOfZBcc28tWxpLexVH8La/+Oauq6l9ehvb/AITzfzjkpxUn&#10;4VbjMZv6V7X6Aeo4NuaRN2GX/kz2j/r5ynWn1g/3iX/oDr2tfXov3ZX8n/8AmgdS0tRX7z+C/wAj&#10;RQUmo1dftPrzK9jUNJGgu9RVVvXQysUcQtzM7hB+W9rrfmvlu6OmG9iqfJmCH/jenr2pfXqvPM4T&#10;M7cytdgtw4jJ4HN4uoekyeHzNBVYvK46qj/zlNXY+uSOaGRf7SSICPyPZ8jpIoeMhlPAg1B+wjq3&#10;TZ7t17r3v3Xuve/de697917rZ8/4TefzbMn8P++cV8Qe69zyH4v/ACE3RTY3bdZmKu2P6a7mzkke&#10;Pwm4qaonOmmw+elEONzUZKxQzNTZAtCkNYZ449weVl3WyO62a/4zAKmnGSMZI+bLxXzIquailHWo&#10;qOvpIe8feme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//R3+Pfuvde9+691737r3Xvfuvde9+691737r3Xvfuvde9+691737r3Xvfuvde9+691737r&#10;3Xvfuvde9+691737r3Xvfuvde9+691737r3Xvfuvda1/82L+e/tP42NuP4+fELJYLf3f0H3WG3h2&#10;UFpc5sPp2sF6eroMdGddPmtx05uGpzroqGUBav7iaOaiWbvb32muN70bxzGrQ2ZoyRZWSYcQT5pG&#10;fXDOPh0gh+hty/ynJe6bzcQUh4heDP8Ab5qv8z5UFD1pDb43zvLszd24N/dhbozu9N67rydRmNyb&#10;p3LkqrL5zNZOqN5qzIZGtZ5JGIAVbtZVAVQFUAZSWtpbWNslpZxrFFGNKooAVQPIAY6lKKKKCMQw&#10;qFVRQACgA+zpK+1HV+ve/de697917r3v3Xusb/T3VuqScOoEvtK/RdL1Ak9p26LpeoEn59pm6L5O&#10;PUN/bDdIZOob/n/ffj2w3SF+or/77/be2W6Sv1Gf20ePSR+o7e2j0mbz6wN/xPto9J26wN/xPuh8&#10;+mG6xN+fbZ4dNN59Yj7qePTLdGd6I+FHy4+T89OnQPxz7e7So6iXw/3g2zsrMy7PppNfj05Le1XH&#10;Fh6T1Ai9VXRi4PPB9lG4b3tG153C5jiPozDV+S/EfyHTZ49XX9Ef8JdPn32OKLIdybq6b+O+Im8Z&#10;rcfl9yTdlb5pVk5PhwewEnw8pUX1Btxx82AuLkAjcPdHYLcFbNZLg+RC6F/a9G/4x1XSSermej/+&#10;Eqnwy2X9nXd5dy91945Sn0Gox2FbAdSbKryOZRUYnGR5bMKCeF8O4UIF73NiAZfe6m8zVWxhjgB8&#10;zWRh+Z0r+1Ot+GPPq33pf+U5/Lg6A+0l62+HnS0WRoNDUef3rtr/AEqbmpZk+lTSbm7SkzNdDKfy&#10;8NQp5I+nHsIXvNfMe4V+pvJKHiFOhf8AeU0g/s62FUeXXywOxESLsDfMcaLHHHvHcyRxooRERM1O&#10;qoirwABwAPeUVvm3jJ/hX/AOkh49I728eHWuuJ+vunVTx6697611737r3Xvfuvde9+691737r3X1&#10;rv5bn/bu74F/+KY/F7/3yOD94o8x/wDKw3//AD0Tf9XG6Xp8A+wdHS9k3Vuve/de697917r3v3Xu&#10;ve/de697917r3v3Xuve/de697917r3v3Xuqgv5+H/boT5vf+I52x/wC/RwPsVckf8rVZ/wCnP/HG&#10;6svxDr5OHvJ/p/r3v3Xuve/de6uY/wCE9/8A2+K+FH/h1dm/++K3T7CXPf8Ayqd5/pU/6uJ1V/hP&#10;X1dPeMfTHXvfuvde9+691737r3Xvfuvde9+691737r3Xvfuvde9+691737r3Xvfuvde9+691737r&#10;3WgJ/wALBOgoNtfI34q/JPHUaxR9s9U7t6r3FNTxaUkznT+44c9i67IOo5nqaHdQpo2Y3aKiCjiL&#10;3OXtTfGTb7nb2P8AZOrj7JBQ0+QKV+0/Pp2M4p1p3e5X6c697917r3v3XuttL/hIR2tLtz5u/Ijq&#10;CerMGN7Q+N0m6oqctZK7cnV3YOKhxcIT8umP3Bl5VNuFV/6+4v8AdW1EmzW92BmOXT+Tq1f5qvTc&#10;nDr6HXuBumuq5v5uHySzfxI/lu/Lnvja1bLi937Z6sqNubLy9NIYqvCb17PzdH1XtDP0bLz5sfkc&#10;1TVsf41RC/F/Z/ytt6bpzBa2UgqjPVh6qgLsPzCkfn1sCpp18g1mLEsxLMxLMzEksSbkkn6k+8qu&#10;lHXXv3Xuve/de6EHqrqfsvvHsDa/VPT+xtzdkdj70yUeJ2vs3aGJqs1ncxWupkdaejpFYrHFGrzV&#10;E8mmKGJHmmdIkdwxc3VvZQNdXbiONBUsxoB/q8hxJwOvcOt27+XV/wAJN9q47HYLsv8AmP7zrNw5&#10;2dIK8fG3qfPy43buLV1Egx3Y3amLZayumsxSoo9tvSxxSIDFlauNiPcO7/7nyszW/L6aV4eK4qT8&#10;0Q4HyL1r5qOmmfyHW250B8UfjT8VtuJtT45dFdX9M4b7aGlq12Ds/DYLJ5hIABHNuPP08X3+Tn4B&#10;apyNTNKxF2cn3Ft9ue47nJ4u4TvMf6TEgfYOAHyAA6oSTx6MD7Q9a697917r3v3Xui6/Ij4jfGP5&#10;abXl2d8kui+tO5MI9PLTUp3rtfH5HNYVZgQ8+2N0IqZTEz8tpqcZWQTLc6XFz7X2G67jtcvi7fO8&#10;Lf0SQD9q8GHyII62CRw60of5r/8Awlzz3UWA3P37/Lqqt0dj7Lw0FZm91fGjcVQ+e7H2/i6dWqqy&#10;r6m3CFE24YII9VsJWocpoT9ipyc8ghWYeWPclLp1sd/Ajc4WYYQn+mPwE/xDt9Qoz04r+R603pI5&#10;IZJIpY3ilido5YpFZJI5EbS8ciNYhgQQQRcH3LPHI6c64e/de697917r3v3XuvqQf8J0PnbWfNP+&#10;XptLA72zT5buP4wV9N0bv6prKkz5XObdxOMjquq95VpctI5rMNox09TM7SVFbjq2Zjd/eNvP2yjZ&#10;9+d4RSG5HiL6Ak96j7GyB5BgOmHFD1fZ7BHVek5u7Z20ewNt5fZu/Nrbc3ttDcFI9Bntq7uweM3J&#10;tvN0MhDPRZfB5mKalqYWIBMc0TKbDj25FLLBIJoGKOuQykgg+oIyOvdVabw/kRfyjd8ZWfM5r4Od&#10;U0VXUSPLJDs/I7968xSs5uwgwWwMxjKGJf6JHTqo/AHsSxc680wroS9cj+kFY/tZSf59W1N69JP/&#10;AKB7f5Ov/eFO1v8A0Z3e/wD9lPt3+vfNn/KY3+8R/wDQHXtbevXzh/5pfUHXHQP8w35cdM9Q7Zg2&#10;Z1n1z3FuDbWy9rUtdlcnT4PB0cULU1BFX5yeqq5QpZrPUVEjm/LH3P8Ay1d3F9sNrd3Ta5JIwWag&#10;FT60AA/YOnhkdEF9nnW+ve/de6GL477awe9PkB0Zs7c1AmV23uzuLrLbW4cXJNUU8eSwed3rQ4vL&#10;UDz0bxyoJqeWSMvFIrgG6srAEJL+R4bGaWM0ZY3IPoQpIP7etHh19RD/AKB7f5Ov/eFO1v8A0Z3e&#10;/wD9lPvG/wDr3zZ/ymN/vEf/AEB0zrb169/0D2/ydf8AvCna3/ozu9//ALKffv6982f8pjf7xH/0&#10;B17W3r17/oHt/k6/94U7W/8ARnd7/wD2U+/f175s/wCUxv8AeI/+gOva29evf9A9v8nX/vCna3/o&#10;zu9//sp9+/r3zZ/ymN/vEf8A0B17W3r0rdnfyI/5RuxctBmcL8HOqa2sp5Eljh3jkN+diYlmjN1E&#10;+B7AzGToZV/1SSU7KfoQR7al515pmXQ964H9EKh/aqg/z69qb16tM2ntHaewtuYjZ+xtsbe2XtLb&#10;9ImPwO1tp4XG7d25hKCMkx0WIwmHihpqaFSSVjhiVRc2HsNSyyzyGWZi7tksxJJPzJyeq9KH2317&#10;r3v3XuqkP56PyTzvxY/lbfKrsPaNfNjN67j2li+odo19LK1PW0GS7g3FSdf5TK4+rjIaGqocVXZG&#10;vpZk9STQIVINiBTyXt6bnzLbW8oqisXYeojBYA/IsAD8j1ZRVuvkxe8oOn+ve/de697917oVukuj&#10;O3vkh2Xtnp3orrzc/aPZm8KwUW39o7Tx71+SqmX1VNZUuSsNJR0yXmrK+rlipqaINNPLHErOE15e&#10;2m327Xd7II404sxoP9knyAqScAdarTj1vDfy8f8AhJz1ftPHYLsX+YnvOo7N3fNHBXN8fur85kcB&#10;11g2e0q47evYmONPl8zOoIWaLDSY+nikDKlVXQkO0Nb97n3MrNb7Anhpw8VwC5+aoaqo/wBNqJ9F&#10;PTZf062wujfjV8e/jNtmPZ3x86V6x6Z22sUMU+O662ZgdrfxIwLZKnNVeKgjnr6g/qeprZZZnYln&#10;dmJPuML3cb/cZPFv5nmb1di1PsrgD5Cg6oSTx6G72j611737r3XvfuvdFf8Akt8Kvih8xNtTbV+T&#10;HQfWvb+PelkpKTI7n29Tf3twcUgIaTa2+cd4M1iZbEjzYyvgexI1WJHsy27eN02mTxduneI+gPaf&#10;9MpqrfmD1sEjh1o9/wA2z/hMXvX447f3R8hvgVX7q7h6hwcFZm959G50Lme3dgYeBTVVmW2VkaCK&#10;P+8+LpU1mSkNOmUp4lVv9yX700Mycr+40O4SLYb2FilbCyDEbH0YH4GPrXST/DgFxXrg9ai/uU+n&#10;Ove/de697917rwJUhlJBBBBBsQRyCCPfuvdfV1/kO/Ous+eX8vHrDeO8My2Y7k6fml6L7lqqqoM+&#10;Sy259kY+mbA7xr3ktJLLnMHUYzIVdQVCPXPWIl/EbYx87bKNk36SKIUhl/Uj9AGJqv8AtWBAH8NP&#10;XphhQ9XL+wl1X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/S3+Pfuvde9+691737r3Xvfuvde9+691737r3Xvfuvde9+691737r3Xvfuvde9+691737r3Xvf&#10;uvde9+691737r3Xvfuvde9+691DyGQoMRQV2VytdR4zF4yjqchkslkKmGioMfQUULVNZXV1ZUssc&#10;UMUatJLLIwVVBZiACfdkR5HEcYLMxAAAqSTgAAZJJ4DraqWIVRUnAA8+tMb+bt/PkyHYp3N8Z/g9&#10;uatw/X5NXg+xvkDh5p6DNb5Xmmr9udW1cZWaiwzepKnNLpqK7laQw0YM1dkx7de0yWXh75zVGGmw&#10;0ducqnmGlHBn9E4J+KrYSTuXOURBpvt1Wr8VjPBfm/q3ovAedTgaqJJJJJuSSST9Sf6n3kB0PTx6&#10;9791rr3v3Xuve/de697917r3v3Xusb/T3VuqScOoEvtK/RdL1Ak9p26LpeoEn59pm6L5OPUN/bDd&#10;IZOob/n/AH349sN0hfqK/wDvv9t7ZbpK/UZ/bR49JH6jt7aPSZvPrA3/ABPto9J26sa+Mf8AKQ/m&#10;EfLdcfkup/jdvWj2dkfFLF2L2PDD1jsN6GUC2Sxub3q1I2UhFxf+DQ1j/WyGxsFt15w5d2eqXlyp&#10;cfgTvevoQtdJ/wBMV6TO6jz62FPjZ/wk+h00GY+Xfyckdz4nr9hfHvBrGq8B3ROz+wqdi3N0ZF2s&#10;v9Vl5Fo33P3bJqmz2v2PMf8AnxD/ANZPy6YL14dX6fHb+Tb/AC3PjIKCr2H8Xthbl3PQeKRd7dt0&#10;83bm6DXRW05Sjl361bSY+o4FmxNHSKOdKi5vH25c58y7pUXF06qfwx/prT07KEj/AExPVKnqzanp&#10;6ejp4KSkghpaWmijp6amp4kgp6eCFBHFDBDEAqIqgKqqAABYewwSSanJPWus3vXXuve/de697917&#10;r423Y/8AzMPfn/h57o/93k/vMO2/3Hj/ANKv+AdIjx6Rft48OtdcT9fdOqnj11731rr3v3Xuve/d&#10;e697917r3v3XuvrXfy3P+3d3wL/8Ux+L3/vkcH7xR5j/AOVhv/8Anom/6uN0vT4B9g6Ol7Jurde9&#10;+691737r3Xvfuvde9+691737r3Xvfuvde9+691737r3XvfuvdVBfz8P+3Qnze/8AEc7Y/wDfo4H2&#10;KuSP+Vqs/wDTn/jjdWX4h18nD3k/0/1737r3XvfuvdXMf8J7/wDt8V8KP/Dq7N/98Vun2Eue/wDl&#10;U7z/AEqf9XE6q/wnr6unvGPpjr3v3Xuve/de697917r3v3Xuve/de697917r3v3Xuve/de697917&#10;r3v3Xuve/de697917rVc/wCFcXW8O5v5d/U3YUMCtkusflFtHyVJj1NDt3emwNx4TJwq45XyV8eJ&#10;J5sdFjza0l+1twY9+lgPCSFv2qyEfy1dXj49fOW9z9091737r3XvfuvdXyf8Jpd5SbU/nDfGvHeQ&#10;x02+9u947NrWBspjbpPPboo43H5DVeLplA/qQfx7BPuHD4vKdw3mhjYf85FH+Anqj/D19Sj3jZ0z&#10;1VL/ADweid0/I7+VV8yOsdk0FVld1jrvD9h4bF0Mb1FflZOm9+Ynt6txOOpYgWmqaulwc9NTwIpa&#10;SSRUQFyvsT8m3se38zWlzMaLqKEngPEVkqfkCwJPVlNG6+Sb7yi6f697917oVujekez/AJI9ubA6&#10;L6Y2pkN7dndm7io9sbR23jlUS1mQq7yS1NXUykRU1HSQJLV19bOyw01NFLUTOkUbsEt7eW232sl7&#10;dsEjjFWJ9P8AKScADJJAGT1ommT19TL+Ub/KA6R/ledRUsdHS4ff3ya3phqQdx93zUIarqJ5QlVU&#10;bE6+esQTY7bdJMqhI1CTV8ka1daNQp4KXGvmnmu85kujUlLZD+nHX/jTeRc/sXgPMllmLdXCewp1&#10;Xr3v3Xuve/de697917r3v3Xuve/de697917rQI/4VH/yqMB0zuvG/wAw3obbMGG2N2vupNtfI7bG&#10;Fo1gxm3u1M0slVge0KSkpRogp9yGOamzDaUjGUWGcmSfKSaZx9tuZpLuI7DetV4lrETxKDinzKcV&#10;/o1HBenUauD1p1e5Y6c697917r3v3XutoP8A4SgfJSp6p/mH7k6Ersg0W2PlH1HuLDQY0y+KCo7E&#10;6ngl7G2rkHDcM0OGh3RTItrk1PB4s0b+523C62Fb5R3Wzg1/oP2MP960H8uqOMV6+kT7x+6Z6979&#10;17r3v3Xuve/de6+Rt/Os/wC3rnzu/wDE/wC6f+tNP7yl5P8A+VYsv+aS/wCXpQvwjqrz2JOt9e9+&#10;690P3xP/AOypvjV/4n/pv/34uO9odz/5Jtx/zSk/44etHh19o73iJ0n697917r3v3Xuve/de6979&#10;17r3v3Xuve/de697917qk7/hQ30Rujvz+U38l8RsvH1OW3L1zBs3uimxdJC009Zhest20md3u6JG&#10;CxNNgBla0BVJYwhAPVcDDkO9jseaLd5jRZNUdfm6kL+1tI/PqyGjdfKk95M9P9e9+690O3xn+Nvb&#10;3y67x69+PPRe15t2dl9k5uPD4PHqzQY+ggSNqrLbi3BkArikxmNpY5q3IVbqRFBG7WYgKUW47ha7&#10;VZyX962mOMVJ8z6ADzJOAPM9aJoKnr6pH8rD+VH0H/K+6Yptp7GoaHePdu68bRSdz965DGxRbl3v&#10;l1C1EuFwhl1yYzbtHMLY7ExSW9IqKlp6t5JjjRzLzPfcyXhlmJSFT+nGDhR6n1c+bfkKDHTBYtx6&#10;tO9hrrXXvfuvde9+691737r3Xvfuvde9+691737r3Xzsv+FOv8qjAfFvtfCfNrofbMGC6V+QW56v&#10;C9pbVw1IsGG697yq6ebNjK42mgASmx26qeGrrBAq+OCvpqsBkjq6WCOe/bnmZ9ytTs962qaAVRjx&#10;aPhQ+pQ0FfNSPQnp1Grg9aoHuTunOve/de697917rba/4SL/ACUqti/MLvH4x5PINHtzv3qNN54K&#10;ikl1Rv2J03k/uaWGjgfhGqMDls5NUOnLikhDBgilIu909uE+0w7ko7oH0n/SSD/IyrT7T03IMV6+&#10;hl7gfpr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/9Pf&#10;49+691737r3Xvfuvde9+691737r3Xvfuvde9+691737r3Xvfuvde9+691737r3Xvfuvde9+69173&#10;7r3Xvfuvde9+690nd3bu2vsHa+f3rvbcGH2ptDauKrc7uTcufr6bF4XB4fHQGprslk8jWMkUMMSK&#10;Wd3YAe3re2nu50tbVDJJIQqqoJZicAADJJ6vHHJNIIolLMxoAMkk+QHWh1/N5/nVbs+ZOQznQXx2&#10;yGZ2X8WaCsejzOVAqcRunvWejn9GQz8TaJqLb2pRJQ4Zwsk9lqMgvk8VJR5Ze3Pthb8tIm77yFlv&#10;yKqMFYK+S+TSfxPwHwpirNLfLfK8e2AXl6A1weA4iP5D1b1by4D1Ovr7mHoY9cfe+qHj1737rXXv&#10;fuvde9+691737r3XvfuvdY3+nurdUk4dQJfaV+i6XqBJ7Tt0XS9QJPz7TN0Xyceob+2G6QydQ3/P&#10;++/HthukL9RX/wB9/tvbLdJX6MF8efiP8l/lnuX+6nxz6U372xlI546evqds4WU7dwTzAeJ9z7wy&#10;BgxOKja4tLkq2BDcerkeyfdN62rZovG3S4SEeWo9x/0qirN/tQekM0iRirmnWyl8Tv8AhK32TuMY&#10;3cnzN7xxfXWMl8M9T1l0pHT7s3m0L2MlHlOwM/CMPjqhLEH7LHZaJrgiUcj3E+8+7trHWLY7cyn/&#10;AH5L2r9oQHUw+0ofl0WyXi8IxX7etln4sfynPgJ8PFx1f1D8edoVO9Mf4pE7O7EgPY/Yv3sdgchQ&#10;bh3Z9wMXI9hrTCw0cR/45jm8WbvzhzFvVVvblgh/AnYlPQhaav8AbFj8+kbyu/E9WM+wz031737r&#10;3Xvfuvde9+691737r3Xvfuvde9+6918bbsf/AJmHvz/w890f+7yf3mHbf7jx/wClX/AOkR49Iv28&#10;eHWuuJ+vunVTx6697611737r3Xvfuvde9+691737r3X1rv5bn/bu74F/+KY/F7/3yOD94o8x/wDK&#10;w3//AD0Tf9XG6Xp8A+wdHS9k3Vuve/de697917r3v3Xuve/de697917r3v3Xuve/de697917r3v3&#10;Xuqgv5+H/boT5vf+I52x/wC/RwPsVckf8rVZ/wCnP/HG6svxDr5OHvJ/p/r3v3Xuve/de6uY/wCE&#10;9/8A2+K+FH/h1dm/++K3T7CXPf8Ayqd5/pU/6uJ1V/hPX1dPeMfTHXvfuvde9+691737r3Xvfuvd&#10;e9+691737r3Xvfuvde9+691737r3Xvfuvde9+691737r3VBf/CmnBx5b+Tz8h6+RAzbZ3j0LnISQ&#10;CY5KjuzBbbLqT9DoyDrcfgkfn2OPbpyvNluv8Syj/qmx/wAnVk+Lr5c/vJHp/r3v3Xuve/de6ts/&#10;kR5OXE/zcvg5VQyCN5e16/GFidIMWa2Jl8NPHf8A2pJ2UD83t7C/Oqh+Vr0H+AH9jKf8nVW+E9fW&#10;g94vdMdeIBBBFweCDyCD+D7917rSb/m0/wDCXbOb/wB9bv8AkP8Ay459r0FXuyvr9ybu+Lm5MlRb&#10;TxMWerpGqsjVdLbqrTHjqOCrmYy/wDLy0tLSsZPta6On8FDDMPK/uQkECWHMFSEACzAFjQcPEXiS&#10;P4lqT5rWrFxX8j1qJdzfAH5vfHrK1eI7n+J/f2wJaOWSJsll+rt2zbaqzE2h5cRu/G0s+KrogRbz&#10;UVbLGfw3uU7TfNmv1DWl1E9fIOtfzUkMPzA6cqD1vHf8Jfv5XkHx46JqfnN3JtWSj7z+QOMqcb1b&#10;jc7QSU+V646OjrAEr4qWrVXp6/ddRAK6STSWGMioBG6fdVcbQ17j8yG/vf3LaNWGA1cg4eT0+YQG&#10;n+m1eg6adqmg62w/cYdU697917r3v3Xuve/de697917r3v3Xuve/de697917oqfzl+NmH+YHxB+R&#10;XxqzNNSTjtzqrdO2sFNWqrU+K3slCcp19uIh+NeMztPjshGTxqhF+PZnsu4PtW62+4p/oTqT81rR&#10;h+akj8+tg0NevjTVVLU0NVU0VZBLS1lHPNS1VNOjRT09TTyGKeCaJ7FXRgVZSLgix95aghhUZB6U&#10;dYPe+vde9+690fb+Vn2jP01/Mf8AhB2HFUtSU+K+TXUOJzVQraWj2vvDeFLszdoH0vqxeQrFsTY3&#10;seD7JOZbYXfL95Ac1hcj7VUsv8wOtHIPX2FveKPSfr3v3Xuve/de697917r5G386z/t6587v/E/7&#10;p/600/vKXk//AJViy/5pL/l6UL8I6q89iTrfXvfuvdD98T/+ypvjV/4n/pv/AN+LjvaHc/8Akm3H&#10;/NKT/jh60eHX2jveInSfr3v3Xuve/de697917r3v3Xuve/de697917r3v3XusNRT09XTz0tVBDU0&#10;tTDLT1NNURJNT1FPMhjmgnhkBV0dSVZWBBBIIt72CQajBHXutGP+al/wll3rV703X3l/LYbb+T29&#10;uKtrc7mfizuTM0G1q/bWRq5Wqaun6d3bmnhxkuNd2Jgw2YqqQ0agpBWVEZip4Jn5Z9yoRCtlzDUM&#10;ooJgCwI/4YozX1ZQa+YGSXVf161QO3vgt8z+g8pU4juT4rd/9d1NLLJEarcfVO86XC1fj/XNitxJ&#10;Rvj62H62no6mWM2NmNvcnWu9bRfKHtLmKSvo61/MVqPsIHV6g9b+X/CaP+V/S/EX4ww/K7tbbBo/&#10;kd8osFR5THRZeiaDMdbdFVEseS2htWOKpXyU9Vnmjhz+VA0s0bY6mlRJaOTVB3uHzId13L92WrVt&#10;7Y0NODycGb5hfhX/AGxGD007VNOtm/3HXVOve/de697917r3v3Xuve/de697917r3v3Xuve/de6I&#10;N/NG+MNB8wvgB8puhZ8fFkM3ubqjcWc2EskXkkp+zdiwf3365nhdQXj1ZjH0cMzR+owySpZldlY8&#10;5b3Jtp3y2vgaKrgN/pG7X/4yT+fWwaGvXx7PeVvSjr3v3Xuve/de6tM/kldoz9Q/zXvgtuqCoam/&#10;jHe2A6wmcGyyU3dVDU9PVEEg+hDrnSvP0Nj9R7DXONsLvli9iOaRl/8AnGRJ/wA+9Vb4T19cD3i3&#10;0x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N/j37r3&#10;Xvfuvde9+691737r3Xvfuvde9+691737r3Xvfuvde9+691737r3Xvfuvde9+691737r3Xvfuvde9&#10;+690lN9b62d1js7cvYPYO5cPs/ZOz8PW5/c+58/WxY/EYXEY+IzVddXVcxAVVAsALszEKoZmAKi0&#10;tLm+uUs7NDJLIQqqoqWJ4ADpyGGW4lWCBSzsaADJJPXz+v5uf84De/zz3XXdUdVVWX2V8Ttr5fXh&#10;8Exmx2b7byeNnvSb039CpDLSq6+bE4V/RB6aipD1egU2X3t17cWvKVuNw3ACXcJBluKwg8Uj+fk7&#10;+fBaLXVMXLvLUWzxi4uKPcMMniEB/Cvz9W8+Axxo+9yn0Keve/de64+99UPHr3v3Wuve/de69791&#10;7r3v3Xuve/de6xv9PdW6pJw6gS+0r9F0vUCT2nboul6gSfn2mbovk49Q39sN0hk6sm+Gn8ov5x/O&#10;RsbmOq+qKra3WNe8ZPcvaj1WyOuDSudLVmErKmCWvzaA3UnBUFYFYaZDHyQC+YOd+XeXdUd5OHmF&#10;f0o++SvoQDRP9uV+Veie6vbeCodqn0GT/sfn1tjfDr/hNN8PekBit0/JPM5r5Tb/AKbw1UmGyaVG&#10;y+nsdWJaVUp9n4ioauyYja6M2WyclNUKAXoI7lPcI777r75uOqHalFnEfMd8pH+mIov+1UEfxHoh&#10;n3KWU0jGgftPWw3svY2yut9tYvZnXm0NsbE2hhIBS4bauzcDits7cxNMORBjcJhYoKaBP9pjiA9x&#10;jPcXF1KZ7p2kduLMSzH7SSSei4sWNWNT0qfbPWuve/de697917r3v3Xuve/de697917r3v3Xuve/&#10;de697917r423Y/8AzMPfn/h57o/93k/vMO2/3Hj/ANKv+AdIjx6Rft48OtdcT9fdOqnj11731rr3&#10;v3Xuve/de697917r3v3XuvrXfy3P+3d3wL/8Ux+L3/vkcH7xR5j/AOVhv/8Anom/6uN0vT4B9g6O&#10;l7Jurde9+691737r3Xvfuvde9+691737r3Xvfuvde9+691737r3XvfuvdVBfz8P+3Qnze/8AEc7Y&#10;/wDfo4H2KuSP+Vqs/wDTn/jjdWX4h18nD3k/0/1737r3XvfuvdXMf8J7/wDt8V8KP/Dq7N/98Vun&#10;2Eue/wDlU7z/AEqf9XE6q/wnr6unvGPpjr3v3Xuve/de697917r3v3Xuve/de697917r3v3Xuve/&#10;de697917r3v3Xuve/de697917qiX/hSpVw0/8mv5VwyNZ6/L/H6kpxcDVMnyO2nXMvP/ADbhc8f0&#10;9jX28BPNtsR5CX/q0/Vk+Lr5ZvvJTp/r3v3Xuve/de6tc/kbUrVf82n4MRLqunc8FUdI1HTRbZyN&#10;a/H9LRm5/A59hjnM05XvT/wv/KOqt8J6+th7xd6Y697917r3v3Xuve/de697917r3v3Xuve/de69&#10;7917r3v3Xuve/de697917r3v3Xuve/de697917r42/8AMP2XS9c/Pr5tbEx8UcON2l8svkNgcVFE&#10;qxxx4jHds5anxKpGvCj7YRekcD6fj3lnsMxuNjs524vBET9pRa/z6UDh0Tv2bdb697917pd9W5ub&#10;bPZvXW5Kd2jn2/vvaObgkQkOk2K3BT18bqV5uGjBFvbNygktpIz+JWH7QR17r7aPvDzpN1737r3X&#10;vfuvde9+6918jb+dZ/29c+d3/if90/8AWmn95S8n/wDKsWX/ADSX/L0oX4R1V57EnW+ve/de6H74&#10;n/8AZU3xq/8AE/8ATf8A78XHe0O5/wDJNuP+aUn/ABw9aPDr7R3vETpP1737r3Xvfuvde9+69173&#10;7r3Xvfuvde9+691737r3Xvfuvde9+691737r3Xvfuvde9+691737r3Xvfuvde9+691737r3Xvfuv&#10;de9+691737r3XvfuvdfFj+Tey6Xrf5JfITruhijhodhd4dsbLo4YlVIoqXa2/a/B08UaLwFVIAAB&#10;wB7y926Y3G3wXDcXjRv96UH/AC9KBw6A/wBrOt9e9+690ZH4a5uXbPy++Km5IHaKfb/yR6NzcMql&#10;g0cuK7PxdfG6leQQYwRbn2X7sgk2q6jP4opB+1COtHh19nv3iN0n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//V3+Pfuvde9+691737r3Xvfuvde9+69173&#10;7r3Xvfuvde9+691737r3Xvfuvde9+691737r3Xvfuvde9+690mt5bx2p15tTcW+t87hxO09nbSw9&#10;fuDc25c9WwY7D4PC4unarr8lka2oKpHFFGpZmJ/wFyQPb9tbXF5cJaWiGSWQhVVRUsxwAAOJPTkU&#10;Us8qwwqWdiAAMkk8AOvn3fze/wCbfu357b5qeser6zMbV+KGycuX25gpPNjsn2rmqCUpD2Bvek4Z&#10;YQbth8VLxTIRPMv3blYMv/br28t+UrUX1+BJuEo7m4iJT/oaH1/jcfEcDtGZr5b5Yi2WD6i5Aa5c&#10;ZPEID+Ff+fj58BjjSKfcpDoRN11731Xr3v3XuuPvfVDx69791rr3v3Xuve/de697917r3v3Xusb/&#10;AE91bqknDqBL7Sv0XS9QJPadui6Xqzj4Pfygfmf8758bndg7EPX3T9XKhqe7O0I67bmypqQOBNJt&#10;KmMT1+fksHVP4VTSU4lXx1FVTX1ABczc+8vcshorqXxbgf6DHRnr/SzpT/bEGmQp6D24bpaWZKu2&#10;p/4Rk/n5D8/2dbi3wi/kE/CT4lLiN176wA+TvcFD4Klt59sYihm2bh8jFZvPs/qrVUY2mCuqSwzZ&#10;STI1cUi64amK+kY+8x+53MW+lobZvo7c/gjJ1kf0pMMfmF0KRxB6B93u91ckqp8NfQcfzPH9lB1e&#10;JFFFBFHDDGkMMKJFFFEixxRRRrojjjjSwVVAAAAsB7jkkk1PRV1z96691737r3Xvfuvde9+69173&#10;7r3Xvfuvde9+691737r3Xvfuvde9+691737r3Xxtux/+Zh78/wDDz3R/7vJ/eYdt/uPH/pV/wDpE&#10;ePSL9vHh1rrifr7p1U8euve+tde9+691737r3Xvfuvde9+6919a7+W5/27u+Bf8A4pj8Xv8A3yOD&#10;94o8x/8AKw3/APz0Tf8AVxul6fAPsHR0vZN1br3v3Xuve/de697917r3v3Xuve/de697917r3v3X&#10;uve/de697917qoL+fh/26E+b3/iOdsf+/RwPsVckf8rVZ/6c/wDHG6svxDr5OHvJ/p/r3v3Xuve/&#10;de6uY/4T3/8Ab4r4Uf8Ah1dm/wDvit0+wlz3/wAqnef6VP8Aq4nVX+E9fV094x9Mde9+691737r3&#10;Xvfuvde9+691737r3Xvfuvde9+691737r3Xvfuvde9+691737r3Xvfuvda23/CqvesW1v5U+SwUk&#10;yRv2T8hendmQRs1mqJKAZTsRokH5ITAs5/wU+5B9s4TLzMH/AN9xSN+3Sn/P3V0+Lr5nnvIjp7r3&#10;v3Xuve/de6u2/wCE6G1pd1fzjPh/GsJlpcFWdw7prntdaeLBdCboq6OZv9es+2jH+LD2DufpPC5T&#10;uz5t4YH5yp/kr1V/h6+qt7xn6Y697917r3v3Xuve/de697917r3v3Xuve/de697917oGOyvkd8ee&#10;mFkbuHvnpjqhYl1St2V2jsjYqxLbVqkO6K6l0i3Nz7WW+3393/uJBJL/AKRGb/AD1uh6Invz+d//&#10;ACm+uWqF3B86uj8gabV5DsPJ5vtNW0/X7d+saHLiX/DxFr/i/s6g5N5ouP7OykFf4gE/4+V63pb0&#10;6KVuz/hTx/KE24ZBh+6+xd+6L6W2n0X2lRiW3/HP+/OOwp5/2oD2aRe3HNUnxwon+mkT/n0t17Q3&#10;Re8//wAK3v5ZuJaSPF9bfMHdDC4jlxPWXVlFSufwWfcG+KOVV/x8JP8Ah7Xx+1vMT/FJAv2u/wDk&#10;jPW/DPQV5H/hYJ8JotX8J+MXymrQCdH8RTqXF6h+NQptxVlv9hf2pX2p3g/Fcwj7NZ/58HW/DPSH&#10;rP8AhYn8b0e2P+G/d9VHz66zf2w6F7W4/bgiqB/yd7eHtPuH4ruMf7Vj/m694fz60pPmf3xiPlF8&#10;s/kX8jcDtyu2jhu7u4d99nY7bGTq6evyOCpt4Z+bNJja6tpFSKWWPy6ZJI1CsbkD3MG0WTbbtdvt&#10;7sHMMaoSMA6RSo6cAoKdFm9mPW+ve/de6e9s/wDHybf/AO15if8A3Pj90k/s2+w/4OtHh19vH3hz&#10;0n697917r3v3Xuve/de6+Rt/Os/7eufO7/xP+6f+tNP7yl5P/wCVYsv+aS/5elC/COqvPYk63173&#10;7r3Q/fE//sqb41f+J/6b/wDfi472h3P/AJJtx/zSk/44etHh19o73iJ0n697917r3v3Xuve/de69&#10;7917r3v3Xuve/de697917r3v3Xuve/de697917r3v3Xuve/de697917r3v3XugN7L+T3xr6XMw7i&#10;+QvR3U5pwxnXsrtjYWxWh08t5V3RX0pW3+Ptbb7buN5/uJBJL/pEZv8AAD1uh6Ipvv8Anlfyleum&#10;nXcHzn6ZyBpywk/uJNujtJWK/XwN1ljcuJR/QxFr/j2dQcmc0XH9nZSD/TUT/j5XrelvTopu6/8A&#10;hT9/KH260i4fuHszfgTVpfanRnZNGstvoYxvmiwpF/xqA/xt7NIvbjmqT44kT/TSJ/z6W63obovu&#10;e/4Vw/y0cUZI8V1h8xNzOCRFLjeteqKGkkI+jPJnN80syqf6+An/AGn2uT2t5ib4pIF+13P+CM/4&#10;eveGegtyH/CwX4VR3/hXxg+Udb/qf4h/onxl/p9fttwVdvz/AF+g/rwpX2p3g/Fcwj7NZ/59HW/D&#10;PSIq/wDhYp8cUktQ/DXu2pi/L1fYGxKKT6D/AHXDDUD63/tf0/rYPj2n3D8V3H/vLf7HXvD+fWjl&#10;8je0KLu/5C979043FVWBx3b3c3aHaFBg66oiq63DUW/971266XFVlVAFjllp46tYZJEUKzKSAAfc&#10;y7fbGzsILNjqMUaISPPSoWv506cGBToGvavrfXvfuvdDh8Y/+yk/j3/4nDqf/wB72g9o9y/5J0//&#10;ADTf/jp6919pz3iF0m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/1t/j37r3Xvfuvde9+691737r3Xvfuvde9+691737r3Xvfuvde9+691737r3Xvfuvde9+&#10;691737r3Tdl8vitv4rJ53O5OgwuEwuPrMtmMxlaynx+LxWLx1O1ZkMlkq+rZIoIIIkeWaaV1REUs&#10;xABPu8cck0ixRKWZiAABUkk0AAGSScADj1ZEeRxHGCzMQAAKkk8AB5k9aDf857+brlvmru+t6F6L&#10;zFfifirsnM/vVsJqKCr7x3Liqj9ndeagcJImEpZV14TGyqC7AV9UgnNPBRZa+2ft3Hyzbjdt1UNf&#10;yjhgiBT+BfLWR8bD/SLjUWnHlPlRdmhF9fAG6ccOPhg/hH9I/iP+1GKk0D/n/Yf8T7l7oVycOuB9&#10;2HSJuuve+q9e9+691x976oePXvfutde9+691737r3Xvfuvde9+691jf6e6t1STh0bH4j/A/5QfOT&#10;eR2j8eutcluSloqqnp9z77yhbCdb7KScB/NureNUhp4XEZMqUMAmrZkVjT00xFvYU5j5p2Pli3+o&#10;3eYISDpQd0j/AOlQZOcajRR5sOg/ue5We3prunoTwXix+wf5eHqetzr4Ff8ACev4tfGQYTfvyFFD&#10;8n+5qTwVqw7kxYi6a2pkUtIFwGwqzWMtJCxZBW54zI+lJoqGjlHGNfNXu1vm96rXaa2VsajtP6zD&#10;+k4+GvolCOBZh1HW5cx3d4Slv+kny+I/afL7B+09bA8EEFLBDTU0MVPTU8UcFPTwRpDBBBCgjihh&#10;ijAVUVQFVVAAAsPcTkljqbJPQc45PWX3rr3Xvfuvde9+691737r3Xvfuvde9+691737r3Xvfuvde&#10;9+691737r3Xvfuvde9+691737r3Xxtux/wDmYe/P/Dz3R/7vJ/eYdt/uPH/pV/wDpEePSL9vHh1r&#10;rifr7p1U8euve+tde9+691737r3Xvfuvde9+6919a7+W5/27u+Bf/imPxe/98jg/eKPMf/Kw3/8A&#10;z0Tf9XG6Xp8A+wdHS9k3Vuve/de697917r3v3Xuve/de697917r3v3Xuve/de697917r3v3Xuqgv&#10;5+H/AG6E+b3/AIjnbH/v0cD7FXJH/K1Wf+nP/HG6svxDr5OHvJ/p/r3v3Xuve/de6uY/4T3/APb4&#10;r4Uf+HV2b/74rdPsJc9/8qnef6VP+ridVf4T19XT3jH0x1737r3Xvfuvde9+691737r3Xvfuvde9&#10;+691737r3Xvfuvde9+691737r3Xvfuvde9+691pWf8LF+5IaTrz4WfHylq1kqNwbz7O7kz1Cr+uj&#10;h2fg6HZO06ueP+lS2dzSRMP+OEgNuLy/7T2hM95fkfCqRg/6Ylm/ZpX9vTkY8+tEb3NXTvXvfuvd&#10;e9+691tBf8JMOtJN3/zK9577mhP2PUnxl7CzsVVpuiZ3dW6sBsjH0l/w0tFXZOQH+kTD8+4490Lj&#10;wuXkgHGWZR+SqzH+YH7eqScOvpFe8femeve/de697917r3v3Xugt7g7w6b+PuzK7sTvLtLYPUexs&#10;ddardPYm68LtLC+fQZEoqeszU0KzVMgBENLDrlkayxozEAqbSzu76YW9lE0rn8KKWP8ALgPnwHXq&#10;E8Otb/5V/wDCr/4FdOS5PA/HXZnZnyv3PR+WOny+MpW6k6rmqIrxtEd3b1ppc09n+klNteWB1BaO&#10;dgVJkDbPbHe7sB790tVPke9/95U6f2uD8urhD59a+HyD/wCFWn8yntSSuounaHpn4z4KXyJQTbP2&#10;TF2FvaCnk/s1+4+0myeNlkA4WWlwNLb6hQ1iB3Ye2XL1sAbsyXDeeptK/kEof2serhB1TT3L/Mg+&#10;fXyCkqh3D8w/kRvSgrdfn29U9qbsxWz/ANz/ADgh2TgamlxEWr6HxUS3Fh9AB7Ftpy/sdjT6S0iQ&#10;jz0KW/3ogt/Pq1AOiWSSSTSPLK7yyyu0kkkjM8kkjtqd3drkkkkkk3J9nHDA631x9+691737r3Xv&#10;fuvde9+691737r3Xvfuvde9+691737r3T3tn/j5Nv/8Aa8xP/ufH7pJ/Zt9h/wAHWjw6+3j7w56T&#10;9e9+691737r3XvfuvdfI2/nWf9vXPnd/4n/dP/Wmn95S8n/8qxZf80l/y9KF+EdVeexJ1vr3v3Xu&#10;h++J/wD2VN8av/E/9N/+/Fx3tDuf/JNuP+aUn/HD1o8OvtHe8ROk/Xvfuvde9+691737r3Xvfuvd&#10;e9+691737r3Xvfuvde9+691737r3XvfuvdA53f8AIbor407MqewvkB271707sum8qjP9hbqxG2aO&#10;sqIo/IcfiUycqSVtWwsI6OjSWeQkKkbMQCrs7C93GbwLGJpX9FUn8zTgPmaDrwBPDrWz+VP/AArP&#10;+D/VE2SwPxm617N+U24aQyRU24p0PTPVlTICYxJT5zdlLVbgl0MNRU7XjR1ton9V1kLbPa/eboB9&#10;xkS2U+X9o/7FIX/jf5dXEZ8+tff5Bf8ACqb+Zx2zJX0fVVR0/wDGjAzGSKj/ANH2waTeW7Uo5OCm&#10;Q3L2u+apXmsSv3FFiqMjgoqONXsdWHtpy5a0N14lw39JtK/kE0mnyLHq4QDqm/uT+YX86vkFJV/6&#10;Zfl38h9/UNbr8+Ay/a+8YtpKJL+RabZuOq4MTArXsyw0aAjgiwHsWWmw7LYU+ktYkI8wi6v96I1H&#10;8z1agHRO2YsSzEszEszMSSxJuSSfqT7Nut9de/de697917r3v3Xuve/de697917r3v3Xuve/de69&#10;7917ocPjH/2Un8e//E4dT/8Ave0HtHuX/JOn/wCab/8AHT17r7TnvELpN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9/j37r3Xvfuvde9+691737r3Xvf&#10;uvde9+691737r3Xvfuvde9+691737r3Xvfuvde9+69176cngD37r3Wkj/PQ/m8t3fl8/8NvjPucn&#10;pnb2RfH9ydh4OrPi7Y3FjKn9zZuArqY2k25j50vU1CMVyVSg8ZNFCklZk/7V+3Y2uNOZN8j/AMZc&#10;VhjYf2SkfGwP+iMOA/AvHuJCzfyPyf8AQRrvO6J+uwrGhH9mD+Ij+MjgPwj+ke3WHf3OY6H0nWD8&#10;/wCw/wCJ9udIJOHXA+7DpE3XXvfVeve/de64+99UPHr3v3Wuve/de697917r3v3XunvbW2dx7z3B&#10;h9p7PwGa3VujcOQpsTgdubdxdbms7mspWSCKkx2JxONSSeonlYhY4oo2ZjwAfbU88FrC1xcuscaA&#10;lmYhVUDiSTQAD1PVXdIkMkhCqMkk0AHqSetrf+Xd/wAJwctnRgu1/n5WVOAxDinyWM+Oe1MuI8/k&#10;ImtLFH2jvPEuf4fGw/zmKw0zVNmXy11JKklOcfec/emKLVt/KI1tkG5cdo/5pIfi/wBO40+iMCG6&#10;j7euc0FbfaRqPnIRj/aqeP2nHyPHrbo626y686d2Xg+uuqtlbZ692LtulFJg9q7Rw9Fg8Jj4b6pG&#10;ioqBEUySteSeZ7ySuWkkZnZmOO17fXm43LXl/K00rmrO5LMfzPp5DgBgY6jyaaW4kM07F2biSanp&#10;c+0vTXXvfuvde9+691737r3Xvfuvde9+691737r3Xvfuvde9+691737r3Xvfuvde9+691737r3Xv&#10;fuvde9+6918bbsf/AJmHvz/w890f+7yf3mHbf7jx/wClX/AOkR49Iv28eHWuuJ+vunVTx6697611&#10;737r3Xvfuvde9+691737r3X1rv5bn/bu74F/+KY/F7/3yOD94o8x/wDKw3//AD0Tf9XG6Xp8A+wd&#10;HS9k3Vuve/de697917r3v3Xuve/de697917r3v3Xuve/de697917r3v3Xuqgv5+H/boT5vf+I52x&#10;/wC/RwPsVckf8rVZ/wCnP/HG6svxDr5OHvJ/p/r3v3Xuve/de6uY/wCE9/8A2+K+FH/h1dm/++K3&#10;T7CXPf8Ayqd5/pU/6uJ1V/hPX1dPeMfTHXvfuvde9+691737r3Xvfuvde9+691737r3Xvfuvde9+&#10;691737r3Xvfuvde9+691737r3Xy6f+FKnyep/kb/ADTO1MDhciuQ2l8a9tba+O+EkgkBpzmtqNU7&#10;k7GDRKbCem3Jl8rjJmPqYUaAmyqq5I+3m2nb+WoncUa4JlP2NQJ+1FU/n08govVBPscdX697917r&#10;3v3Xut87/hHd0bNi+pPmN8ka6iPj3t2D190xtqulTS0cfXG36rem7o6VjYmOd9zYgSNypanAHKt7&#10;hP3YvQ11abep+BWkI/05Cr+zQ37empDwHW597iLpvr3v3Xum7L5fE7fxWTz2eymOwmDwtBWZXMZn&#10;L1tNjcVicXj6dquvyWTyNYyQwU8ESPLNNK6oiKWYgAn3ZEaRgiAsxNABkkngAPM9e604P5n/APwq&#10;l2h11X7i6Z/lx4jB9mbponqcVmPkvvGhmrOt8RWRk09T/os2hL4nz8kbX8OYyLR47WgaGlydLIsp&#10;lnlv20luFW75gJjU5EKnvP8Ap2/D/pR3epU46cVPXrSa+Qvyf+Qvyv33Vdl/I/uHfncW9KkziLLb&#10;1ztVkoMRTVEvmkxm2cMpShxNEG5SgxlNBTp/YiX3MNhtthtcAt9viWJPRRSvzJ4sfmST8+nAAOHQ&#10;Ee1vW+ve/de697917r3v3Xuve/de697917r3v3Xuve/de65IjyMqRozu5CqiKWZmP0CqvJPv3Xuu&#10;5YpYJHhmjkhljYpJFKjRyRupsyuj2II/II9+45HXuuHv3Xuve/de6e9s/wDHybf/AO15if8A3Pj9&#10;0k/s2+w/4OtHh19vH3hz0n697917r3v3Xuve/de6+Rt/Os/7eufO7/xP+6f+tNP7yl5P/wCVYsv+&#10;aS/5elC/COqvPYk631737r3Q/fE//sqb41f+J/6b/wDfi472h3P/AJJtx/zSk/44etHh19o73iJ0&#10;n697917r3v3Xuve/de697917r3v3Xuve/de697917r3v3XumLc+59t7K27nN37x3BhdqbT2zi67O&#10;bj3NuPKUWEwGBwuMp2q8jlszl8k8dPTU0EStJNPNIqIoLMQB7vHHJNIsUSlmY0AAqSTwAAySevda&#10;W38zr/hVhR4Cu3D05/LXw2Nz9ZSPU4vKfKTfuFaqwUVRHeKWbqHrvLIorQjWMWY3BF9uxVwmLqIW&#10;iqjL3LntkXVbvmElQciFTn/buOH+lXP9IHHTip5nrS77y+QnePyY33X9m/IDtfffb++8iXWbcm/N&#10;xZHP1lNTNKZUxuJjrHaGhooySIKGijip4lssUSKABLtlYWW3Qi3sYliQeSgD8z6n1JqT5npwADh0&#10;DvtX1vr3v3Xuve/de697917r3v3Xuve/de697917r3v3XuuUcckrrHEjySMbKkal3Y2vZVXk+/cO&#10;vdekjkikeKVHilido5I5FKSRyIdLo6NYggixB+nv3HI691x9+691737r3Q4fGP8A7KT+Pf8A4nDq&#10;f/3vaD2j3L/knT/803/46evdfac94hdJ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//Q3+Pfuvde9+691737r3Xvfuvde9+691737r3Xvfuvde9+691737r3&#10;Xvfuvde9+691737r3WrP/Pk/m0P1jjdwfCH437l8fYufxzY/vzsHCVdpth7eylNeTrTAVtM10zGR&#10;p3H8WqFN6KlcU6XqqiRqKd/aj2/F86c0b0n6KGsEbD+0YH+0YH8Cn4B+JhU9oGqXPb7k36orzBui&#10;fpKawofxkH+0I/hB+EfiIrwA1aWz+8mR1MknWJ/dh0WSdYPz/sP+J9udIJOHXA+7DpE3XXvfVeve&#10;/de64+99UPHr3v3Wuve/de697917o/fwR/lu/JX+YFvVsH0/tsYnYeGroKffXcW6oqqi6/2dG4WW&#10;WlaujQvkcmYmVoMTQLJO2pHm8FOWqECHNnO2x8n2vi7k+qZhWOFKGR/nT8K14u1BxAq2CUbtvdjs&#10;8Wu5arn4UHxH/MPmcelTjrfO+AP8rD4x/wAvvbkEuwMEu9+4q7Hik3Z3nvGgpJt55QzxgV2O21Av&#10;kiwOLdrgUFA2uRAgrKiskjWX3iXzfz9vvOExF4/hWwNUgQnQPQt5yP8A0mwDXSqg06ibd9/vt4f9&#10;Y6IxwjX4R8z/ABH5n8gOrKvYI6JOve/de697917r3v3Xuve/de697917r3v3Xuve/de697917r3v&#10;3Xuve/de697917r3v3Xuve/de697917r3v3Xuve/de6+Nt2P/wAzD35/4ee6P/d5P7zDtv8AceP/&#10;AEq/4B0iPHpF+3jw611xP1906qePXXvfWuve/de697917r3v3Xuve/de6+td/Lc/7d3fAv8A8Ux+&#10;L3/vkcH7xR5j/wCVhv8A/nom/wCrjdL0+AfYOjpeybq3Xvfuvde9+691737r3Xvfuvde9+691737&#10;r3Xvfuvde9+691737r3VQX8/D/t0J83v/Ec7Y/8Afo4H2KuSP+Vqs/8ATn/jjdWX4h18nD3k/wBP&#10;9e9+691737r3VzH/AAnv/wC3xXwo/wDDq7N/98Vun2Eue/8AlU7z/Sp/1cTqr/Cevq6e8Y+mOve/&#10;de697917r3v3Xuve/de697917r3v3Xuve/de697917r3v3Xuve/de697917omf8AMG+Xu1vgn8PO&#10;8/k9ud6OabrrZtY2zMJWSaF3X2TnGXBdd7VRFIkZKzL1FKlU0QZoqYT1BGiFiDfYtql3rdodtj/0&#10;Ru4/woMu35KDT1NB59bAqadfHe3XuncG+N0bk3ru3K1ed3VvDP5jdO5s5Xv5a7M7g3BkZMtmcrWy&#10;ADVLUVM0k0jW5ZifeV8UUcMawxDSqAKAOAAFAPyHSjpg93691737r3XvfuvdfWp/ke/GKX4nfywf&#10;iv17laB6DeG7dkDuffkU8Rgrk3R3HVPvwY7JwkDTUYzHVmPw8i2uPtACSQScXuctx/enMlzOpqiN&#10;4a+lI+2o+RILfn0wxq3VsfsL9V6hZLJY7DY6vy+Xr6LFYnFUVVksplMlVQUOOxuOoYGqq2vr62pZ&#10;Y4YYYlaSWWRgqKCzEAE+9qrOwRBUnAAyST5Dr3XzW/57n89LeXzu3vuP41fGzcuV2v8ADDaGWkx1&#10;fXY2WpxmU+R+cxFZ/wAfXuUgRzJtqKaMSYPCSWEulMhXoahqamx2QvJXJcWyQruO4KGvHFQDkRA/&#10;hH9P+JvL4VxUs8q0yePWtJ7kPq/Xvfuvde9+6914AkgAXJ4AHJJP4Hv3XurXPit/JH/mafL+mxec&#10;6y+MG8NtbFyohmp+x+4XpOo9nS4+cAxZfFyb2alyGVpWuLTYTH1l+bA2awY3PnHl3aiUublWcfgj&#10;72r6HTUKf9MR1Uso6vy6L/4R29j18dJX/Jb5kbM2s4VHrNsdIdfZrfDTagC8MO9t9VGAEJXkajgZ&#10;gf6Ac+wRe+7FutV260ZvnIwX/jKhq/70OqmT06tX6t/4Sh/ywNjxUz75yHyK7nrV0tWDeHZ+N2zi&#10;ZpALOlLQ9Z4nCVMUR/CvXSuP+Oh9hm59zuZJj+iIoR/RQk/tdmH8h1XW3R8tj/yGv5RXXyQLg/hB&#10;1jkjThdL74zHYXZTyMvOqf8A0h5nKB7n6hgR+LW49kk3O3NU/wAd44/0oVP+OqOtam9ejT7Z/lyf&#10;y+dmiM7W+DPxBwUsQULVY7439PQV7FeFaXIDD+d2H+qeQn/H2WSb/vsv9rezt9ssn+DV1qp9ehww&#10;/wAfehduhBt/pHqHBCPToGH622ZjAmn9OgUVElrfi3tE99fSf2kzt9rsf8vWq9CZj8NiMSnjxWKx&#10;uMSxXRj6Glok0kgldNMqi3A49p2d2+Ik/aevdfIe/m9f9vRfn1/4tV3J/wC9jU+8qOVf+Vbsf+aM&#10;f/HR0+vwjqub2f8AVuve/de6e9s/8fJt/wD7XmJ/9z4/dJP7NvsP+DrR4dfbx94c9J+ve/de6979&#10;17r3v3XuvkbfzrP+3rnzu/8AE/7p/wCtNP7yl5P/AOVYsv8Amkv+XpQvwjqrz2JOt9e9+690P3xP&#10;/wCypvjV/wCJ/wCm/wD34uO9odz/AOSbcf8ANKT/AI4etHh19o73iJ0n697917r3v3Xuve/de697&#10;917r3v3Xuve/de697917pj3Nubb2y9t7g3ju7N4zbW1NqYXKbk3NuLN1sGNw2BwGEoXyeYzOWyFU&#10;yxQU1LTxSTTzSMFRFZmIAPu8cck0ixRAszEAAZJJNAAPMk8OvdfMj/nf/wA77sL+Yx2FmumOmc1m&#10;9l/CnZWcaHb23oGqcTk+78ph6o/bdjdiweiU0bSoJ8Hg5wEpkEdTUxmuI+3yL5N5Ng2CBby7Ae8c&#10;ZPERg/gT5+TMOOQDp4vKtPt616/Y76v1737r3XvfuvdckR5XSKJHkkkdUjjRS7u7nSiIi8kk8AD6&#10;+/cMnr3Vu3xZ/kT/AM0D5a0+Lzex/jNuXYGx8oIZYewe86mm6h24aKoAanylFjN1+POZGlkU6kqM&#10;Th6tGXkEgi4V3LnXlvayUmuRI4/DH+ofsqvaD8mYdVLqOr6ejP8AhHVu+qjpa75K/M3beElCp97t&#10;bo3rnJ7nSRjYyCm35v2qxBQLyBq24+q9/TaxBN77sRAldutC39KRwP8AjKhv+P8AVfE+XVqXV/8A&#10;wlM/lbbGipjvQfITuiqj0vVnfPa8G36Cok/tpDS9WYzb80URP6VNU7gfWRjz7DNz7m8yzE+D4UI/&#10;opU/8bLf4Oq626Pbsj+RJ/KO6+WBcF8Hep8h9uFCNvet3x2Wz6foZ27Gy2V8t/z5L39ks3OvNM/x&#10;3rj/AEulP+OKvWtTevRpdtfy7P5f+zRGdq/B34h7fkiC6ajE/G/p6jrCV+jy1sOHEzt/tbuT/j7L&#10;JN/3yb+1vZ2+2WT/AKC61U+vQ3YfoTovb2n+AdLdTYPQAE/g/XOz8ZoC/QL9lRpYD8W9o3vr2T+0&#10;mdvtdj/l69U9CTQYnF4pPFjMbj8bHa3joKOno0sABbRTqo/A/wBt7TszN8RJ+3rXXxuvn9/2Xf8A&#10;Nj/xbf5If+/jzPvLPY/+SJZ/80Iv+ra9KBwHRSPZp1vr3v3Xuhw+Mf8A2Un8e/8AxOHU/wD73tB7&#10;R7l/yTp/+ab/APHT17r7TnvELpN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/9Hf49+691737r3Xvfuvde9+691737r3Xvfuvde9+691737r3Xvfuvde9+69&#10;1737r3VMH84/+Z7jPgX08uyeucjQVvyf7ZxNZBsDHMIK0de7ckZ6DIdqZ2gk1KRDIslPhaeoXRU1&#10;is5SanpKqMyV7ccjvzXuP1N6CLG3I8Q8PEbiIlPz4uRlVxUFlPQ/5D5PfmW++puwRZwHvPDW3ERq&#10;fnxcjgvoWU9fPVzWYy24sxlNwZ/J1+bzucyNdmM1mcrVz5DKZbLZOpatyOTyVfVM8s888zvLNNIx&#10;Z3YsxJJPvL+KOOGJYYlCooAUAUAAFAABgADAA4dZJPGkUYiiAVVAAAFAAMAADgAOA6Z39vjouk6x&#10;P7sOiyTrB+f9h/xPtzpBJw64H3YdIm66976r1737r3XH3vqh49e9+611737r3WyZ/Kz/AJCG/Pkg&#10;u2+9vl7SZ7q/oepFJmds9bqZ8N2V21j2tPS1NdqCzYDBVIsRUuBX1cJLUqU0UsFcYS5993LTZNe0&#10;8uFZ7sVVpOMUJ8wPKSQenwKfiLEFOgVv3NsVlqtNupJLwLcVT/oJh+wHjXI63butesuvunNj7e61&#10;6s2dt/YOw9qUCY3b21dsY2nxWIxtKhLv4qanA1SyuWlqJ5C0s0rPLK7yOzHF2+vrzcrp76/laaaQ&#10;1Z2NST9voOAAwBgADqLp55rmVp7hi7tkkmpPS59pOmuve/de697917r3v3Xuve/de697917r3v3X&#10;uve/de697917r3v3Xuve/de697917r3v3Xuve/de697917r3v3Xuve/de697917r423Y/wDzMPfn&#10;/h57o/8Ad5P7zDtv9x4/9Kv+AdIjx6Rft48OtdcT9fdOqnj11731rr3v3Xuve/de697917r3v3Xu&#10;vrXfy3P+3d3wL/8AFMfi9/75HB+8UeY/+Vhv/wDnom/6uN0vT4B9g6Ol7Jurde9+691737r3Xvfu&#10;vde9+691737r3Xvfuvde9+691737r3XvfuvdVBfz8P8At0J83v8AxHO2P/fo4H2KuSP+Vqs/9Of+&#10;ON1ZfiHXycPeT/T/AF737r3XvfuvdXMf8J7/APt8V8KP/Dq7N/8AfFbp9hLnv/lU7z/Sp/1cTqr/&#10;AAnr6unvGPpjr3v3Xuve/de697917r3v3Xuve/de697917r3v3Xuve/de697917r3v3Xuve/de6+&#10;cV/wpw/mi0Pyv+QGO+HXTW4kynQ/xi3DkX3pmMXU+XE9h9+xQy4TNVMEsZKT0W16d6nD0UygB6ub&#10;JuplgNNJ7n/255bba7E7tdrSe5A0g8Ui4j7C5ox+QXga9PItBU9atHuSur9e9+691737r3VkP8pP&#10;4Z1nzw+fnx+6Enxr1+xJN1U+/u4pDEz0tJ1D1/Km4t609ZKl/F/FI4osFSykECqrqe4IJ9h/mndx&#10;smxz3wNH06Y/9O2F/Z8R+SnqrGgr19eiOOOGOOKKNIookWOKKNVSOONF0pHGi2AUAAAAWA94rccn&#10;pjrn7917rU0/4VUfzEMr0F8eNn/CXrDOy4vsL5RY/IZvtStx9Q0ORwvQOGrTjZsJriZJIxuvKJJQ&#10;O6llkoaDJ0sq6akH3KHtnsK31++8XK1jtiAgPAynNf8AaDP+mZSOHV0Wpr18773PPT3Xvfuvde9+&#10;690fH+Xt/Lp+Rv8AMm7tp+nOgsDClHi46TK9k9mbhWqptg9WbXqahoEzO6MlTo7PPUFJI8bjKZXq&#10;qyRHESCKKomgJN+3/b+XrP6u+bJwiD4nPoB6DzJwPtIB0SAKnr6PP8uv+RN8Gf5e+LwO4sZseg70&#10;+QNBFT1GR777Zw2OzGaosxGA8lR1vtSp+4x22IUk1/bSUSyZARsY6jI1I59wBv8AzrvW+s0bOYYD&#10;wiQkCn9NsF/nXt8wo6ZLE9XRewh1Xr3v3Xuve/de697917r3v3Xuve/de697917r4/n82fIQ5P8A&#10;mefP6pgdHSP5dd9Y8shJUTYnsavxVQpv+VkhZW/xB95WcrqV5csQf98RH9qA9Pr8I6r29nvVuve/&#10;de6e9s/8fJt//teYn/3Pj90k/s2+w/4OtHh19vH3hz0n697917r3v3Xuve/de6+Rt/Os/wC3rnzu&#10;/wDE/wC6f+tNP7yl5P8A+VYsv+aS/wCXpQvwjqrz2JOt9e9+690P3xP/AOypvjV/4n/pv/34uO9o&#10;dz/5Jtx/zSk/44etHh19o73iJ0n697917r3v3Xuve/de697917r3v3Xuve/de697917rTe/4Vhfz&#10;EMr1t1xsD+X11jnZcdn+6MVD2b33V46oaGsp+qsdmXodkbGeeBrrHncrRVdZkI7o/wBvj4Ym109d&#10;IrSz7YbCtxcSb7crVYToir/GR3N/tVIA+bE8V6cQefWgp7nDp3r3v3Xuve/de6sb/lsfywvkd/M6&#10;7jfrbpXHQYHZm2TQV3bHcu5aWrOxussHWyMtO9a1PpevytYI5VxWFpnE1S6O7vT0kVTVwB/mHmPb&#10;+XLT6i8Op2rojHxOR/gUfiY4HzJANSwXj19Hv+Xr/JM+DH8u/FYTL7D66ou0O8qKCCTJ/ILtbHY7&#10;cW/DlQgNRUbJo50ah2xT6y6wx4eGOpMREdVWVjL5WgDfucN635mSeTw4TwiQkLT+l5uf9NivADpo&#10;sT1bt7CvVeve/de697917r3v3Xuve/de697917r3v3XuvjQ/PKrp6/5yfM6upJFmpa35X/ImrppV&#10;/TLT1Hb+YmhkX/BlII95bbICuzWiniIIv+ra9KBw6Kj7M+t9e9+690OHxj/7KT+Pf/icOp//AHva&#10;D2j3L/knT/8ANN/+Onr3X2nPeIXSb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/S3+Pfuvde9+691737r3Xvfuvde9+691737r3Xvfuvde9+691737r3Xvfu&#10;vdFH+bvzE60+DXx83d3t2RMlUcZH/CNj7Phqo6XLdgb9yFPI239o4lnDFfK0bz1lQI3FNSRT1LI4&#10;i0MIOWeXb3mjd49rsxTVl3pURxj4nP2cAPxMQPPo/wCWuXr3mbdo9ssxSuXelRGg+Jz9nADGpiB5&#10;9fNN+RPyA7N+Ufce+u8+3s7Jnt878y8mSr5V8keOxNEiinxG3MDRyM/2+Ox1MsVJRU4YlYkXUzuW&#10;ds09l2mx2Pbotr29NEUQoPUnzZj5sxqSfU+mOsuLDarPZdui2ywXTFEKD1J82Y+bMakn1PQHN9f9&#10;v7ORw6pP1hf24OiuTrE/uw6LJOsH5/2H/E+3OkEnDrgfdh0ibrr3vqvXvfuvdcfe+qHj0+7X2vuT&#10;e248JtDZ2By+6d1blylFhNvbc2/jqrLZvN5jIzimoMZisZQq80880jKkcUaFmJsB7anngtYXublx&#10;HGgLMzEBVAySScAAcSeqSSJEhklIVVFSSaAAeZPW7Z/Kc/kMbW6FTbfyF+ZuFwu+O7kFJmtm9QVB&#10;pM3sfqaqFqikyW5ipkpc1uGE6SijyUNDIC8P3VQsNVBi57he7Vxu5fZuWWaK1yrzCqvMOBC+aRn8&#10;ncYOlaqYv5h5tku9VnthKxcGfgz/ACHmq/zPnQVB2avcG9Abr3v3Xuve/de697917r3v3Xuve/de&#10;697917r3v3Xuve/de697917r3v3Xuve/de697917r3v3Xuve/de697917r3v3Xuve/de697917r3&#10;v3Xuvjbdj/8AMw9+f+Hnuj/3eT+8w7b/AHHj/wBKv+AdIjx6Rft48OtdcT9fdOqnj11731rr3v3X&#10;uve/de697917r3v3XuvrXfy3P+3d3wL/APFMfi9/75HB+8UeY/8AlYb/AP56Jv8Aq43S9PgH2Do6&#10;Xsm6t1737r3Xvfuvde9+691737r3Xvfuvde9+691737r3Xvfuvde9+691UF/Pw/7dCfN7/xHO2P/&#10;AH6OB9irkj/larP/AE5/443Vl+IdfJw95P8AT/Xvfuvde9+691cx/wAJ7/8At8V8KP8Aw6uzf/fF&#10;bp9hLnv/AJVO8/0qf9XE6q/wnr6unvGPpjr3v3Xuve/de697917r3v3Xuve/de697917r3v3Xuve&#10;/de697917r3v3XutTz/hQl/PNxHxc2nuv4T/ABO3fFXfJ3eGKnwnbPYO3a0Ovx92rl6TRV4fG5Ok&#10;b0bxyNPJphEbeTFQOapjHWPSFJP5E5MfcpV3jdEpbIaop/0Vh5kf77B/3o4yK9OItcnr527MzszM&#10;xZmJZmYkszE3LMT9Sfyfc9dO9de/de697917r3v3Xuvoxf8ACWT+XlUfHf4t7g+ZPZGANB2p8r6a&#10;gXYMdfT6Mjt7494eo+82/PF5AHi/vTkAcxIoJSaip8RMpBLAQF7lb8L/AHJdpt2rFa11U4GU8f8A&#10;eB2/Ilx0y5qadbVXuM+qde9+6918nj+fZ8ha75GfzWflpm5K6SqwfV++m6A2pSlzJBi8X0rTjZGb&#10;pqNjf9uoztPmMibG2upcjgj3k9yRYLt/LNqgFGkXxW+Zk7h+xSo/Lp9RReqevYr6t1737r3U7F4v&#10;I5vJ47C4eiqcnlsvX0mLxeOooXqKzIZHIVC0lFRUlPGCzyyyuscaKLsxAHJ96ZlRS7mgAqT6Ade6&#10;+u//ACqv5f8Asj+XH8OutuisHjca3YldjKHePe+76WOJ6venbubx8Um5amSvQXlocawXE4dOAlHT&#10;xMQZpJpJMV+Zt8m5g3aS9cnwwSsa/wAKA4x6n4m+ZPlTpOxqa9WP+w/1rr3v3Xuve/de697917r3&#10;v3Xuve/de697917pj3PuTCbN21uHd+5chBidubVweW3Jn8pUtppsbhMHQSZPK5Cob8JDBFJI5/oD&#10;7vHG80ixRirMQAPUk0A/b17r4sHeHZdb3R3V2/3Fko5Icj2x2j2B2XXwysGlird97sq901UcjKSC&#10;yvVMCQfr7y9srcWdnFaLwiRUH+1UD/J0oGBToLvanrfXvfuvdPe2f+Pk2/8A9rzE/wDufH7pJ/Zt&#10;9h/wdaPDr7ePvDnpP1737r3Xvfuvde9+6918jb+dZ/29c+d3/if90/8AWmn95S8n/wDKsWX/ADSX&#10;/L0oX4R1V57EnW+ve/de6H34pMqfKP42O7KiJ3706zuxCqqr2JjizMx4AA5JPtDuf/JNuP8AmlJ/&#10;x09aPDr7R/vETpP1737r3Xvfuvde9+691737r3Xvfuvde9+691737r3XyIv5xfyFrvk7/Mz+YvZ0&#10;9c9diaXuXcnWuz31k0y7J6gmHV+1paGK9o46qlxKVzKoF5Z5HYa3YnKflOwXbuXbS2AoTGHb/TSd&#10;7V+wtT7B0+oovVaHsRdW697917pTbJ2duPsTeW0uv9nYyfN7u31ufA7O2thqa33OX3HufKxYTB4y&#10;n1WGuoqp4okufqw9tzSx28LzymiICzH0AFSfyA6919gT+XX8HOtv5enxP6y+N3XtHQS1uAxVPmOz&#10;N301MIazsbtXL0kT713rkZnAldZ6hBT4+KZmNNQQ0tIpKQL7xT3/AHm437dJNwnJoxoi/wACD4VH&#10;2DJ9WJPn0nJqa9Hi9k3Wuve/de697917r3v3Xuve/de697917r3v3Xug+7a7J27011X2X29u+daX&#10;anVewN49jbmqWkSJYMBsnb1RuXMSmV+F009NIbn2/a28l3cx2sWWlZUH2sQB/M9eGcdfFU3bubKb&#10;13XufeWckE2a3buHNbmy8y3Cy5TPZKXK5CRQxJs0srkXPvL+KNYYliTgoAH2AUHSnpP+79e69791&#10;7ocPjH/2Un8e/wDxOHU//ve0HtHuX/JOn/5pv/x09e6+057xC6T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Pf49+691737r3Xvfuvde9+691737r3Xvfu&#10;vde9+691737r3XvfuvdMW6Nz7e2TtrP7x3dmcdtzau1cNk9xbjz+XqY6LF4XB4ajfIZXK5GrmIWO&#10;GCCN5ZHY2Cgn27BBNczJb26l5JCFVQKksTQAD1Jx07BBNdTpbW6l5JGCqoFSzE0AA8yTgdfOP/mt&#10;fzDtxfzAvkRX7hxlRkcb0T1zJkdtdJbTqvLTlcK84GT3zmqFjZcrnHijnnUi8FOlNSXc07SyZich&#10;8ow8p7QIXAa6mo0zj18kB/hStB6ks3nQZhck8nw8o7MsEgDXU1GmcfxUwin+FKkD1OpsVoKuD+f9&#10;9+PY9XoQz9YG+v8At/bw4dFc/WF/bg6K5OsT+7Dosk6wfn/Yf8T7c6QScOuB92HSJuuve+q9e9+6&#10;90JfTnTXZ3yB7J2t1F07s7Mb87D3nkUxuA25hYBJUTyEGSorKyolKw0tJTRhp6ytqpI4KeFXlmkS&#10;NGYIdy3Ow2exk3HcpRDDEKszfyAHEknAUAkmgAJ6S3VzBZwtcXLBEXJJ/wBWSfIDJPDr6BH8qv8A&#10;k/dWfy/9s0PYG9Vw/ZXyoz2LMe4+wDTmowmwKevg0V20Oroq1FeGHSzQVmXkjSqrRqFqemf7UYg8&#10;/wDuPf8AN85s7XVBYIe2OtGkpweWnE+aplV+bDV1EG/8xz7u5hiqluDhfNqebf5BwHzOernvcZdB&#10;nr3v3Xuve/de697917r3v3Xuve/de697917r3v3Xuve/de697917r3v3Xuve/de697917r3v3Xuv&#10;e/de697917r3v3Xuve/de697917r3v3Xuve/de6+Nt2P/wAzD35/4ee6P/d5P7zDtv8AceP/AEq/&#10;4B0iPHpF+3jw611xP1906qePXXvfWuve/de697917r3v3Xuve/de6+td/Lc/7d3fAv8A8Ux+L3/v&#10;kcH7xR5j/wCVhv8A/nom/wCrjdL0+AfYOjpeybq3Xvfuvde9+691737r3Xvfuvde9+691737r3Xv&#10;fuvde9+691737r3VQX8/D/t0J83v/Ec7Y/8Afo4H2KuSP+Vqs/8ATn/jjdWX4h18nD3k/wBP9e9+&#10;691737r3VzH/AAnv/wC3xXwo/wDDq7N/98Vun2Eue/8AlU7z/Sp/1cTqr/Cevq6e8Y+mOve/de69&#10;7917r3v3Xuve/de697917r3v3Xuve/de697917pi3NujbWytvZnd28tw4Pae1NuY6qzG4dzbly1B&#10;gtv4LE0MRnrcpmczlJIqelp4UBeWaaRUVQSxA93jjkmkEUKlmY0AAJJJ8gBknr3WlR/N9/4U94uL&#10;H7o+Of8ALTzUtbkKtKzBbz+Wb0slNSY6F1anyFB0Rja9FklqDcxjdFZEqRWZ8ZBKz02SimDlT24Y&#10;su4cxCgGVg9fQyEeX9Af7YjKlxU8z1o6ZPJ5LNZLIZnM5Cuy2Xy1dV5PK5XJ1c9fksnkq+dqquyG&#10;QrqpnlmnmldpJZZGLOxLMSST7mVVVFCIAABQAYAA4AD06d6he99e697917r3v3XurlP5JP8AK/3B&#10;/Mu+WmGwW4sXkYPjV1BU4jevyF3RD56WGpwgqXlwPWOMyERUrktyzU8lKDHIslPRJW1iEvTxpIEu&#10;ceZE5d2svGR9RLVYh8/NyPRK1+ZoPPqrNpHX1Z8Ph8Tt7EYvAYHG0OGweDx1Dh8Nh8XSwUOMxWJx&#10;lMtFjsbjqKmVY4YIIUSKGKNQqIoVQAAPeMru0jl3JLMSSTkkniT8z0x04+69e697917r4rPyP3FV&#10;bv8AkN3zuyukaWt3R3P2juKsldizSVWb3xXZKokZiTcl5SSb+8vtvjEVhBEOCxoP2KB0oHDoGfav&#10;rfXvfuvdWB/yodp4ne/8zH4H7czkUVRiqn5VdKV9ZSzhWgrEwW+qPPJQ1CNw0c70qwuh/UrEfn2R&#10;czytDy7eyJx8GQftUj/L1pvhPX2CfeKfSfr3v3Xuve/de697917r3v3Xuve/de697917r3v3Xutd&#10;T/hS788Mb8UPgDuTpXbmajp+5fmDFk+pdu4+nnUZDG9WmKJu5t0zwgg/bSYydNvKbhvNlEkQMIZd&#10;I+9vNkbc98W8kH6NpRyfIv8A6Gv217vsX5jq6Cpr18x73kX091737r3XvfuvdPe2f+Pk2/8A9rzE&#10;/wDufH7pJ/Zt9h/wdaPDr7ePvDnpP1737r3Xvfuvde9+6918kT+d5RPQfzY/nVBIGDSd5ZatGr66&#10;Mlh6LIxnj8aZRb/D3lJya2rleyP/AAsD9hI6fX4R1Vd7EvVuve/de6XvVW6Itkdodb70nYpDtDfu&#10;z90TMo1MsWA3DT5WRlX8kCI2Hti5jM1tJCPxqw/aCOvdfbNR0kRJI3WSORVeORGDI6MNSujLwQRy&#10;CPeHvSbrl7917r3v3Xuve/de697917r3v3Xuve/de6wVVRHSU1RVzG0VLBNUSm6i0cMZkc3YgfQH&#10;6kD3sAkgDz6918RDcGardyZ7N7iychlyOfy+SzWQlLMxkrcrWPXVUhZuTeSRjc8+8xo0WNFjXgoA&#10;H2DHSnpp92691737r3VrH8jraWJ3p/Nn+C+HzUUU1HR91Um7IUmAZBlthbdyG+sDIA39pK7HUzof&#10;wwBHPsM85SvDyveunEx6fyYhT/InqrfCevrae8XOmOve/de697917r3v3Xuve/de697917r3v3Xu&#10;ve/de61f/wDhUp88Mb8evhPB8U9qZqOPtz5dVa4bJUVJOBkMB0dtfIQ5LfWZqRGSYlzFUlHt+BJV&#10;C1NPNkvG2qlcCR/bXZGv94/eco/Stcj0MhFFH+1FW+RC+vV0FTXr5ufvILp7r3v3Xuve/de6HD4x&#10;/wDZSfx7/wDE4dT/APve0HtHuX/JOn/5pv8A8dPXuvtOe8Quk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1N/j37r3Xvfuvde9+691737r3Xvfuvde9+69&#10;1737r3Xvfuvde9+691p/f8KF/wCZN/GK6q+BPTGfvi8TUUOS+R+4MVU6o8hl6d0yOC6khqYTYx0T&#10;iLIZxVJvUCmpCyNT1kLZB+0nJvhqOatyTuaot1I4Dg0v55VPlqbzU9ZH+zvI/hRDm/dE7nBFspHB&#10;eDTU9Wysf9HU2QynrUzb8+59HU5XHWA/n/ffj28vRNP1gb6/7f28OHRXP1hf24OiuTrE/uw6LJOs&#10;H5/2H/E+3OkEnDrgfdh0ibrr3vqvQ0fH34+dtfKLtnafSnSe063eO/t4Vn29BQUw8VFjqKKzZHP5&#10;/JOPFRY6ijJmq6yYhI0H5cqrFe8bxt+w7fJum6SCOGMVJPEnyVRxZmOABknpNeXlvYW7XV02lF/n&#10;6ADzJ8h19En+WX/K/wCof5dfWYpsYtDvfvnd+NpV7U7enotFVXyArUvtHZsdQPJQYGmmAKQi0tXI&#10;i1NWSywxU+GvPPPe48532qSsVpGT4UNcDy1v5NIR58FHavmWhbfd9uN6nq3ZEp7E/wArerH+XAed&#10;bQPYE6Iuve/de697917r3v3Xuve/de697917r3v3Xuve/de697917r3v3Xuve/de697917r3v3Xu&#10;ve/de697917r3v3Xuve/de697917r3v3Xuve/de697917r3v3Xuvjbdj/wDMw9+f+Hnuj/3eT+8w&#10;7b/ceP8A0q/4B0iPHpF+3jw611xP1906qePXXvfWuve/de697917r3v3Xuve/de6+td/Lc/7d3fA&#10;v/xTH4vf++RwfvFHmP8A5WG//wCeib/q43S9PgH2Do6Xsm6t1737r3Xvfuvde9+691737r3Xvfuv&#10;de9+691737r3Xvfuvde9+691UF/Pw/7dCfN7/wARztj/AN+jgfYq5I/5Wqz/ANOf+ON1ZfiHXycP&#10;eT/T/Xvfuvde9+691cx/wnv/AO3xXwo/8Ors3/3xW6fYS57/AOVTvP8ASp/1cTqr/Cevq6e8Y+mO&#10;ve/de697917r3v3Xuve/de697917r3v3Xui39+fML4rfFrGS5b5E/IXqHpyGOn+6iod9772/hM/k&#10;YtOsLhNrzz/xLISMOVhoaSWRgCQpAPswsdp3Pcm02EEk3zVSQPtNKD8yOtgE8Otb75jf8K0fiP1f&#10;T5Xbnw8603l8mN4RiWnot77rpq/qfp+nkIKRV8KZmFtzZIRsNT0jYfHLIttFYtyVkDafa/dLkiTd&#10;pFt0/hWjyfZjsH26m+zqwjPn1pxfOz+bB84P5ieWc/IjtysfYEFd9/g+lNhwzbN6fwEscnlpZI9p&#10;Ucsj5Koga/gyGdqq+tjDMqVCodPuWdl5Y2bYF/xCLvpQyN3SH/beQPmFCj5dOBQOHVcPsQdW6979&#10;17r3v3Xuve/de6NP8M/hx3j87+/9m/HToHbTZ3eO6qg1GTy1WJ4dsbE2nRzRrnt972ysKOKPF49J&#10;FaWTS0ksjRUtNHNVzwQSFm77tZbJYvf3zaUXgPNm8lUeZP8ALJNACetEgCp6+sT/AC+fgf03/Lp+&#10;NGzvjn09SCpixa/xzsDfVZSQ0u4Oz+xsjSxRbj3xuARM+lpzFHBRUnkdaSjip6VHdYdbYw77vd3v&#10;+4vuF2eOFXyRBwUfZxJ8ySfPpgmpr0dz2T9a697917r3v3Xuvi4fK3Z9X158o/knsCvieCu2N373&#10;Fs+tglDCSGr2z2HkcLURSB+dSvAQb8395d7ZKJ9tt514PFG37UB6UDh0AXtd1vr3v3Xuh/8Aih3T&#10;J8cPlB8du/0hmqk6W7t6v7QqqKn/AM7kcfsfelFuLJ4tRcXFVT08tOwuLhyLi/tDuln+8NtuLHh4&#10;0bp9hZSAfyJr1o5FOvs37W3Pt/e22Nubz2nlqLP7V3dgcRufbOdx0onx+a2/n8fHlcNlqCccPDU0&#10;0sc0Tj6qwPvEeWOSGRoZRpZCQQeIINCD9h6T9P3unXuve/de697917r3v3Xuve/de697917ouHyw&#10;+V/R/wAKejN5/IT5Bbwpdo9f7Noy31inzu6M7PG5w2zdnYhnR6/LZGRDFSUsZA4eWZ4qeKaaMw2v&#10;a73eL1LCxTXI/wCwDzZj5KPM/kKkgdbAJwOvk6/zIvn32l/Mh+U+9fkb2SHw+NrAm2eruv4qx63F&#10;9Z9Y4iplk25tKhnYKJZyZpq7J1YRBU11RUTLHFG8cMeT3L+x23L+2Jt9vkjLt5u54sfl5AeSgDPH&#10;p8Cgp0Qz2d9b697917r3v3XunvbP/Hybf/7XmJ/9z4/dJP7NvsP+DrR4dfbx94c9J+ve/de69791&#10;7r3v3Xuvlg/8KRNjz7L/AJw3ymnNOYMfvak6Z3xiSVI+4gynSW3sdlKgH6EHJ0detx/S31B95Le3&#10;0wm5Tth5p4in8pGI/kR0+nw9UY+xn1br3v3Xuve/de6+wd/Kz+SWM+Wf8vf4nd3UWRiyOVz3Tu1N&#10;vb3dJVkkp+ydg0I2J2JTToCWjP8AGMdWSRLJZjC8b8hwTilzLt7bXvt1ZsKBZGK/6RjqT/jJH59J&#10;2FDTo/3sj611737r3XvfuvdcXdY1Z3ZURFLu7kKqKouzMx4AA5JPv3Xugo6f766Q+Qe367dnRPb3&#10;Wvce2cXl6vAZTO9Zb127vfF4zOULaavD5Ks27UVCU9SnDGCYq5Qq4BRlYqruxvLCQRXsTwsRUB1K&#10;kg+YqBUdeoRx6Fn2l691jliSaKSGQao5Y3ikW5GpJFKOLrYi4P1HvwNDUde6+JDvzalfsPfG8tjZ&#10;RHjyezN17i2pkY5Bpkjr9u5ebEViSLYWYSQsCLfX3mJBKs8KTLwdQw+wivSnpK+3evde9+690cL+&#10;X38gaH4rfN34sfITMSSQ7c6s7u2DuPeEkKSSTrsU5yLHb6+3jiuzSnDz1ojUA3awsRwSrfbFtz2a&#10;5sE+KWNgv+mpVf8AjQHWiKinX2P6CvocrQ0WTxlZS5HG5Gkp6/H5ChniqqKuoayEVFJWUdVAWSSK&#10;WNleORGKspBBIPvExlZWKsKEYIPkek/Uv3rr3Xvfuvde9+691737r3Xvfuvde9+690Uv5r/NTon4&#10;DdA7t+Qvf+5osLtnb8D0m39v0klPJuvsTeFRTSTYTYeyMVK6mryVa0bWFxFBEstVVSQ0sE0yGmz7&#10;Re75fJYWK1ZuJ/Cq+bMfID9pNAKkgdbAJNB18mr54/Nbtn+YF8nOw/kz2/ULDmd3VcdBtfalJVTV&#10;OD672BiHeLaewdvGYL/k1DC7NLN40aqqpKislUTVMhOT+ybPa7Ft0e3WnBMlvN2PxMfmf5CgGAOn&#10;wABQdE89m3W+ve/de697917ocPjH/wBlJ/Hv/wATh1P/AO97Qe0e5f8AJOn/AOab/wDHT17r7Tnv&#10;ELpN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V3+Pf&#10;uvde9+691737r3Xvfuvde9+691737r3Xvfuvde9+691WB/Nf+f8AifgN8aMpubDVVFUd4dkrkdnd&#10;I4CoEM5XPmlX+Lb5yFFLfXQYCGaOqlDIUlqXpKV9K1JdBtyJypJzVvKwyAi2ho8zf0a4QH+JyKD0&#10;UM3lTqQPbjkuXnLflglBFpb0eduHbXEYP8UhBA8woZh8NOvnGZzM5fceXy+4c/kq7NZ3PZOvzObz&#10;GTqZq3JZbL5SqauyWSyFZUFpJp55neWWV2LM7FiSSfeYUUccMawxKFRAAoAoAAKAAeQAwB1mq0Uc&#10;ESwQqERFCqoFAAMAADgAMAdMjfn2oHRXcdYD+f8Affj28vRNP1gb6/7f28OHRXP1hf24OiuTrE/u&#10;w6LJOsH5/wBh/wAT7c6QScOuB92HSJuhb6J6L7R+Sna2z+lumtq128ewt8ZNMbhcRRgJFEiqZq/L&#10;5atf9qkoKKBXqa2snZY4YUZ3IA9l27brYbJt8u57nII4YhVif5ADiWY4UDJJoOkt3d29jbtdXLaU&#10;QVJ/yD1J4AeZ6+jJ/LM/lo9Vfy6+o1weIFBu/u3eNFRz9u9tPReOrzlbHadNr7Z+4Hlo8DQyEimp&#10;/S9Q4NVUjysqQ4Yc8c8bhznuPiyVjtYifBhrhR/E3kZGHE8AO1cZMK77vlxvVzrbtiX4E9PmfVj5&#10;ny4D52Y+wP0Rde9+691737r3Xvfuvde9+691737r3Xvfuvde9+691737r3Xvfuvde9+691737r3X&#10;vfuvde9+691737r3Xvfuvde9+691737r3Xvfuvde9+691737r3Xvfuvde9+6918bbsf/AJmHvz/w&#10;890f+7yf3mHbf7jx/wClX/AOkR49Iv28eHWuuJ+vunVTx6697611737r3Xvfuvde9+691737r3X1&#10;rv5bn/bu74F/+KY/F7/3yOD94o8x/wDKw3//AD0Tf9XG6Xp8A+wdHS9k3Vuve/de697917r3v3Xu&#10;ve/de697917r3v3Xuve/de697917r3v3Xuqgv5+H/boT5vf+I52x/wC/RwPsVckf8rVZ/wCnP/HG&#10;6svxDr5OHvJ/p/r3v3Xuve/de6Ml8QflN2N8KPkd1l8oOpMftLK9idUV+cyO2qDfWNyeY2pUT5/a&#10;tfs+tXMY3DVuOqZVFLkZ2jEVbERIEYllBRi/ddst942+TbbosI5QASpAbDBsEgjiB5HrRFRTq/b/&#10;AKC3f5m3/PuPhz/6K7tb/wCzv2B/9a3l3/fk/wDvaf8AWvqvhjr3/QW7/M2/59x8Of8A0V3a3/2d&#10;+/f61vLv+/J/97T/AK19e8Mde/6C3f5m3/PuPhz/AOiu7W/+zv37/Wt5d/35P/vaf9a+veGOvf8A&#10;QW7/ADNv+fcfDn/0V3a3/wBnfv3+tby7/vyf/e0/619e8MdN+Q/4Vo/zP62Ix02zviTiXIt58f1T&#10;2DJKD/qgMrvGpS/+ulvdl9r+XBxec/a6/wCSMde8NegL3n/wp0/m97qjniw/dvX3XgnBXVszo7q+&#10;okhVuGWCXfOOzTLwbBrlh9QQefa2H255Viy8LSf6aR/+fSvXtC9EI7b/AJs/8y3vGKqpex/m78iq&#10;/G1yuldg9udi5nr3bddE4s0NbtrrtsVj5o/+bclMVH1A9ndryvy7ZEG3s4gRwJQMR9hbUf59WCge&#10;XVftfkK/K1tVkspW1eSyNbM9TW19fUzVlbV1ErapZ6qqqGaSR2PLM7Ek/U+z1VVQFUUA8h1vqJ73&#10;17r3v3Xuve/de697917r3v3Xujm/Bn4E/JD+YZ3TjOlPjnsybN5AtS1e8t65Raqi6/6x21POYpt0&#10;793HFFItJTqFfwU6JJVVcimGkgnmIT2Ub1ve37DZm83B9I/Co+Jz/Co8z6ngOJIHWiQOPX1Df5YP&#10;8rfoH+V90kvXfV9ON19l7qix9d3L3bmMdBS7r7Jz9HG3ihihVpf4bhKFpJVxOFhmdIFZpZpKirmq&#10;KqbG/mPmW+5kvPqLntjWojjB7UH+Vj+JqZ8qAABhmLdWZew71rr3v3Xuve/de697917r5Yv/AAo1&#10;+NVd8dP5q3fOQjx70m0vkHFgPkPs+p8RSOu/v5SGj35IZFAQyDdVBnSyg6gjRs3L85K8gbiL/lmB&#10;SavBWJv9r8P/ABgr0+hqvVFvsadW697917r3v3Xut0//AIT1fz7Ni9Q7L2r8Dfm3vCDaey8BKMT8&#10;ee+NxVXj27tfE1c5kh6q7Nys5/yHHU0rn+B5mc/b0sLfZ1b09LBTSLEPPfJE91M297Omp2zLGOJP&#10;8aDzJ/EvEnIqSem3WuR1vZUFfQ5Who8njK2kyONyNLT12PyFBUQ1lDXUVXEJ6Wso6unLRyxSxsrx&#10;yIxVlIIJB9wqysrFWFCMEHiOmupfvXXuve/de697917r3v3XuqS/5iH8+z4J/AHH53bUm96L5Ad/&#10;0EdRTUXR3UOZx2YrMbl4wVWn7J3tT/cYzbccb6RUQ1DTZFUYPFjp1uQMdh5I3rfGWTR4EB/0RwRU&#10;f0FwX+RFF9WHVgpPXzs/5iX8zb5QfzL+1l7C783NFSbXwEtbD1n0/tZquh636zxVWwEsWFxc8jvV&#10;ZCoVU/iGYrXkqqkqqa46aKnpoZ62DlzbeXbX6exWrN8cjfG5+Z8gPJRgfaSS8FA4dV5+z7rfXvfu&#10;vde9+691737r3T3tn/j5Nv8A/a8xP/ufH7pJ/Zt9h/wdaPDr7ePvDnpP1737r3Xvfuvde9+6918/&#10;z/hYF0HVbd+TPxd+SlHRMuI7T6dzvU+XqoI2MC7m6k3XJuKmmrpALLNVY/dEUUIY+tKJ9I/ac+5y&#10;9qb4Sbdc7eTmKQOPsdaY+wp/P59OxnFOtPb3K/TnXvfuvde9+691sw/8J7v50uA/l67x3H8c/knk&#10;snH8Ue3NwRbio91U1JW5ibpLsuanhxdVuiTFUIkqJsHlqaGnhzEVLFLNBJT09VBEf8rWaO+e+UH3&#10;6Jdw28D6qIU08PETjSpxqU101oDUgnhSjrXI6+jx192NsDtnZ+D7C6u3ttTsXYm5qNMht7eOyNwY&#10;rdG2c1RSfpqcZm8LLNTzLe4JjkNiCDYgj3AE9vPaytBco0brgqwIIPzBz0z0s/bPXug17Y7k6m6H&#10;2VlOx+6uytj9U7Dw0bPkt29gbmxG1cFTsI2kSnGQzMsMbzyBSIaeMtLI1ljRmIBUWtpdXswt7ONp&#10;XPBVBY/sH+Hh14Anh1oofzrv+FJEPyB2ru/4mfAKvz2E6l3HTVu3e1fkPWUldtzcfZOBqkNNkdod&#10;Z4isWKuxeDrIi0WQyVdHDXVsbPTR09LTeR6yaeT/AG+NjKm6b4A0q0KRcQh8mc8GYeQFVHGpPB1U&#10;pk9a9/8ALU/mFdvfy3fk7s7vPrjK5Sq2jNkcZh+5+tYqx48J2n1o9aDm8BkKORvCK6CJ5anC17qW&#10;pKwJINUTTxSjvmHYbXmDbnsrgAPQmN/NH8iPOnkw8x86EXYAjr68Ox957b7G2XtDsLZuThzW0N+b&#10;XwG89q5mnv8Ab5bbe6MTDm8Hk4NVjonpZ4pVv+GHvFeaGS3meCYUdCVYehBoR+RHSfpUe2+vdfJv&#10;/nvfGqu+MH80z5VbaOPei212fvio+QGx5xEYaTIbe7pd96ZI41CBaChzk+YxICjSrUjqvpA95P8A&#10;JW4ruXLVrJWrRr4TfIx9or8yulvz6fU1XqoP2Kurde9+691737r3W8//AMJ9P5+nXuI692L8Dvm/&#10;vej2VkNl0tDtL48977rro6TaeU2pTgUuB6q7IztWwixdTi49FJg8rUslJNRpHR1ElPUU8L18Mc9c&#10;jzvO+97MmsPVpY1+IN5ug8weLKMg5FQTpadfMdbtEE8NTDDU000VRT1EUc9PUQSJLDPDKgkimhlj&#10;JVlZSGVlJBBuPcPEEGh6b6y+9de697917r3v3XuuiQASSAACSSbAAckkn37r3VD38xf/AIUI/Br4&#10;I4/PbS2ruvH/ACb+QtHHUUtF1N1NnaHIYLA5dFKqnZnZdItTjcQkTgpUUdN95kkawahRGMqjbYOR&#10;N63plllU20B/G4IJH9BMFvkTRf6Xl1YIT187r57fzEPk3/Mc7fl7a+Rm8RkExwraPYPXW31qcZ1x&#10;1hgayZZpcNsvb0ssuhpdEX3mQqpZq2rMcZqaiQRRLHPWybDt3L9p9Lt6Ur8TnLufVj/gAoB5DJ6e&#10;AAFB0Rr2c9b697917r3v3Xuve/de6HD4x/8AZSfx7/8AE4dT/wDve0HtHuX/ACTp/wDmm/8Ax09e&#10;6+057xC6T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1t/j37r3Xvfuvde9+691737r3Xvfuvde9+691737r3Sc3hu7bWwNqbl3zvPM0O3No7OwOW3PufP5&#10;OXwY/C4DBUL5PLZStl50xQQRPI5AJsOATx7et7ea6nS2t1LySMFVRxLMaAD5knpRaWtxfXUdlaIZ&#10;JZWVEUZLMxooHzJNOvmufzI/m5ub55fJ7d/b1c1dj9gYsttDp3adW5Uba66xNXI2MkqaZSyLkMlI&#10;8mTybBmtPMYVdoYIQuY/J3LUPK2yx7etDK3fKw/FIQK0/or8K/IVpUnrPXkjlC35L5di2tKNO3fO&#10;4/HKwFaH+FMInDArSpPRAW+h/wBj7Fw49Hlx1Gb8+3R0T3HWA/n/AH349vL0TT9YG+v+39vDh0Vz&#10;9YX9uDork6xP7sOiyTrB+f8AYf8AE+3OkEnDpX9e9e727Z3xtXrXrfbOV3jvve2botu7W2xhKc1O&#10;SzGXyMohpqWnS4VR9XllkZY4kDSSOkaMwYvLy12+1kvr1xFFEpZ2bAAHE/5gMk4Gei64mit4mnnY&#10;KiAkk8AB19FL+U//ACutjfy8epVrs3Hit1fJXsLF0j9r9gQRiop8RAxWsj632RUTKHixFFKFNROF&#10;WTIVKfczBY0pKelwz9wefLrnLcdEVY7GEnwo/M+XiP6uw4DginSMlmaFOYd/l3m4olVgQ9i+v9Jv&#10;mfL+EYHmTbZ7jzoO9e9+691737r3Xvfuvde9+691737r3Xvfuvde9+691737r3Xvfuvde9+69173&#10;7r3Xvfuvde9+691737r3Xvfuvde9+691737r3Xvfuvde9+691737r3Xvfuvde9+691737r3Xxtux&#10;/wDmYe/P/Dz3R/7vJ/eYdt/uPH/pV/wDpEePSL9vHh1rrifr7p1U8euve+tde9+691737r3Xvfuv&#10;de9+6919a7+W5/27u+Bf/imPxe/98jg/eKPMf/Kw3/8Az0Tf9XG6Xp8A+wdHS9k3Vuve/de69791&#10;7r3v3Xuve/de697917r3v3Xuve/de697917r3v3Xuqif59FNUVf8oj5wRU0TzSJ1lgqlkjXUy09F&#10;2RhKyrlIH9mOKN5GP4AJ9irkkgc1WRP8Z/443Vl+IdfJp95P9P8AXvfuvde9+691737r3Xvfuvde&#10;9+691737r3Xvfuvde9+691737r3Xvfuvde9+691737r3Xvfuvde9+6914AsQqgkkgAAXJJ4AAHv3&#10;Xutkr+V5/wAJuvlP81KjbfanyNps98W/jPVtTZFa3cGL+07o7IxL2mVNgbHzEd8dS1Mf+bzudhSL&#10;Q8c9JR5KMsBH3MnuDtmzhrbb6XNwMUB/TQ/0mHEj+Fc+RK9ULgcOvoV/E/4gfHj4R9Q4bpH419cY&#10;frvY+LIqq37RWrNw7szjwrDWbp3ruSr1VmVyU4VQ9VVStoRUghWKniihSCN03W/3m6N5uEhkc/sU&#10;eijgoHoPtNSSemiScnoy/su611737r3Xvfuvde9+691737r3Wtr/AMKXP5cOU+Znw+oe9urMBLme&#10;9viUM/vGjxeNpmnzG9uncrTRTdmbXoqeAeSpq6AUlLncfFdmK01ZT08bT1oBkH285gXaN2NlctSG&#10;6otTwWQfAfkDUqftBOB1dDQ06+Z77yI6e697917r3v3Xuve/de6sg+HX827+YH8E6akwXx8+RO6s&#10;X1/SzGQdT7zioOw+rwjyGaphxu0d4R1cWK87nVPNhGo53PLSn2H925W2LeiXv7dS5/GtVf8ANlpq&#10;+Wqo+XWioPHq93rL/hYR8rsLR09P278UOhOwqmFY45a/Yu5d/dWy1YQaWlmgzEu6Y1kf6sY1VL30&#10;xqLKAVce1G2Oa2t1LGPRgr/4NHVPDHl0OU3/AAsrzrU5Wn/l5YiKr0ALNN8payenElvUxpU69jYi&#10;/wBF8wP+J9oh7SpXN+af80f+uvXvD+fRbezv+FfnzSz9NUUvU/xt+OPW5nV0TIbql7C7LylGrA6Z&#10;aNqbJYCk8q8WaejlT63jN+DC29qtoQ1uriWT5LpQf4GP7COveGOqXvlD/OW/mV/L6kyOD7h+VfYU&#10;Wy8mssFX171vJj+pdj1ePmFmxeYwnXMON/itP+dGYlqzexLEgWF+28pcvbUQ9parrH4nq7V9QXrp&#10;P+lp1YKB1WH7EfVuve/de6uX/k0fyj+yP5oHfNNHkqXNbT+LPWmWoavvLtOCFqcVEaaK6Hq/Y1ZO&#10;pjm3BlYioZ1DpjqVzW1CsxpKarCXNvNNvy3YkqQ1zID4af8AP7f0V/40cDzIqzaekj/PN6S2r8d/&#10;5pPyg6k2FtXGbK6+2xP1L/cLbOEoxRYXEbSyXRu2cliMfioRe8VOsppyxZmLo+ti+o+3eS7yW/5a&#10;trqdi8ja9RPEsJHBJ+3j15TVa9VLexR1br3v3XunvbP/AB8m3/8AteYn/wBz4/dJP7NvsP8Ag60e&#10;HX28feHPSfr3v3Xuve/de697917qkz/hQF8JK/5t/wAuDtLDbQw8mY7Z6Lqqb5AdX0dJAZslla/Y&#10;uPqod5bYoUiHlmlyW3arKxUlJHfzVyUY0llWww5G3hdn5gieU0im/Sf0AYjSfyYLU+S16spoevlT&#10;e8men+ve/de697917r3v3Xuhu6Z+THyL+OeQqMp0D3x3D0pXVsiy18/VfZG79h/xJ0Txj+KRbZrK&#10;ZKldI0lahXBXggjj2ju9u2/cF030EcwHDWitT7Kg0/LrRAPHo4lT/OY/mpVePbGS/PP5IpTPH4zL&#10;Tdg5GiyAX+q5ejEdWrf7Wswb/H2UjlLlkNqFjF/vIp+zh17Svp0RrtLuvuTvHOjdPdXbPZfb+5lW&#10;RF3D2hvvdG/s2iSsGlRMruqqq51ViASoexsP6ezq2s7SyTw7OJIl9EVVH7FAHW6dBl7Ude697917&#10;r6+P8oNM/H/K6+Ay7k+4/iP+ysdPNB9yHEowT7Qp32sAHsdH8MNH4vxo024t7xV5q0HmS+8Ph40n&#10;7dR1fzr0nb4j1Y37IOtdar//AAqN/lw5X5OfGfb3zA6qwEuW7b+KOOy53zjMbTGbKbr+P2Sm/ie4&#10;5kWMM8sm1axWzUUfpVKKfLSeqQRIZL9tuYF27cW2q6akV0RpJ4LKMD/ex2/aF+fV0NDTr5yfufun&#10;uve/de697917r3v3XurPfh1/OP8A5ifwZoMdtno75Ebjm63xmiOm6l7IpqLsvreko05GPweD3Yk8&#10;2FgLetlwNVQljcsxu1w5u3KWwbyxkvbceIfxp2P9pK01f7YN1UqDx6vN63/4WG/J/E0lPF218ROi&#10;t91caxrPWbB3jv3q9anSLPJ9tnv72BHb6nS2kH6KBYAF3HtRtrGtrdSIP6Sq/wDg0dV8MdDJU/8A&#10;CyvPvTstH/Lzw8FXpGmep+UlbV04a3Jali6+hYi/48w/1/aQe0sdc35p/wA0R/1t694fz6LB2j/w&#10;r1+cO46apo+qPj38busFqFdEye4IewOyc5Qqw9MtDM2Vw1B5FNjeox0yH6GP8gytvavZozW6nlk+&#10;Q0oD/wAZY/sI694Y6pR+Uv8AN2/mNfMikyOF70+VPY2U2Zk1lhrOutmVNB1h15WUUvC4/LbQ66gx&#10;lJkokHCnKpUyflnZrkjDbeVdg2kh7K2QOPxtV3+0M9SP9rTq4UDh1W97EHW+ve/de6va/kf/AMnT&#10;ev8AMv7spd59g4vM7c+HXVWdpJ+1t6KtRj27By9EY8hD05sbIDS0lbWxtG2XrKdv9x1E/kZ0qqih&#10;jmBXOXNkPLtmYYCGu5R2Lx0jh4jD0H4QfiPyDUqzUHRS/wCcL1Zielv5nHzQ6329t/HbU23gu58x&#10;V7X21h8fBisPg9rblx1LurbOLxGNpVSKClhoK2nSmijUKsYUKLW9mnKly15y5Z3DsWZoxUk1JYEq&#10;ST61Br15fhHVbPsQ9W697917ocPjH/2Un8e//E4dT/8Ave0HtHuX/JOn/wCab/8AHT17r7TnvELp&#10;N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9/j37r3&#10;Xvfuvde9+691737r3Xvfuvde9+691737r3WqT/wou+fpwmHxnwP6xzRTK7ggxG8vkFXY+fTLQ4DW&#10;mU2R1vM8Zur17rFmsjGdLCnSgW7xVUye509ouVfEkbmi9XtSqQA+bcHk/wBrlF+ZbzUdZMewvJHj&#10;StzpuKdsZaO2BHFuEkv+1zGh/iLnBUHrT4P5/wBh7yCHWTU/WBvof9j7dHHomuOozfn26Oie46wH&#10;8/778e3l6Jp+sDfX/b+3hw6K5+sL+3B0VydYn92HRZJ1ypKSqr6umoKCmqK2urZ4aSjo6SGSpqqu&#10;qqZRDT01NTwhnkkkdgiIgJYkAAk+7MyopdzQDJJwABxJPRfKQq1OAOt+n+Sb/KZovhjsOk+QPeWC&#10;p6n5TdjYJfBjK6KOc9IbNysIlO0qDVcLnK2Mqc7VrzELY+EiNKqWsxI90PcJ+Zrs7PtT0sIW4j/R&#10;3H4z/QU/2Y8/jOSoWE+auYjuk30dof8AF4zx/wB+MPP/AEo/CP8AbHypf37iLoHde9+691737r3X&#10;vfuvde9+691737r3Xvfuvde9+691737r3Xvfuvde9+691737r3Xvfuvde9+691737r3Xvfuvde9+&#10;691737r3Xvfuvde9+691737r3Xvfuvde9+691737r3XvfuvdfG27H/5mHvz/AMPPdH/u8n95h23+&#10;48f+lX/AOkR49Iv28eHWuuJ+vunVTx6697611737r3Xvfuvde9+691737r3X1rv5bn/bu74F/wDi&#10;mPxe/wDfI4P3ijzH/wArDf8A/PRN/wBXG6Xp8A+wdHS9k3Vuve/de697917r3v3Xuve/de697917&#10;r3v3Xuve/de697917r3v3XugU+SXSG3Pkt8fe6/j5u6VqbbndPV2+Os8pXRwrPPiod47dqMHHmqO&#10;JioNRRSTJV0/qFpI0Nxa/tZt95Jt1/DfxfFC6uB66SDT7DwPWwaGvXxvO/ui+yPjN3T2X0F29gZ9&#10;tdj9Ubtyuz904qZZPF97jZrQZLGzyKv3FBXU7Q12Oq0GiopZoZ4yY5FJyysb233GzjvrRtUcqhlP&#10;2+R9CDgjyII6fBqKjoIfavrfXvfuvde9+691737r3Xvfuvde9+691737r3Xvfuvde9+691737r3X&#10;vfuvde9+690o9o7N3f2BuLGbQ2HtXcm9t2ZuoWkw219o4PJ7k3Fl6phdabGYXDRTVNRIfwkUTH/D&#10;23LLFBGZZ2CKOJYgAfaTgde62D/hj/wmM/mLfJqbGZ7uDBYb4f8AWtWYJp8z2+j5DsqpoZbeRsL0&#10;7g5RXx1Ed/VTbhqsP9CQ54BAm7+42wbcDHaMbuQeUeEr85DinzUP1QuBw63LP5f38hD4CfAOfB70&#10;w2xpu9O9cSIKmPunumHH7hyeFysdpDW9f7OjjXD4ExyajS1UFNLkY0PjfIyi5MS77zvvm+BoXfwI&#10;D/ocdQCP6TfE3zBIX+iOmy5PV13sH9V697917r3v3Xuve/de697917r3v3Xuve/de68QCCCLg8EH&#10;kEH8H37r3Xz/AH+fz/IE3J1BuPe/zb+EeyanPdK52pyO7O7ekdqY56jKdOZOoZq7Ob62LhKJS8+1&#10;J3MlTX0FNGWwzF5I0/hVxjpy5H55juo02feX0zLRY5GOJBwCsfJ/IE/H/pvidV/I9aevuV+nOve/&#10;de697917r3v3Xuve/de697917r3v3Xuve/de697917rYN/lIfyAfkR/MNym3e2O2qXcHQnxBM8Ff&#10;P2DksetJvftfHxSB5cX05gcqh8kM4/bbclZAcfDdmp1yE0UlKAJzTzzYbCrWtqRPd8NIPah9ZCPT&#10;+AHUfPSDXqjMB19JX48/Hbpr4qdQ7P6K6D2JhuuusdjY9aHB7ew0TXklf112YzOQnL1Ffka2XVUV&#10;2QrJZJ6iVmklkZjf3j7f393ud097fOZJHNST/IAcABwAGAOHTJNcnrRY/wCFdnxWy2zvk50V8vMP&#10;jJDs7ufrdeqd2ZGCEtBSdmdX1tRX418lUjhJMngMhSxUcZ5ZcXUsCdJAmj2s3NZdun2pz3wvrUf0&#10;HoDT7GBr/ph07GcU61BPcq9Ode9+69097Z/4+Tb/AP2vMT/7nx+6Sf2bfYf8HWjw6+3j7w56T9e9&#10;+691737r3Xvfuvde9+69181H/hRD/J8zvwm7wznym6P2rNP8R+8dz1OUq6fC0bGi6L7Pz9Q1Zldk&#10;5OCmXRS4TJ1DS1W3JwFhi1PjCEanpmqsheQua03iyXbLxv8AGoRTP+iIODD1YDDjifi8zR5Grg9a&#10;0PuROr9e9+691737r3Xvfuvde9+691737r3XvfuvdHt/lwfBPsn+Yl8set/jnsCjyEGIyuSp872r&#10;vSmp2kouuOqMRWRNvHd9dOyNEkqwuKTGRTWWpr56WmuPLqBLzBvVvsG1ybhORUCiL/G5+FR/hPoo&#10;J8utE0Fevr97N2jt3r/aG1dh7QxlPhNp7J23g9o7Xw1KCtLiNu7bxcWGwmMpgbkR09NDFEgP4Ue8&#10;VJpZJ5WnlOpnJYn1JNSfzPSfpSe2+vdYp4IKqCamqYYqimqIpIKinnjSaCeCZDHLDNFICrIykqys&#10;CCDY8e9gkGo69187H+fP/IL3V8WNzbx+X3w52dXbl+Leeq67cvY3Wu26KatzHx1yFTIavKV1BjKY&#10;NJNsxmLzQzxIf4Qt4KkLRxxVHueuSeeItyjTat2cLcrQI54SjyBPlJ8vxcRmo6eVq4PWqN7k7q/X&#10;vfuvde9+691737r3Xvfuvde9+691737r3Xvfuvde9+691sk/yhf+E8Xe3zsyO2O7PkhQ7l6F+IzP&#10;S5alra2k/hXaHdVAHWaOi66w2TjL0GKqU5bctdAYnRl/h8NaTJJTx9zVz5ZbKrWe3kT3XD1SM/0y&#10;OLD+AGv8RHA0ZwMDj19HPpfpbqv479YbO6Y6T2Ngeuesdg4mLC7V2jtyl+1x2Oo42MsssjuWlqaq&#10;olaSora2qkkqKmd5J6iWSaR3aALu8ub+5e7vHMkjmrMeJ/zAcABgDAFOmePHr58//Csj4rZbq752&#10;7L+T2Pxkv9y/lB1lhabJZhIm8K9pdP0MGyc3jKiRLqpO3l21NAXIaT98KCIWPudfbDc1udlfbWPf&#10;bOaD+hISwP8AvWuv5evTyHFOtVv3JfV+ve/de6HD4x/9lJ/Hv/xOHU//AL3tB7R7l/yTp/8Amm//&#10;AB09e6+057xC6T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Fj+Y3yg2Z8Ofjl2Z8gd7GOopNlYRzt/Amc&#10;QVO7t6ZNhj9o7To25YNW10kSTSIreCATVDKY4XIOuXtlueYd3h2q2wZG7m/gQZdj9i1p6mg4noR8&#10;p8uXfNm/2+xWeDM3c1KhIxl3P+lWtB5tReJHXzJO2O0N6919l757b7GzEue3x2JufLbs3NlJdSrU&#10;ZTMVbVU0dLCSRDTwhhDS06HRDCiRIAiKBmfYWVtttlFYWi6YoVCqPkBTPqTxJ8zUnroftu22ez7f&#10;DtdgmiG3RUQegUUz6k8SeJJJOT0HJ/P+w9rR16frA30P+x9ujj0TXHUZvz7dHRPcdYD+f99+Pby9&#10;E0/WBvr/ALf28OHRXP1hf24OiuTrE/uw6LJOtvP+QD/KiULtz57fInbQZnEeS+M+xc5SXCLe8Xde&#10;Xx9QPqfpthZF4GrJqtzj5xjx7ve4Hx8pbM/yuZFP/VAH/q7T/mn/ABjqIud+ZaltlsW+UrD/AKtg&#10;/wDH/wDef4h1t5+8dOov697917r3v3Xuve/de697917r3v3Xuve/de697917r3v3Xuve/de69791&#10;7r3v3Xuve/de697917r3v3Xuve/de697917r3v3Xuve/de697917r3v3Xuve/de697917r3v3Xuv&#10;e/de697917r423Y//Mw9+f8Ah57o/wDd5P7zDtv9x4/9Kv8AgHSI8ekX7ePDrXXE/X3Tqp49de99&#10;a697917r3v3Xuve/de697917r6138tz/ALd3fAv/AMUx+L3/AL5HB+8UeY/+Vhv/APnom/6uN0vT&#10;4B9g6Ol7Jurde9+691737r3Xvfuvde9+691737r3Xvfuvde9+691737r3Xvfuvde9+691Rr/ADe/&#10;5HfRv80TD0m/cZmYOl/lPtXDDE7Y7do8SMlh93YakLTUGze1cHTtFJW0cbs60WSp5BWUOslRUwKa&#10;Nxnyrzle8tuYGHjWzGpStCp82Q+R9QcN8jnqytp60ZO+v+E9/wDNh6Gz9di5fi7nu38JBPLHjt6d&#10;D5fEdl4LOQxtp+7o8Pj5Is/TI31VMnhaWQ/hLe5nsee+WL2MMLkRHzWQFCPzPafyY9Oh1PRcf+Gh&#10;f5ov/eAvyq/9E3vH/wCpvZh/Wrlv/lOh/wCci/5+val9evf8NC/zRf8AvAX5Vf8Aom94/wD1N79/&#10;Wrlv/lOh/wCci/5+val9evf8NC/zRf8AvAX5Vf8Aom94/wD1N79/Wrlv/lOh/wCci/5+val9evf8&#10;NC/zRf8AvAX5Vf8Aom94/wD1N79/Wrlv/lOh/wCci/5+val9evf8NC/zRf8AvAX5Vf8Aom94/wD1&#10;N79/Wrlv/lOh/wCci/5+val9evf8NC/zRf8AvAX5Vf8Aom94/wD1N79/Wrlv/lOh/wCci/5+val9&#10;ep9H/Jy/mm17RpB8Cfk0hkbSprOsc7jlBBteR8gkSoP8WIH+Purc2ctLxvofycH/AAde1L69Cztr&#10;+QV/N93XLHDi/hF2DStJbSdy7t6o2ZEL/wDHSbeG4KFF/wCQmHtLJzxypFlrxT9iu3/HVPXtS+vR&#10;sOv/APhLN/Nl3k8S7j2b0j1MJCoeTsDunB5JIAfq0o6rg3MxA/OhWP8AS/ssn9yuV4f7N5Jf9LGR&#10;/wAfKda1r1Yj1F/wjo7Zr3pKjvn5p9d7UjQo9fieousdy9gPUL/uynpNw7yrtsiEn+zM+Llt+Yjf&#10;gguvdi1WosbN29C7hf5KH/48Pt614noOrfugv+Er38sDqSWjyXZNB3J8ksvB45poOzuw5dt7VFXE&#10;brJSbe6mp8BMYbgE09fkKtW5D6kJX2Fb73L5kugVtzHbj+gtW/a5b9oA6qXPV6nRXxc+OHxiwJ21&#10;8eOi+qumMPJDHDVwdc7H29tapyojsVlzuTxcEdVXykgFp62aWRiAWYn2Cr3ctw3F/Ev5nmP9Niaf&#10;YCaD7BTqpJPHoePaLrXXvfuvde9+691737r3Xvfuvde9+691737r3Xvfuvde9+691737r3XiL8Hk&#10;Hgg+/de61pv5ln/CaH4ofMrJbg7Z+O+QpPif35l5KrJ5X+7uCjr+ld/ZmctPNVbn2BRNA2JrKqSw&#10;myeCljTU0lRUY+tqHLmQ+XfcTc9oVbW/H1UAwKmkij5NnUB6N9gYDq4cjj1pa/Lr+R9/Ms+GtXlK&#10;nf8A8cd09hbExzzMnavRVNW9tbDnoISQ2Vrm25AcriKfi2rP4qgNyPTyt5e2rnLl3dgBBcLG5/BJ&#10;RGr6Cp0sf9KzdOBlPVTMsUsEskM0ckM0MjxSxSo0csUsbaJI5I3sVZSCCCLg+xRxyOrdcPfuvde9&#10;+691737r3TnhsLmdx5Shwe3sTk89msnOlLjcPhqCqymUyFVJ+imocfQo8ssjfhI0JP8AT3V3SNS8&#10;hCqOJJoB9pPXuroPiT/wnw/mf/LKpxlfB0RW9BbCrvDLL2D8j5KzrCkipJSHWei2RVU8+6awSR3e&#10;CSnwZp39OqdFdWIR3TnvlvawVM/juPwxd/8AxqoQfOrV+XVS6jrcM/l7/wDCZX4UfEWswnYffUr/&#10;AC/7nxb0tfSVG/cFTYrprbGUhIlSbAdUeariyEkTEqKjcNXXRsVSaGkpJRxFG++4u8bqGt7H/FIT&#10;jtNZCPm+KfYoX0JI6bLk9bJMMMVPFFBBFHBBBGkMMMKLHFDFGoSOKKNAAqqAAqgWA4HuPSSTU9U6&#10;ye/de6KF86fhZ1B/MA+NO/vjP3RSTrt3d0EFfgNzY2OBtw9f74xGuba++9syVA0rV0MrMHjYhKin&#10;kqKSa8FRKpNdl3i72LcU3GzPcmCDwZTxU/I/yNCMgdbBoa9fMR+en8l753/APdudp9+dQ7m7I6ko&#10;6upbb3fnVOAy+7euMxhlkP2dbuCXFxzVG3atk4loM2kDCRXFPJVQqtRJkbsnN2yb5EpglEcp4xOQ&#10;rg/KuHHzWvzocdPBgeqniCCQRYjgg8EEfg+xP1bo7fw++AvzF+YXYG0MR8evj52Xv6hqtwYkVe9a&#10;fbWSxnW2ApVro3nyG5OxstHDhqGGNAz/AL9YHcArEkkhCEn3bfNp2mB3v50QgHtqC5xwCDuP7Pt6&#10;qSAOvsY+8TumOve/de697917r3v3Xuve/de6RvYXXmxe2dj7p607N2lgN97A3vha3bu7dn7oxtNm&#10;MBuDC5CLw1ePyeOrFaORGHIuLqwDKQygh6Cea1mW4tmKSIaqwNCCPMHr3WiD/M6/4St9pbCy+4u3&#10;P5cdS/aXXVTLVZSr+OW6c5TUnZ2zI3Y1EtH19urOSRUm4sfCusQUuQqYMmiLHEr5Wd2k9zVy57l2&#10;06La8wDw5BjxVHY3+mUZQ+pAK+faOnQ48+tR7sjq7svpzduT2D2319vXrDfGGfx5bZ/YG181tDcu&#10;ObUUH3eEz8NPUoGKnSzR2a1wSPcp29zb3cQntZFkQ8GUhgfzFR050hPb3Xuve/de697917r3v3Xu&#10;rnP5ff8AIl+evz8yuCzWI65yXRvRdfLTVGQ737jw+T25t+fDSkSPWbA2vWCDKbmleMP9s2OiWhaQ&#10;COoyFLfWAjvvOuybGrI8gmmHCOMgmv8ASPBPnXupwU9VLAdfRm/ly/y0fjf/ACzemR1b0ZhpsluT&#10;cBoch2n27uSCkk392huGjhaOGrzNXTqFpcdSGSVcVhqYinpEeRh5amaqqqiAt/5i3DmK7+pvTRVq&#10;EQfCg+XqT+Jjk/IAAMsxY9WFeyHrXXvfuvde9+691wkjjmjkhmjSWKVGjlikVXjkjddLxyI1wVIJ&#10;BBFiPfuGR17rV3/mS/8ACYH4wfKrI5/tb4mZnG/E/ujKvU5LJbWpMO9d0DvPLTEyPLU7Txmmo2zP&#10;M5HkqcEr0igFv4VJM7ymSeXvcfctsVbXdAbqEYDVpKo/0xw/2Nn+lTHVw5HHrTI+Wv8AJf8A5kXw&#10;yq8nN2p8aN67k2VjWmcdqdP0VT2v1vPQRXH8VrMztKOapxMDWIVc/RUEv0vELreW9r5u5f3cD6a4&#10;VXP4JDoevpRsN/tSw+fTgYHqrZlZWKsCrKSrKwIZWBsQQfoR7EvVuuvfuvde9+691737r3T1t7be&#10;4t3Zmh27tPAZrc+4MpMKfGYLb2Krs1mcjORcQUOMxscs8zn/AFMaE/4e6SSRxIZJWCqOJJAA+0nH&#10;XurufiN/wnU/mefKupxuRyXTX+y2df1hgln3v8jpqzYNWlI51yfYdbpBU7ommMd2g82Igp3JVWqo&#10;wSwB268/cubYCqzfUSD8MXd+16hP+NE/LqpdR1uM/wAvP/hNt8HfhXWYPsPtKml+WvemIkpq+j3Z&#10;2fg6Kj622tlaciSOs2X1EstXRCWOQLJFV5uqyU8UirLTNSvx7iffvcHed4DW9sfpYTjSh72H9J8H&#10;8lCg8DXpsuT1sPgAAAAAAAAAWAA4AAHsBdU679+690Rb+Yr8Beov5kHxj3Z8ce2WmxDVlRBubrrf&#10;+OpIa3OdZdj4inmgwG8MVTTsizoqTz0eQomkQVVHPUQCSF3SeI62DfLrl/cV3C1zTDqeDoeKn04A&#10;g+RAOeB2DQ16+Yp84/5Qnzu+A26s5ju3elN07j66oKqoGG7z61w2X3n1Hn8WkhWlyM25MXAxw8sq&#10;gn+H52KjqhZiImjAkbIzZuatl3yJWtJlWQ8Y3IVwfShPd9q1Hz6eDA9Vj+xH1bqzD+XF8BfmL8of&#10;kV0Zl+l/j52XujZ2D7W683JuLsifbWSwfWO3cBg92UeXy2Ty/YOajgxSeKmilmjpY6p6mfSUpoJp&#10;CEId5g3zadtsJkvJ0V2RwEqC5JUgAKKtx86UHmR1UkAdfXc94sdM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R3+Pfuvde9+691737r3Xvfuvde9+69173&#10;7r3Wjt/woY+cZ7t7+x3xT2LlzP1r8da6eXej0k2qj3H3XW0hpcskoQlXXblHI2KjuA0dXNkkYFQh&#10;95K+03LX7t2tt8uVpNdjsrxWEGo/5yEavmoT59Zl+xPJf7m2FuZ71KXG4AeHXiluDVf+crDWfIoI&#10;z69a6J+vuXup2PHrCfz/ALD3cdIJ+sDfQ/7H26OPRNcdRm/Pt0dE9x1gP5/3349vL0TT9YG+v+39&#10;vDh0Vz9YX9uDork6u3/kr/yw6n509zP2V2jiKlfjB03mKGfeRlSWCHs3eMapkcV1dj6kW1U5Qx1e&#10;flibXFSNHADFLXQzRxh7mc9Lyptn0Vgw+uuQdH/Ck4GUj18oweLVOQhBjrnTmQbLafTWx/xmYdv9&#10;BeBc/PyX1NT+Ejr6ENFRUeNo6THY6kpqDH0FNBRUNDRQRUtHRUdLEIKakpKaAKkcUaKqRxooVVAA&#10;AA94gMzOxdySSaknJJPEk+ZPUCkliWY1J6k+69a697917r3v3Xuve/de697917r3v3Xuve/de697&#10;917r3v3Xuve/de697917r3v3Xuve/de697917r3v3Xuve/de697917r3v3Xuve/de697917r3v3X&#10;uve/de697917r3v3Xuve/de697917r423Y//ADMPfn/h57o/93k/vMO2/wBx4/8ASr/gHSI8ekX7&#10;ePDrXXE/X3Tqp49de99a697917r3v3Xuve/de697917r6138tz/t3d8C/wDxTH4vf++RwfvFHmP/&#10;AJWG/wD+eib/AKuN0vT4B9g6Ol7Jurde9+691737r3Xvfuvde9+691737r3Xvfuvde9+691737r3&#10;Xvfuvde9+691737r3Xvfuvde9+691737r3Xvfuvde9+691737r3Xvfuvde9+691737r3Xvfuvde9&#10;+691737r3Xvfuvde9+691737r3Xvfuvde9+691737r3Xvfuvde9+691737r3Xvfuvde9+691737r&#10;3Xvfuvde9+690Wnub4Y/EX5EvNUd7/GPoXt2vnUq2Y7B6n2RujPxEro8lJuHK0UldA9uBJDUIwHA&#10;NvZjabvuthiyuZYh6K7AfsBof2dbqRw6r43d/wAJ6/5O+9J5arJ/C7bOMqZSW17R7M7w2RBEx/MW&#10;O2jueipQP6KYCv8Ah7PYue+bIRRbwn/TJG382Qn+fW9bevQbRf8ACaH+TjHKZH+Mu45kJJEEvf3f&#10;4iFzcAGHcqScfQXf/X559qD7h82U/wByR/zii/6A69rboaNj/wAg/wDlC9ezw1OC+EXXWRlgsVG+&#10;NzdodmQOQb3mo+x87lYXv+Q8ZH4tb2jm535qnFHvHH+lCJ/xxV69qb16sY6l+OXx86Dojjujei+n&#10;+m6J4RTyU3VvWuzdgxTwgg6KgbWo6XyXIBYyXJPJuefZBdbhf3x1Xs0kx/puzf8AHieq1J49DN7S&#10;de697917r3v3Xuve/de697917r3v3XukdV9d9f1+SOZrti7OrcwZPKctV7ZwtRkjKDcSGumgMur/&#10;AB139vC4nVdCuwHpU0/ZXr3SwVVVQqgKqgKqqAFVQLAAD6Ae2evdd+/de697917r3v3Xuve/de69&#10;7917r3v3Xuve/de6CLuD4/8ARXyE2+Nqd79N9X9y7bUS+HC9n7E2xvnH0jzAB56Gn3JTVIp5eFKz&#10;Q6XUgMrAgEKrS+vbCTxbKZ4W9UYqfzoRXr1SOHVSHZ//AAnC/lCdmVNTkF+MVT13lKpnaWt6w7S7&#10;R2vTKWJIFNtuXLVWHhAJNhDjkH4NwAAKbb3A5qthp+p8QD+NEb+ekN/Pqwdh0V7If8JN/wCV1WTm&#10;an3D8qsTGSSKXH9s7NkgW5uAGym1amXj6C8h9mS+5/MgFCsJ+1G/yOOt626W20P+EsX8p3bVTHPm&#10;dq96dgxJIHai3f3RlaKmmUG5hkfYVJhJgp+hKSq39Gvz7Zl9y+aJBRGjj/0sY/5+Lde1t1Zp8e/5&#10;VH8uf4sVtBluj/h90ttXceKkSbFbxzG2j2FvzFzR/plxm/eyZcvmadvoWaGuUmwvew9h2/5m3/cg&#10;VvLuRlPFQdKn7VTSp/Z1UsTx6sD9kXWuve/de697917r3v3Xuve/de697917r3v3Xuve/de6Kz3N&#10;8Hfhp8iJqms7z+K/x+7VytXrMuf3t1LsfO7nV5P1y0+6ayibIwufy8NUrf4+zK03ndrAUsrmWIDy&#10;V2A/ZWn8utgkcOiAbs/4Tx/ydd4zy1WQ+GWAxdTKWYSbT7U722dBEzfUxY3bO6KWkA/oppyo/p7P&#10;YufObIhRbskf0kjb+ZQn+fW9bevQfQf8Jov5OMUvkk+Mm46pL/5ifv7v9Yv1BrXptyxv9OP1/T/H&#10;n2+fcPmw/wDEkD/m1F/0B17W3Q5bE/kNfyieup4qjAfB/rDIyQ6Si77zXYvaMDFDceWl7MzWXik/&#10;xDob/m/tHPztzVcCj3jj/ShE/wCOKvXtTevVjXVfQfRfReObEdJdL9UdPYp4kgkxvV3Xe0dg0MsM&#10;ZBSOWl2rR0iMAQCAwPPP19h+5vr29bVeTPKfV3Zv+PE9VqTx6Fr2l691737r3Xvfuvde9+691737&#10;r3XvfuvdI2Trrr6bJnNS7F2bLmDIJjlpNsYR8mZQ2oSmvaAy6r86td7+3RcThdAdqelTT9levdLI&#10;AAAAWA4AHAAH4Htr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Lf49+691737r3Xvfuvde9+691737r3RFv5j3y/xnwi+JXZXdTTUjb0akXZvU2K&#10;qgkiZjtDdFPLT7aRqaTiaGgWOozFbESNdLRzqp1lQRLyjsD8x77Dt2fDrrlI8o1pq+wthAf4mHQ3&#10;9vOUpedOarbZqHwa+JOw/DChBfPkWqI1Pkzr5dfNHzWXym4MtlM9nMhV5bNZvI1uXzGVyE8lVX5P&#10;KZKpasyGQramUl5JppXeSSRiSzEkm595jwRpFGIowFVQAAMAAYAHyA66HiKKCJYIVCIgCqoFAFAA&#10;AA8gBgDppP19v9NHj1hP5/2Hu46QT9YG+h/2Pt0ceia46jN+fbo6J7jrAfz/AL78e3l6Jp+sDfX/&#10;AG/t4cOiufozXw7+KHZXzV+QWxfj/wBYUxXK7prfudw7inppajE7G2XjnSTc29c74ytqeihYaIy6&#10;moqHgpYz5p4wSbmPmCy5Y2eXd749sYoq1y7n4UX5sfPyALHAPQX33drbZdvk3C6OFGB5sx+FR8yf&#10;2CpOAevpn/G748dZ/FXpTYXQ/UeHGH2VsHDR46kaQRNk83kpWNVm9z5+qiVBPkMlVvLWVkoVVMjk&#10;IqRqiLhDvW8X2/7nNu24tqlmNT6KOCqo8lUUAHoM1NT1jBuO4XO6Xsl9dmryGvyA8lHoAMD5dDl7&#10;KukXXvfuvde9+691737r3Xvfuvde9+691737r3Xvfuvde9+691737r3Xvfuvde9+691737r3Xvfu&#10;vde9+691737r3Xvfuvde9+691737r3Xvfuvde9+691737r3Xvfuvde9+691737r3Xvfuvde9+691&#10;8bbsf/mYe/P/AA890f8Au8n95h23+48f+lX/AADpEePSL9vHh1rrifr7p1U8euve+tde9+691737&#10;r3Xvfuvde9+6919a7+W5/wBu7vgX/wCKY/F7/wB8jg/eKPMf/Kw3/wDz0Tf9XG6Xp8A+wdHS9k3V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T3+Pfuvde9+691737r3Xvfuvde9+691op/wDCg35knvf5S0vx72llfueuPjKldgsm&#10;KWctR5nt/MrG+96uUIQHOIjjp8IiyKWhqIq/Q2mY3yV9qtg/duzHdZ1pNeUI9REK6B/tsv8AMFfT&#10;rOD2F5O/cXKp5gu0pc7nRlqMrbrXwh/zcJMhp8SmOuV61+W9yynU1S9Yj9fbvSY8esJ/P+w93HSC&#10;frA30P8Asfbo49E1x1Gb8+3R0T3HWA/n/ffj28vRNP11DTz1dTBS0sM1TU1M0dPT09PG809RPM4j&#10;hhhhjBZ3diFVVBJJAAv7dqFUsxoBxPRVcEAEnAHX0Pv5L38uOm+Cvx3i3Pv/ABEMfyQ7socXuHsy&#10;eeNJK3ZODEf3W2urKSb+x9gshqMt4+Ja95ELyw0tKy4e+5fObc1bx4Fo3+JWpKxejtwaU/6bgleC&#10;AYBZusYed+ZTv+5GK3P+LQEhPRjwaT8+C+i+hJ6uX9xt0Cuve/de697917r3v3Xuve/de697917r&#10;3v3Xuve/de697917r3v3Xuve/de697917r3v3Xuve/de697917r3v3Xuve/de697917r3v3Xuve/&#10;de697917r3v3Xuve/de697917r3v3Xuve/de697917r3v3Xuvjbdj/8AMw9+f+Hnuj/3eT+8w7b/&#10;AHHj/wBKv+AdIjx6Rft48OtdcT9fdOqnj11731rr3v3Xuve/de697917r3v3XuvrXfy3P+3d3wL/&#10;APFMfi9/75HB+8UeY/8AlYb/AP56Jv8Aq43S9PgH2Do6Xsm6t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RQPnl8o8V8Ofil293zWyUr5rbW3ZcbsLGVWlkzfY24m/g2ysYac+qWIVssdTWKgJWkh&#10;nktZD7PeWtmfft7g2xa6XarkeUa5c/bQUH9IgefQx5B5Vm5z5ss9gSuiV9UrD8MKd0rV8jpBVf6Z&#10;UefXzKc9mstuTM5fcWeyFVls5nspX5rM5WulaetyeWylU9dkchWTvy8s00jySOeSxJPvMS3jSKNY&#10;ogFVQAAOAAFAB8gOulHgxW0KW8ChI4wFVRgKqgAADyAAoOmJva1OkEvWI/X270mPHrCfz/sPdx0g&#10;n6wN9D/sfbo49E1x1Gb8+3R0T3HWA/n/AH349vL0TT9bJX/Cez+XYnefbU/zG7WwX3HVXR2dipes&#10;Mbkae9FvTuSkRK6HMiOUES0e2EeGruAFbISUml2+1qYvcN+73OJ2rbxy3YPS4ulrKRxSE4p8jLkf&#10;6QN/Ep6hn3P5m/d9oNjs2/WuBWQjikXCn2ycP9KD6g9bxXvF3rH3r3v3Xuve/de697917r3v3Xuv&#10;e/de697917r3v3Xuve/de697917r3v3Xuve/de697917r3v3Xuve/de697917r3v3Xuve/de6979&#10;17r3v3Xuve/de697917r3v3Xuve/de697917r3v3Xuve/de697917r3v3Xuvjbdj/wDMw9+f+Hnu&#10;j/3eT+8w7b/ceP8A0q/4B0iPHpF+3jw611xP1906qePXXvfWuve/de697917r3v3Xuve/de6+td/&#10;Lc/7d3fAv/xTH4vf++RwfvFHmP8A5WG//wCeib/q43S9PgH2Do6Xsm6t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//V3+Pfuvde&#10;9+691737r3Xvfuvdaa//AApI+V/97u1utfiHtnJeTCdT0MPZXZUFPLeKbsLd2NMO0cVWxX4lxmDl&#10;erQ2sVy1jynE9e02y+BaS75MO6Y+HH/pFPcR8mcU/wBp1ml92rlD6PZbrnK6Sj3hMMBP++Y2/UYf&#10;J5QFPzh+fWr/ACfn/X9zVH1kXP1Fb2qTosl6xH6+3ekx49YT+f8AYe7jpBP1gb6H/Y+3Rx6JrjqM&#10;359ujonuOh6+LXxw398te/Otvj91tTa9y9h7ggxr5KSCSeg2zgadGrty7ty6xEH7TGUEdRWzgEM4&#10;j8cd5HRSXb3vNpy/tM+73p7IVrTzZuCoPmzEAelanAPQT5g3W22TbJdzuz2RKTTzZuCqPmxoB9tT&#10;jr6ePx+6M2B8aOmOuuiur8YMXsnrXbVFt7ERssf3dfLFeoyuey0kSqstdkqySevrpgo8lRNI9hew&#10;wi3fdbve9ym3W+bVLOxY+g9FHoqiiqPIADrDjc9xud2v5dxvDWSVix9B6AfJRQAeQA6GL2W9Ieve&#10;/de697917r3v3Xuve/de697917r3v3Xuve/de697917r3v3Xuve/de697917r3v3Xuve/de69791&#10;7r3v3Xuve/de697917r3v3Xuve/de697917r3v3Xuve/de697917r3v3Xuve/de697917r3v3Xuv&#10;e/de6+Nt2P8A8zD35/4ee6P/AHeT+8w7b/ceP/Sr/gHSI8ekX7ePDrXXE/X3Tqp49de99a697917&#10;r3v3Xuve/de697917r6138tz/t3d8C//ABTH4vf++RwfvFHmP/lYb/8A56Jv+rjdL0+AfYOjpeyb&#10;q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1t/j37r3Xvfuvde9+690h+zew9s9R9c777S3pWjH7S662juLeu5Kz0l4cNtnFS5j&#10;IGFHI1ymOFlijBu7lVHJHtRaWst7dR2cAq8rKij5saD/AA9GG07Zd71ulvtFguqa6kSJB6tIwVa+&#10;gqcnyGevl7999v7n7/7m7P7r3lIX3J2fvbcO8slEJWmhoDmsg9VS4ejdwCKeigMVHTLYaYokUAAe&#10;8v8AaLKHbbCGwg+CFAo+dBxPzJyfmeuqm07LacubHa7DYj9K0iSJTwJ0qAWP9JzVm9WJPQLyfn/X&#10;9nsfTE/UVvapOiyXrEfr7d6THj1hP5/2Hu46QT9YG+h/2Pt0ceia46jN+fbo6J7jreH/AOE7nwMX&#10;pXo7IfL7sLDCDsz5BYuOi68hrYNNZtjpOCrWrpK2LWAySbmq4Y8i36g1FBj5EYeWVTjJ7v8ANX7y&#10;3McvWjVgtDWSnBpqUI/5tglf9MXB4DrFv3Y5n/eO5jYbRqw2pq9ODTUoR/zbHb/pi48h1sje4a6i&#10;Lr3v3Xuve/de697917r3v3Xuve/de697917r3v3Xuve/de697917r3v3Xuve/de697917r3v3Xuv&#10;e/de697917r3v3Xuve/de697917r3v3Xuve/de697917r3v3Xuve/de697917r3v3Xuve/de6979&#10;17r3v3Xuve/de6+Nt2P/AMzD35/4ee6P/d5P7zDtv9x4/wDSr/gHSI8ekX7ePDrXXE/X3Tqp49de&#10;99a697917r3v3Xuve/de697917r6138tz/t3d8C//FMfi9/75HB+8UeY/wDlYb//AJ6Jv+rjdL0+&#10;AfYOjpeybq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/9ff49+691737r3Xvfuvda+v/CiT5LHq34lba6FweQ+33R8jN2pTZaGG&#10;XRUJ1r17NT7h3ExaI60+5ykmFpbGyywtVJ6gHX3JPtltf1e9NuEgqlquP9O9VX9i6j8jTrJb7sXK&#10;f745ym5kuFrDtUVVJ4ePPqRPkdMYlb1Vgh9OtHKb6n3kXD5dZzXfE9N0n5/1/ZhH0QT9RW9qk6LJ&#10;esR+vt3pMePWE/n/AGHu46QT9YG+h/2Pt0ceia46P1/LJ+GOQ+c/y6696enp6sdeYyZt+dxZWlMs&#10;RxvWe2amKTM0iVcXqhqMrPJTYaklW5jmq0l0lI3sF+deZE5X5fm3EEeM3ZCD5yNWhp5hQC5HmFp5&#10;9R5z5zEnLGwS7gCPGbsiB85GGDTzCirkeYWnn19LrE4nGYHFYzB4TH0eJw2Gx9FicRi8fTxUlBjc&#10;ZjqZaOgx9DSwAJFDDEiRxRoAqqAAAB7wvkkeWRpZSWZiSSckkmpJPmSePWFkkjyu0shLMxJJOSSc&#10;kk+ZJ6cPdOqde9+691737r3Xvfuvde9+691737r3Xvfuvde9+691737r3Xvfuvde9+691737r3Xv&#10;fuvde9+691737r3Xvfuvde9+691737r3Xvfuvde9+691737r3Xvfuvde9+691737r3Xvfuvde9+6&#10;91737r3Xvfuvde9+691737r3Xxtux/8AmYe/P/Dz3R/7vJ/eYdt/uPH/AKVf8A6RHj0i/bx4da64&#10;n6+6dVPHrr3vrXXvfuvde9+691737r3XvfuvdfWu/luf9u7vgX/4pj8Xv/fI4P3ijzH/AMrDf/8A&#10;PRN/1cbpenwD7B0dL2TdW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//0N/j37r3Xvfuvde9+6918/X+eH8im79+fHZGKxtf95tD&#10;oqlouk9uJHJenGR2tLLV78qDEpKeX+P1WRpGkFy8VPCCbKqrkb7fbb+79gidhR7gmVvsb4P+MAH7&#10;SeumPsDyp/Vj2wtJpl0z7kTdyeumSghFeNPAWNqeTO1ONTTlN9T7keHy6ku74npuk/P+v7MI+iCf&#10;qK3tUnRZL1iP19u9Jjx6wn8/7D3cdIJ+sDfQ/wCx9ujj0TXHW/d/IL+FY+M/xDpe3t3YgUfbHyd/&#10;he/cg1VBoyGE6wggf/Rlt46+U+4p5585MBpJNdHFKNVMtsVfdbmT99cwHb7dq29jVBTg0v8Aojfk&#10;QEH+lJHxdYde7XMv775jbb7dq29jWMU4NL/orfkQEH+kJHxdXre4u6ivr3v3Xuve/de697917r3v&#10;3Xuve/de697917r3v3Xuve/de697917r3v3Xuve/de697917r3v3Xuve/de697917r3v3Xuve/de&#10;697917r3v3Xuve/de697917r3v3Xuve/de697917r3v3Xuve/de697917r3v3Xuve/de697917r4&#10;23Y//Mw9+f8Ah57o/wDd5P7zDtv9x4/9Kv8AgHSI8ekX7ePDrXXE/X3Tqp49de99a697917r3v3X&#10;uve/de697917r6138tz/ALd3fAv/AMUx+L3/AL5HB+8UeY/+Vhv/APnom/6uN0vT4B9g6Ol7Jur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Hf49+691737r3QFfJ3ujHfHb489zd4ZLwNF1l11ujdVFTVJ0xZLOUGMcbbwpNx6q7I&#10;NS0acj1SjkfX2v2uybcdxgsV/wBFdVPyBOT+Qqfy6E3JnLs3NvNm3ctw1reTxxkjiqFh4j/7SPU5&#10;+S9fMG3DmcpuLMZfcGbrZ8lms7k6/M5fI1Ta6nIZTJ1TVuQrah/zJLK7yOfySfeVloixosaCiqKA&#10;egAoB117mt4bS3S1tlCRxKqKo4KqgBQPkAAB0lpvqfZzD5dBq74npuk/P+v7MI+iCfqK3tUnRZL1&#10;iP19u9Jjx6wn8/7D3cdIJ+j+/wAsL4g1HzX+ZPVvUVbRTVPX+Mrm7B7eqIw4ipus9n1ENXm6KaaP&#10;1RnKzvSYSGVblJa2N7aVNgvztzAOWuXZ9wU0lYeHF85HqFP+1FXI8wpHUbe4XMa8r8t3G4qaTMPD&#10;hHrK9Qp+egVcjzCkdfS5pqamoqano6OngpKSkgipqWlpoo4KampoIxFBT08EQCoiKAqIoAAAAFve&#10;GTMWJZjUnJJ8+sF2ZmYsxqTkk8Ses/vXWuve/de697917r3v3Xuve/de697917r3v3Xuve/de697&#10;917r3v3Xuve/de697917r3v3Xuve/de697917r3v3Xuve/de697917r3v3Xuve/de697917r3v3X&#10;uve/de697917r3v3Xuve/de697917r3v3Xuve/de6TG8N7bM6829kN27/wB3bY2NtTEx+XKbm3hn&#10;sVtnb2NiP0lyGazUsFNCv+1SSge3YYJriQQ26NI54KoLE/YBUnr3VK3yU/4USfy0Pj7/ABDGbd7N&#10;zvyL3bReSMYHobAHcWH+4F1gaTsLcEuN29LAzD1y47I1bqt2ETEqrDPbfb3mW/o0kQtkPnKaH/eB&#10;V6/aB9vVDIo6+bfujLR5/cu4s7FC9PFms7lstHTyMryQR5KvkrEhd14JUOFJHBI95HRJ4cSxnOkA&#10;fsFOkvTF7ueHWuuJ+vunVTx6697611737r3Xvfuvde9+691737r3X1rv5bn/AG7u+Bf/AIpj8Xv/&#10;AHyOD94o8x/8rDf/APPRN/1cbpenwD7B0dL2TdW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ok/wA1P5h/xE/l97KpN5/KLtzD7HfMx1LbR2VQw1O4&#10;+x98S0npmj2nsjDLLW1ESOUimr5UiooHdBU1MIdSTjZ9h3XfZjDtsRenxNwRf9MxwPsyT5A9bAJ4&#10;da0naP8AwsZ6VxGVqqfpf4S9nb/wqSOlJley+3drdT188YNlnlwm2cNvJEv9dH3xP4JBPEiW3tPe&#10;OoN3eIh9EjLj9paP/B1fw/U9NHXX/Cx/rHI5Wng7a+Cm/Nn4MyItXleuu8tvdkZWOEsPJLT7f3Lt&#10;vasLsBeyNk1BI/WL8WuPaa5VSbW9V29HjKD9od/8HXvDPketkn4KfzPfhn/MX23XZj4zdqU+a3Lg&#10;aKKu3f1Xuqjfana2zqaaRYRVZnaFczGekEjxxHJ4ueroPIwiFUZboI+3rlzd9gkC7jFRWwrr3I32&#10;MOB+Ro1M0p1Qgjj1YD7Iut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Insfsrr7p/Y+5OzO1d6bY676+2djZcvunee8czQbf25gsdEwjNV&#10;kstknjhjDOyRxqW1PIyxoGdlUvW9vPdzLb2yGSRzRVUEkn5Ade61hfkl/wAK1vg11dnMjt3oDqjt&#10;75MT42eWH+9inHdQdd5QxuUD4XK7pirc7ItwSWqNtwKQVKFwTaR9v9rt5uUEl9LHb1/Dl3H2gUX9&#10;jnq4jPn0TLG/8LLKOTIqmX/l3VNLiXkAeoxvyqiyGRgi/tOtJVddU0UzH8KZ4wP9UfZu3tIdPZf1&#10;PzhoP+rp/wAvW/D+fVxPwa/4Uc/y8vmlunB9Z5DPbq+Nnbe4amnxuC2n3lT4bF7a3RmalxHT4rav&#10;ZOEq6rFSTSuyQ00GVbHVFRKRFTwSuVDBPeuQN+2iNrhVW4iXJaOpIHqyEBvtK6gBkkdVKEdX6ewP&#10;1X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//S3+Pfuvde9+691r1/8KL+932H8T9hdH42s8GV757D&#10;jqcvTrJY1Oxerkg3FlImjU35zNTt91J4sjixPIkH26sfH3d71hiBMf6Z8D/jIbrLD7o/Kw3Tni85&#10;mmWse1W9EPpPc6o1P/OFZx+Y60kp/wA+59t+s977z6aZvqfZtD5dBS74npuk/P8Ar+zCPogn6it7&#10;VJ0WS9Yj9fbvSY8esJ/P+w93HSCfreY/4TofEUdPfFrP/JPc+M8G9/kplVk289TDpq8b1Lsyrnxu&#10;31jEo1xfxXInIZBytlnplx8nOlT7xm939/8A3hvibNA1YrId1OBlcAt9uldK/I6x1hx73cyfvPmF&#10;Njt2rFYjupwMzgFvt0LpX5NrHWxL7iLqFOve/de697917r3v3Xuve/de697917r3v3Xuve/de697&#10;917r3v3Xuve/de697917r3v3Xuve/de697917r3v3Xuve/de697917r3v3Xuve/de697917r3v3X&#10;uve/de697917r3v3Xuve/de697917r3v3Xuqnvl3/Ou/l5/DeTK4Pe3dNH2R2PivLFN1X0hDTdj7&#10;uhrYbiXHZjIUM8ODxNQjWD0+Xy9LMAbiNhf2LNo5J5i3kCSGAxRn8cvYtPUAjUw+aqR8+vE061gP&#10;lh/wqY+VPY8mSwHxR612b8ddsyeaCl3jueOk7V7TlQEpDXUy5eCLbuPLqdT0smIryjW0VRsS0n7V&#10;7W7VbASbrK1y38K9ifZg6z9upfs6bLHgOtdnvT5NfIX5M7jO6vkB3R2R29m1lllpJ997sy+do8QJ&#10;j+5Bt/EVUpo8dBybU9BTwxC5sgv7kKw2zb9sj8Lb4UhX+ioBP2niT8ySemmJJ6As+1h49a8uuHv3&#10;TfXvfjw691xP1906qePXXvfWuve/de697917r3v3Xuve/de6+td/Lc/7d3fAv/xTH4vf++RwfvFH&#10;mP8A5WG//wCeib/q43S9PgH2Do6Xsm6t1737r3Xvfuvde9+691737r3Xvfuvde9+691737r3Xvfu&#10;vde9+691737r3Xvfuvde9+691737r3Xvfuvde9+691737r3Xvfuvde9+691737r3Tblszh8BQy5P&#10;O5bG4XG04vPkMtXUuNoYRa95ausdI1+h+re7Iju2lASfQCp690Wjc/zr+EWyXmi3n8x/ittGSnLL&#10;PHuf5C9R4F4GX9SzJlcvEVI/Ia3sxj2XeZv7G0mf7InP+Bet0Pp0GM/81L+WbTv45P5gfwzZv6wf&#10;JTqGpT66f87TZd1/3n/H6e1A5Z5iP/EG4/5wyf8AQPXtLenSlwv8yP8Al4bilWDBfPH4a5eodtC0&#10;tB8nOlamqZjwFFLHmzJz+PTz+Pbb8v79Hl7KcfbDJ/0D16h9OjJbL7Z6s7ITy9d9l9f79jCeQybL&#10;3ltzdKCO2rya8HUzjTbm/wBPZfNa3Nv/ALkRsn+mUr/hA610IHtj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0BHyg+QG0Pir8du6PkdvxXm&#10;2r0x1zujf+SoIZkp6vNSYHGPU4zbmPmlDKtVk6vwY+lLAjzTJfj2t22xl3O/h2+D4pnCg+lTkn5A&#10;VJ+Q62BU06+Pv8svlV3L80++9/8AyK723NU7l35v3LT1ZjMs/wDBtq4GOZ/4DsnaVBM7ijxOLgYU&#10;1FTKSdIMkjSTySyvlZte2Wm0WMdhZLpRB+bHzZj5sTkn/JQdPgACg6Ll7MOt9e9+690NXx2+QvbX&#10;xU7o2B390duyu2X2Z1vnqbO7fzFHJJ4J/GfHX4TN0aMq1mMyFO0tFkqGYmKop5JIZAVc+0d/YWu5&#10;2b2N6geOQUI/wEehByDxBz1oiuD19gf4Y/JrbHzJ+K3RHyf2jTLj8R3L15hd2VGHWo+7/u5uMo2N&#10;3jtR6sAeV8Tl6euxrygDW0Bawvb3inu+3SbTuc+2y5MLFa+o4q3+2Ug/n0wRQ06M37Lut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zVP8AhS3/&#10;ADKt7fKH5h7v+JWzdzVtH8c/ipuWo2bUbex1ZJFjt894YaNqHsHd25KeEhZ5MNWNU7exkM2tacU9&#10;VPFoaumUZC+3nL0O27Sm6TLW4uRqqeKxnKqPTUKMfWoB+EdPItBXrWe9yJ1fr3v3Xuve/de6+kl/&#10;wmG/mPb0+X/xf3r8de6Nx1m6e3fihLtfHYXdWZq3qs9vHpfdUFTT7NfLVdQTLWVuCqcfVYqpq2JZ&#10;qVsb5i87SSyY++4/L8O1bkl/ZrpiuqkqOCyLTVT0DAhgPXVTGAy4oajrZ69xx1T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//T3+Pfuvde9+691ov/APCgbu49mfOefruhqzNhOhevds7K8Mb66U7o3JD/AH93&#10;JWxn6eTxZHH0M4H0ak0n1Kfc3+31l9Ns4uGHdO5b/ajtH+Akfb106+6tyx+5PaobxKtJd2nlmr5+&#10;FGfAjB+VY5HX5SV4Hqh6f8+5Pt+ptvvPppm+p9m0Pl0FLviem6T8/wCv7MI+iCfqK3tUnRZL1iP1&#10;9u9Jjx6HP4wdD7i+T3yF6g6B2sZYsr2lvnCbZkroYvOcLhJZjV7n3JJD/aixmMiq8hMAD6IWsD9P&#10;ZdvW6Q7JtFxus/wwIzU9W4Kv+2YhR8z0F+aN4g5f2S63m4+G3jZ6fxNwRftdyqj5nr6jWxdlbb63&#10;2VtDrzZuNhw20dibYwWz9sYmAWhxm39tYuLD4ehj/qIqeGNL/m1z7wkurma8uZLu4bVJKzOx9WYk&#10;k/mT1zuu7qe+u5b26bVLM7O59WYlmP5knpVe2Ok/Xvfuvde9+691737r3Xvfuvde9+691737r3Xv&#10;fuvde9+691737r3Xvfuvde9+691737r3Xvfuvde9+691737r3Xvfuvde9+691737r3Xvfuvde9+6&#10;91737r3Xvfuvde9+691737r3TXm83hdtYjJbg3Hl8XgMDhqOoyOXzebr6TFYjFY+kjM1VX5LJVzx&#10;wwQxoC0ksrqqgEkge7pG8riOJSzMaAAVJPoAMk9e612vm5/wpS+G/wAd2y2z/jrSVfyy7MpPPS/x&#10;Da2Q/u90xh61Lx6qzsaphmfLBCVlQYGhqaaZQyffwPyJG2P2z3rcQs+5H6SI+TCshH+kqNP+3II/&#10;hPVgh8+tRr5k/wA5n5+fNc5XC9g9xV2wessoZom6f6b+86/2JLQTXDY/OvRTyZXNQsLaos3k6uLU&#10;AyRp9Pcu7NyXy/sdHt4RJKP9Ek72r6io0r/tVB+fWiKdVVn6+xQeqHj1jPvR4dNnj1xPuo6o3Hri&#10;fdTx615dcPfum+ve/Hh17rifr7p1U8euve+tde9+691737r3Xvfuvde9+6919a7+W5/27u+Bf/im&#10;Pxe/98jg/eKPMf8AysN//wA9E3/Vxul6fAPsHR0vZN1br3v3Xuve/de697917r3v3Xuve/de6979&#10;17r3v3Xuve/de697917r3v3Xuve/de697917r3v3Xuve/de697917r3v3XuqufmZ/OW/l3fBWXKY&#10;Lun5AYHK9k4sSpL071XGeyuz0rYgT/DMthdvM1LhZ2Aug3DXUCMLWfkXEm0cpb9vQD2cBEZ/0R+x&#10;PtBOWH+lDdWCk8OtYL5O/wDCwTsjKy12H+HfxZ2ttDH3lio99fIPOV+8M7UwSXVKmPrzYVRjaOgn&#10;QWZRLn8hGW/UjKNLSPtvtTbqA+7XLOf4YgFH+9sCSP8AaqeriP16oi7z/nqfzXO/5K5N1fMrs/Z2&#10;JrGkVMD0xLiukqCjpZPrQx13V9Ni8jPFa6k1tdO7AkO7Dj2NbLkvlixA8K0RyPOSsh+2jkj9gHVt&#10;Kjy6rF3r2L2D2VlGzfYu+95b+zTFy2X3rufN7qyjGQ3ctkM7PPKdR5Pr59iSG3gt10W6Kg9FAUfs&#10;AHVukb7d691737r3XvfuvdZqapqKOeGqpKialqqeRZYKmmleCeCVDqSWGaIhlYHkMpBHvRAIocjr&#10;3R2enP5lv8wToCWlPUnzJ+Re06GjKGDb3+lPdWe2eDF/m/Lsrc1RW4iSw4Hkom44+hI9k93y7sV9&#10;X6q0iYnz0KG/3oAN/PrWkHy6un+OH/CsL+Yh1ZNQUHe+1+nfk/t2JohkKrM7cXqfsKpiisGSi3P1&#10;ykWFhZ1vqeba9Qb2ItyGCG4e2Gw3ILWTSWzeVDrX9j93/Gx1Uxjy62Sfh9/wqA/ly/JCfF7a7cyW&#10;6/iNv6vaGmNN27BBles56+W37WP7Z2yslLTwLzrq9wUOJiFjzyt4+3b243/bwZLULdIP4MPT5ock&#10;/JSx6oUI4dbD+191bY3vt7Ebt2XuPA7v2pn6KLJYHc218xj8/t7N46cXgr8RmsTJLTVML/2JYZGU&#10;/g+wFJFJDIYplKMuCCCCD6EHI6p0/e6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qhH/hTFnsrhf5PfyKpsZJLDHuLdfReBy0kJZW/hT90YPKyxs6WIWSWkhjcfRlYobhi&#10;PY39u0V+a7ct+FZCPt8Nh/l6snxdfLh95JdP9e9+691737r3XvfuvdfTq/4S553KZf8AlI9b4/IS&#10;SvSbX7f7uwWDWRiUhxdRvFtzTRwAnhTW5Gscgf2mY/Un3jn7koqc0yMvFo4yft00/wAAHTL/ABdb&#10;EXsBdU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im9/Z/K7q737r3RnZJZs5uTtvsfP5madi88uVzG8a3I5GSZmJJdppHLEk8+8v7FFisoY0+FU&#10;QD7AoA6UjoJfarr3Xvfuvde9+691tQ/8JFc7k6H+Y93DgqeSU4rO/Dzf0+TpgT4fuMP27seXG1zr&#10;cDXF5poUJBsJmFubiNPdNFPL8Tnis60/NJKj/V6dUk4dfRr9wD0z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N/j37r3UWuraTG0VZkchURUdBj6Wora2rqHEcFLSUsRnqaiaRuFREVmYn6AE+9gFiFXJPTk&#10;UUk8qwQqWdyFUDJJJoAPmTgdfMK+SXatX3n313L3HWtKZOzOy96b0gjmvrpMfn9wT5DFY5VblUpa&#10;V4aeNT+lUA/HvJXZ7YWdlDaD/Q0VfzAAJ/M567a8vcvx8q8p7dy1FSljbQwkjzaONVdvtZgWJ8yT&#10;0X2f8+xRb9Ft959NM31Ps2h8ugpd8T03Sfn/AF/ZhH0QT9RW9qk6LJesR+vt3pMePW0j/wAJnfi+&#10;m4+zO5fltuDHeXHdcYqHqTrqpni1QneW7aZMvvfJUclvTUY/DijozzzFlXFvoRCfvNvfg2VtsERz&#10;MfFkH9BTRAfkz1P2xjrGn7wfMPgWNpyzA3dOfGlH9BDpjB+TPqb7Yx1uTe8eOsVOve/de697917r&#10;3v3Xuve/de697917r3v3Xuve/de697917r3v3Xuve/de697917r3v3Xuve/de697917r3v3Xuve/&#10;de697917r3v3Xuve/de697917r3v3Xuve/de697917rFPPDSwzVNTNFT09PFJPUVE8iRQwQxIZJZ&#10;ppZCFVVUFmZiAALn3sAk0GSevda8Xz9/4UX/ABN+LTZvYHx8Wl+VPc1CZ6GV9q5dKTpnauRS8Tfx&#10;7sSmWYZWSFiHNHgI6iN9Lwy11HKOJI5d9tN43bTcbl/ikBz3D9Vh8kxpr6vT1CsOnkgY5bA60tvm&#10;l/M1+ZPz0zNRUd+9s5Oo2YtZ93h+oNnGo2n1JgGjk8tL9rs+jlZa2eA38VfmJqytUEr9zpsBNuyc&#10;rbJy+lNvhAelDI3dIf8AbHgD6KFX5dO6FXh0QBvz7PTw6o3n1iPup49Mt1wP190PTZ49Yz70eHTZ&#10;49cT7qOqNx64n3U8eteXXD37pvr3vx4de64n6+6dVPHrr3vrXXvfuvde9+691737r3XvfuvdfWu/&#10;luf9u7vgX/4pj8Xv/fI4P3ijzH/ysN//AM9E3/Vxul6fAPsHR0vZN1br3v3Xuve/de697917r3v3&#10;Xuve/de697917r3v3Xuve/de697917r3v3Xuve/de697917r3v3Xuve/de6rD/mI/wA3L4bfy1dt&#10;NL3fvhtw9qZLHmt2j0L181Bne09xJKpFHX12Mkmjgw2Mdgf9ymYmp4nCSLSiqnTwMI9h5W3bmGSl&#10;mmmIHulaoQfIH8R+S1PrQZ6sFLcOtCD+YN/won+enzenz2z9nbpm+LPQ2SeopYetOnszXUW6s3iJ&#10;LoKbsDtmNabLZEyIzx1NLjxjsfNG2iahkI1mb9i5C2TZgssy/Uzj8cgGkH+imVHyJ1MPJunAgHVB&#10;7MzszuzO7sWd2JZmZjdmZjySTySfY36v117917r3v3Xuve/de697917r3v3Xuve/de697917r3v3&#10;Xuve/de697917o9nwq/mU/Mz+X9umLcHxo7n3DtbBzV8dduHrDNSvubqXeBBAnTcewMozUTSyoDF&#10;/EKMU9fGhPgq4SdXsl3jl7aN9i8PcYQzUw4w6/Ywz+RqvqD1oqDx633/AOVn/wAKO/jJ86KvbnTv&#10;fVNivjD8mso1LjMZiMxl9fUXZ+ZmIp4qfrzeeUKtRV9TLYQ4HMssrM8cFHWZKUtphDmX2/3HZQ13&#10;Y1ubYZJA/UQf0lHED+JccSQo6aKEcOtkH3H/AFT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qu7+bH8Wcx8z/5d3yn+PG16T7/AHru7ro57r+gUqkuT7A63zlH2VsrCQzMQI2yOSxF&#10;PjzITYLO2r03Hs+5X3JNo362v5TREejH0VwUY/kGJ/Lramhr18gyso6vHVdVj8hS1NDX0NTPR1tF&#10;WQS01XR1dNKYamlqqaYK8ckbqyOjqGVgQQCPeVQIYBlNQeB6UdR/e+vde9+6912AWIVQWZiAAASS&#10;SbAAD37r3X1vv5K3xa3F8PP5Z3xc6c3tjJ8P2DJtDJdj9g4qsienyOI3V2vuOr7CqNvZane3jq8T&#10;TZClxFSg+klKwuTdji3zfuUe7cxXN3Cax6gikcCqALUfJiCw+3phjVurTfYa6r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fI0/nK/E3cvw5/mOf&#10;JvrTL4qooNr7r7E3D3D1VWtBJHQ5nq/tXNVO69tvi53AEy455qnB1Ui8fd0NQn9n3lLyluke7cv2&#10;1wpqyoI39Q6AKa/bhh8mHT6mo6q+9iTq3Xvfuvde9+691u7f8I/PixuODN/KP5oZvF1FDtup27iP&#10;jl13kp4XSPcFXVZmk7C7PakaQC8VC2P2zF5E1K8k0qXDwOPcOe625RlLbaENWqZWHpgqn7av+wev&#10;TUh8ut5b3DPTf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1d/j37r3RE/5mva/+hj4F/KDe0VT9pXzdX5b&#10;ZOHnR9E8Oa7Mmi65xdTSW5MsE2UWoW17eMsRpU+znl+2+r3q2hORrDH7E7j/AIKdS17Fcvf1o93N&#10;h2tl1ILpJ3HkUtQblwfkwiKn1rTievnEVP595EW3l12E3HiemGf8+z236BF959NM31Ps2h8ugpd8&#10;T03Sfn/X9mEfRBP1Fb2qTosl6xH6+3ekx49fSt/lYfGtfit8FOheta3H/wAP3fldrQ9kdiJJF4q3&#10;+/PYoG58rQ5EWF5sZDNTYe9v0UaDm1zhxzxvP785nurxTWNW8OP00R9oI+TEF/tY9c9/cjmD+snO&#10;d7uCNqiV/Ci9PDi7FI+TkGT7XPVhXsJ9Abr3v3Xuve/de697917r3v3Xuve/de697917r3v3Xuve&#10;/de697917r3v3Xuve/de697917r3v3Xuve/de697917r3v3Xuve/de697917r3v3Xuve/de69791&#10;7r3v3Xuq2vn1/NV+Jn8vLb8g7b3edy9qV2PNZtbo3YstHl+xs2JoyaKty1I0iwYXGyNz/EcrJEjq&#10;sn2qVUqeEinlzk/eeZpP8STRCDRpXqEHqB5s39Fa/Ogz09FBJL8Ix6+XWiN/MJ/nS/L/AOftRltq&#10;ZfcDdN9B1U0iUfR/XGTraXFZSg13hXsfc4ENZuOawQyRVKxUAdVkhx8Ml2OQXLfIuy8uBZkXx7kc&#10;ZXAqD/QXIQfZVvIsel6W6RDGT69U/t/xPsXnrTdYG/4n3Q+fTDdYm/Pts8Omm8+sR91PHpluuB+v&#10;uh6bPHrGfejw6bPHrifdR1RuPXE+6nj1ry64e/dN9e9+PDr3XE/X3Tqp49de99a697917r3v3Xuv&#10;e/de697917r6138tz/t3d8C//FMfi9/75HB+8UeY/wDlYb//AJ6Jv+rjdL0+AfYOjpeybq3Xvfuv&#10;de9+691737r3Xvfuvde9+691737r3Xvfuvde9+691737r3Xvfuvde9+691737r3XibcngDkk+/de&#10;607P5zX/AApYwnStZuv4wfy881hN49s0MtZgewfkksVBuDY3XVbFenrcH1XTTiWjzuahfUs+VnSX&#10;G0jL44Y66dnajljlH28e8C7lvwKRHKxZDP8AN/NV9F+I+ekcXFTzPWhfvffO8+zN3bh3/wBibr3F&#10;vnfG7cpU5vdG7925iv3BuTcGXrG11WSzGZykktRUTOf1SSyE2AH0AHubYYYbeJYLdQiIKBVAAA9A&#10;BgdO9Jb2517r3v3Xuve/de697917r3v3Xuve/de697917r3v3Xuve/de697917r3v3Xuve/de697&#10;917rwJBBBsRyCOCCPyPfuvdbiX8jr/hRhuXqPJ7O+I/z/wB51u5+naySh231b8i9y1ktbuTqeVyt&#10;Ji9s9pZapLS5DbN9MdPmKhmqcULLUPNjgrY6KOcuQY7pX3TYk0zCpeIYD+pQeT+qjDeVG+Jtk8x1&#10;v5UlXSZCkpa+gqqetoa2nhq6KtpJo6mkq6SpjE1PVUtRCWSSORGDo6EhgQQSD7g4gqSrChHTXUj3&#10;r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qrfzeP+E1ex/mhvrdHyV+Im7Nr9I9/7&#10;tqanNdh7F3XS1sHUHam4pyZazdS12Bgqavb+brHJkyFRBQ1VLXTHzywU9TJU1c8mcq+4U20QLt26&#10;q00CYRlp4iD+GhIDKPIVBUYBIoBdXpg9alHZ38gT+bj1ZlqnG5L4cb33fTRSslLm+sc/sfsfE5KE&#10;NpSrphtTJ1NVEjfUJWUsEoH6o19yjbc88rXK6lu1T5OGQj/egB+wkdOal6gdd/yE/wCbh2VlKfGY&#10;n4WdjbdWWZY5sn2Jl9j9b4uii1aZKqoqN65WiZ0QXYrTxySMBZEc2BtPzvytbrqa8RvkoZz/AMZU&#10;/wA+va19etp7+Uz/AMJhsB8Zuwdo/I/5z7r2h232dsyvodxbA6U2Ulbk+rNo7loZRWYrcm9NwZun&#10;pZs/XUUojlpsfFRQ0MFRH5HlyK+PRGnNHuO+4wPt+yq0UbghpGw7A8QoBOkHzNSxH8PVGeuB1t4+&#10;4r6b697917r3v3Xuve/de697917r3v3Xuve/de697917r3v3Xuve/de697917r3v3Xuve/de6979&#10;17r3v3Xuve/de697917r3v3Xuve/de697917r3v3Xuve/de697917r3v3Xuve/de697917r3v3Xu&#10;ve/de697917r3v3Xuve/de697917r3v3Xuve/de697917r3v3Xuve/de697917r3v3Xuve/de697&#10;917r3v3Xuve/de61p/58X89Sr/lv/wAC+OvxzxO3N1/KrfG2k3Vlc3ueBsttTpbZmSnlocNl8hhI&#10;XQZDO5F4Z5Mbj55BDBFGtXWRzQzU8FTIfJPJY5g1X+4ErbIdIAw0jDJAPkoxUjJOAQQSLqtcnrRp&#10;7H/nAfzRe1M1V57dHz0+UGPq62WSWej6+7Y3R1Lt8GUktHT7W6qmw2Nij5sI4qRVHFhwPczW/KnL&#10;dsgSOxhIH8SBz/vT6j/Pp3Svp00bN/my/wAznYmSpcrgfn18tZ56KUTQUu6e9ewt94YuG16Z9v75&#10;rsjQSoTy0ctMynm4Nze8vK/Lk6lXsYM+kaqf2qAf59e0r6dbnn8gv+fpvv5xb8Pw9+Yf93ZPkBJt&#10;7KZ7qftfAYuh2zTdvU22qFspufa+6NsYtY6Gl3BS0UdRlIJ8XTwUlVSQVKtTU01MrVsRc8cjwbNB&#10;+9tpr4FQHQknw6mgIJyVJop1EkEjJBw2yUyOtsn3GHTfXvfuvde9+691737r3Xvfuvde9+691737&#10;r3XvfuvdVc/zRv5UHx6/mldUY7aPZ8lZsXtPY6ZGfqTu/bdBS1u5tkVeSVWrsTlMbUPFHl8HWPHE&#10;9bipp4iWQSU1RSz/ALvsSct8z3/LV0ZbbviemuMmganAg/hYeTUPzBGOrKxXh1ojfJH/AITL/wA0&#10;3ozO5GPYfV+1/krsqCeU4/ePTu9duxVs9EWvSHI7E31U4nMxVLJbzQ0dLWQxvdVqZV0u017f7i8t&#10;XqAzyG3fzWRT/JlDLT7SD8unA6nonmL/AJJf81/MZCPGUnwT75hqZZPGsmU2/QYPHhtWm8mWzdVT&#10;0qLf+08wW3N7c+zVuceWEXUb2P8AIkn9gBPW9S+vVwPwh/4Sf/Ljs/c+E3D82tz7b+NvV9NU09Tn&#10;NlbU3FgOxe6c/SqwllxeOqNuPXbbxImS6HIT5KtkgY3/AIdNzYKbz7n7VbRmPZ1NxJ5MwKRj5mtH&#10;b7KCv8Q6qXHl1vxdCdDdT/GLqDYfRHR+zsdsPq7rfCRYHau2sZ5HSmpxK9VWV1dWVDPNV1tZUyTV&#10;lfW1MjzVNRLLPM7ySMxhG+vbrcrt728cvLIasT/gHoAMADAAAHTZNcnoX/aTrX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f/9bf49+691r3f8KMezW238TuresaWp8NZ2d3HTZGshDW+8231/tyrra+EoPqFyNf&#10;iJb/AEBUcXIIG3IsHibo854Rp/NiB/gB6zM+5RsP13uDuW/yLVLCyKqf4ZbiVFU/8445h+fWlbU/&#10;n3Ndt5ddEtx4nphn/Ps9t+gRfefTTN9T7NofLoKXfE9N0n5/1/ZhH0QT9RW9qk6LJejy/wAtL47j&#10;5R/OL48dSVtAMhtis31Rbs33TyReSkl2HsCJ96bqoq1j6USupaFscjNx5KiNQCWAIe5y3f8AcnLN&#10;3fqaOEKp6637FI/0pbV9gPQC9w9+/q3yff7ojaZBGUjPn4kv6aEf6Utq+xT19M33hl1zy697917r&#10;3v3Xuve/de697917r3v3Xuve/de697917r3v3Xuve/de697917r3v3Xuve/de697917r3v3Xuve/&#10;de697917r3v3Xuve/de697917r3v3Xuve/de6Yd07q2zsfbmb3hvTcOE2ltPbeNqsxuHc25MpRYT&#10;A4PE0MRmrMll8vknjgp4IkBaSWWRVUck+3YYZriVYLdS7uaKqgkkngABkn7OtgFjpUVJ607P5nH/&#10;AApOqqh9wdLfy8XNLSj7rE7g+TedxX+VVAN4ahOntrZeP9lbelc5loC5u5paKMrBWmceU/akKFv+&#10;Z8nBFuD/ANXWHH/SKaerHK9G1vt1BruP95/z/wCbrT/3Xunc299xZrd+89xZzdu69x5Cpy24Nzbl&#10;ytdnM/nMpWP5avJZfMZOSWoqZ5GJZ5ZpGZjySfc1RQw28awQKERBRVUAAAcAAMAfZ0tYBRQYHSZb&#10;3o9J28+sDf8AE+2j0nbrA3/E+6Hz6YbrE359tnh003n1iPup49Mt1wP190PTZ49Yz70eHTZ49cT7&#10;qOqNx64n3U8eteXXD37pvr3vx4de64n6+6dVPHrr3vrXXvfuvde9+691737r3XvfuvdfWu/luf8A&#10;bu74F/8AimPxe/8AfI4P3ijzH/ysN/8A89E3/Vxul6fAPsHR0vZN1br3v3Xuve/de697917r3v3X&#10;uve/de697917r3v3Xuve/de697917r3v3Xuve/de68Tbk8Ackn37r3Whn/woF/n9V++shvf4J/B3&#10;ehpOvqJ63a3yA792pkXSr37WRs1Jm+rus81QsPHgoyHps1l6d9WTYPSUzjGrLJkps5F5GWFU3reU&#10;rIaNFEw+H0dx/F5qp+Hie6ml1U8z1pf+5d6c697917r3v3Xuve/de697917pQ7V2juvfefxu1Nkb&#10;Y3DvLdOZqBS4fbW1cLktw5/K1TC602Nw2IimqJ5D+EijY/4e25ZYoEMszBFHEsQAPtJwOvdXIdBf&#10;8J5P5svf9PQ5Sk+MeQ6j27XBCM733uTAdVzU3kAZfvNk5iZ90Jwbk/wIgfQ+rj2E77nzlexJU3Il&#10;YeUQL/8AGh2f8a6qWUdWldff8I9flnlIIJO0flh8e9lTSIGnp9j7f7F7INOW58flzdJtdXYD9VuL&#10;/QkckNT+6+1qf8WtZX/0xRP8BfqviDy6MFTf8I0Kx4A1Z/MYpoKm3qipviVLVwA6QbCol7LhYi9x&#10;fxDjn82CE+7Yrjb8f81/+uPXvE+XSA3f/wAI4e3qKCVthfOfrfctSIyYYt39Kbn2RBJLbhJajDbg&#10;3AyLf6sImP8AtPt+L3ZtSf17J1H9GQN/hVeveIPTqvTun/hLX/NX6rgqq3Z21umfkDR0yST6eo+1&#10;qOgyhpo7sT/Cu3qTa0kkoUXMFK0zE+mPyG1z2z9yuWbkgStJAT/GlR+1C/7TTrYdeqRe9vi18kfj&#10;BnY9t/IjortbpbL1EssVBD2PsbcO1aXMeH/OTYDJ5WCOlyEQsbTUU0sZsbMbexlZblt+5J4lhOkw&#10;89DBqfaAaj86dWBB4dAN7W9b697917r3v3Xuve/de697917rej/4S/fzd8tuWTG/y1PkRueXI1+N&#10;xFbW/E7eOcrGmrZsRg6N8hm+i66tqGLSCio45chtnWT46aGqx4cRw46nEL+4/Kqx15hsFoCf11Hq&#10;cCQD5nD/ADIbzY9NOv4h1u0+4e6b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5E/85ns7M9t/wA1D537mzlVNV1WF+R/YfWNI0zs3gw3&#10;TOWPUeCpYg36Ujo8JCqgcfn8+8p+UbZLXlmyjQUBiV/zkGs/zbp9cKOqy/Yi6t1737r3R4P5Z3Ym&#10;X6p/mHfCPfeFqZqapw/yj6RpqwwMyyVWBz3YNBt3dGMupB01eNq6ulcflZCDcceybmK3S62G8gfI&#10;MMn7QpIP5EA9aOR19iz3if0n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/9ff49+691p1f8KQ+xXzPyJ6H6tj&#10;n8tLsLqDJbvkjVrpTZXsfds+OqoXX8Oabb1FIf8AaXT3J3IcOm1luPN3A/JQD/hY9dNfuQ7ELXkH&#10;eOYmFGvb1YQfVLWFWB+zXcyD7QetbGp/PuU7by6yp3HiemGf8+z236BF959NM31Ps2h8ugpd8T03&#10;Sfn/AF/ZhH0QT9RW9qk6LJetrD/hMX0H99u75G/JzKUV4dv4XBdKbNrJI9cb5DcFTHvPfnhZhZJa&#10;aCjwSBl9WiqdbhSQ0I+9G66bez2VD8ZaZx8l7E/Ikv8Amo6xe+8Xvei2sOXYzmRmuJB8lHhx/kS0&#10;n5qOtwL3j/1it1737r3Xvfuvde9+691737r3Xvfuvde9+691737r3Xvfuvde9+691737r3Xvfuvd&#10;e9+691737r3Xvfuvde9+691737r3Xvfuvde9+691737r3XvfuvdE9+aPzo+O3wM6sqO0e/t4R4pa&#10;laun2bsfEfb5Hf8A2LmaWIOcNs3brSRtMVLxiprJ3ipKUOjVVRCrKWPuX+W915lvBZ7ZHqpTW5wk&#10;YPm7eXyAqxpgHpRbWs10+iIfafIfb189z+ZL/Nx+SP8AMW3LUYzclfN1p0Di8karZ/RO2MpUvgkN&#10;PLqoc5v3JqsLZ/LKACs9RElPTm/2dLTl5Wlyd5V5H2nlWEPEPGuiKNMwz8wgzoX5Akn8ROKCW3sY&#10;rRcZbzP+b0HVTz/77/bexc3V36jP7aPHpI/UdvbR6TN59YG/4n20ek7dYG/4n3Q+fTDdYm/Pts8O&#10;mm8+sR91PHpluuB+vuh6bPHrGfejw6bPHrifdR1RuPXE+6nj1ry64e/dN9e9+PDr3XE/X3Tqp49d&#10;e99a697917r3v3Xuve/de697917r6138tz/t3d8C/wDxTH4vf++RwfvFHmP/AJWG/wD+eib/AKuN&#10;0vT4B9g6Ol7Jurde9+691737r3Xvfuvde9+691737r3Xvfuvde9+691737r3Xvfuvde9+691737r&#10;3WoT/wAKV/5ylX8ftr5P+X/8Zt1/Zd1dhbeU/IPfWCrCuS6q663FRB6Tr/EVlMdVNntxUknlrJdQ&#10;losXIjRjzZCCellX285SF9IN93Fawxn9JTwdx+I+qoeHkW+SkFxFrk9fPp9zp071737r3Xvfuvde&#10;9+690rthbA3z2nvHbvXnWu0Nyb+35u7JQYba+ztn4XIbh3Ln8pU38NBicNio5aieQgFtMaGygsbK&#10;CQ1PPDbRNPcOERBUsxAAHqScDr3W5L/Lo/4Sc7j3NR4Ls/8AmNb4rtkUFQtPkKf439U5XHVO7XiY&#10;CWOl7I7Oh+5oqAkgpUY7Ax1MhRgVylLMrRrEu/8AufHGWttgQOeHiuDp/wBomCfkWp/pSOmzJ6db&#10;jfxm+F3xU+G+112h8ZOh+uunsW1NDSZCu2vgYf71bgjpwBFJuze+SM+Zy8o0i02Tr534Hq4HuJ9x&#10;3fc92l8XcZ3lPkCe0f6VRRV/IDpsknj0Z72W9a697917r3v3Xuve/de697917pLb02NsrsjbWV2X&#10;2Js/a2/dnZynakze096bfxO6NtZilfh6bKYLOQz0tRGfyksTD/D27DNNbyCa3dkdeDKSpH2EUI69&#10;1rQfPb/hLT8MfkRS5neXxOrqj4i9sTR1NXBg8VFW7m6J3DkGBlWDJbJrJTWYMSsEiWbAVcdLTIWc&#10;Yuof0mQ9k9yt3sCId0H1UXqcSAfJuDf7YVP8Q6uHI49aLXzh/l1/LT+Xj2EuwPk31jXbZhyU1Suz&#10;uwsLI+f6u7BpaY3er2ZvWmjWCd1TTJNj6lYK+nVkNVSQF1BmjZt/2vfoPH26QNT4lOHX/TLxH2iq&#10;nyJ6dBB4dEg9nPW+ve/de697917pddYdk7y6b7I2F2113majbu/es94bc33s3O0p/exW5dq5aLN4&#10;auVfowjqIULI3pdbqwKkj2zc28N3bva3A1JIpVh6hhQj9nXuvsvfGHu/D/Jf45dE/IXAQLR4ruvq&#10;XYHZ1Pjlk8pxD7z2xTZ2rwksnN5KKaaSkl54eNh7xJ3KzfbtwnsHyYXZK+ukkV/Pj0nIoadDp7Rd&#10;a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Op/M5/7eT/zCf8AxeL5Y/8Av+s/7yw5c/5V6w/554P+rS9KF4Doj3s5631737r3RmvhR/2WV8Sf&#10;/Fm+hf8A36mK9l28f8ki6/5oy/8AHG60eHX2cveI/Sf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//0N/j37r3&#10;WgP/ADpd/Hf38xXvtopjLj9mybL2DjQW1eEbZ2Pj4sxD/QWykle1h9L8839zHyjF4W0RV4tVv2sa&#10;fyp12U+7Hsv7l9h9lDCj3QnuW+fi3EpQ/wDOER/s6qUqfz7H1t5dSVuPE9MM/wCfZ7b9Ai+8+mmb&#10;6n2bQ+XQUu+J6bpPz/r+zCPogn6it7VJ0WS9fRW/kn9G/wCgz+XL0PS1dH9pn+1KHKd3bibx+Jqq&#10;Tsiq/iG1qh1POobdiwsRLG5KX4FgMS/cjc/3nzfdMpqkBEK/LwxRv+qhc/n1gF7wbz++efr1lNUt&#10;iLdfl4Qo4/5ymQ/n1a57AvUZde9+691737r3Xvfuvde9+691737r3Xvfuvde9+691737r3Xvfuvd&#10;e9+691737r3Xvfuvde9+691737r3Xvfuvde9+691737r3Xvfuvde9+691Tz/ADS/5wHTH8ura0+1&#10;MYuN7Q+Tm4cUanZ3UtNXEUW24KuI/Y7w7SrKJvJQY0G0lPRIVrMgRog8MJlrKcfcl8hbjzZN471h&#10;s0PfKRlqcUjB+JvU/CnnU0Umu3bXNfNrPbGOLevyHqfnwH8uvnofJf5Od3fLjtbPdzd+b6ym+t75&#10;x/Ek1W/gxG38RHK0tDtraeEgtTY3G02tvDSUyKupnlfXNJJI+Um1bPt2xWK7ftcQijX04sfNmPFm&#10;PmT9gwAOhalvFbRiKEUA/n8z6novD/n/AH349rW6Tv1Ff/ff7b2y3SV+oz+2jx6SP1Hb20ekzefW&#10;Bv8AifbR6Tt1gb/ifdD59MN1ib8+2zw6abz6xH3U8emW64H6+6Hps8esZ96PDps8euJ91HVG49cT&#10;7qePWvLrh790317348OvdcT9fdOqnj11731rr3v3Xuve/de697917r3v3XuvrXfy3P8At3d8C/8A&#10;xTH4vf8AvkcH7xR5j/5WG/8A+eib/q43S9PgH2Do6Xsm6t1737r3Xvfuvde9+691737r3Xvfuvde&#10;9+691737r3Xvfuvde9+691737r3Vc381H5/7R/lu/DnsX5C5gY7J76kjXZPSezMhIQm9O29xUsw2&#10;1j54Y2R3oaFIqjMZbQ6N9lSTrG4meIMf8s7HLzBu0dglQnxSMPwoOJ+04VfmR5V62o1GnXyQeyex&#10;t79v9gb07U7K3Jkt4dgdh7mzO8d5boy8omyOd3HuCvfJZXJVTKAoMk0jEJGqoi2RFVFVRlJb28Np&#10;AltbqEjjAVQOAAFAOlHSK9vde697917r3v3XujW/DH4Xd+/PXvbbPx9+O+023Hu/OXrsxl655aLa&#10;Ww9qU1RHDl9775zaRyCixlH5U1uEeWaRo6alinqpoYJCzd93sdksmv79tKLgAfEzeSqPMn9g4kgA&#10;nrRIAqevp7fyt/5Pfxm/lg9fQRbJxlL2J8gM/iY6Tsv5C7kxNNHurOvLpmrdv7OpHaYYDALKoMeN&#10;pJWkm0RvXVFXLHG6Y48y817jzHPWY+HAp7Ige0fNv4m+Z4fhAHTLMW6tp9hfqvXvfuvde9+69173&#10;7r3Xvfuvde9+691737r3Xvfuvde9+690EHe3QXTfyb6u3P0v3313tvtDrLeFIaTObU3PRCqpJGUH&#10;7XJY+pjKVFDX0rny0WRopoqmmlCywSxyKGCuyvrvbrlbyxkMcicGH+A+RB8wagjBHXgSOHXzcP51&#10;n8iLsX+W9mq3u7peTP8AaPw13Dl46en3HVxCt3h0llMpVCDG7T7OejREmoZ5XSnxW4UijimkK0lW&#10;kFU1Oa3ILk/nW35gQWd5SO7UcOCyAcWT5jiy8RxFRWjytXB49a8PsedX697917r3v3Xuvr/fyluu&#10;dwdT/wAs/wCD2xt1U9RR7ixvxw61yeWx9WjR1mKq91YKPdjYesiexSajFcKaVD+l4yv494qc0XEd&#10;1zFezRZUyuAfXSdNfzpXpO2WPVh3sh61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8dT+Zz/28n/mE/wDi8Xyx/wDf9Z/3lhy5/wAq9Yf888H/&#10;AFaXpQvAdEe9nPW+ve/de6M18KP+yyviT/4s30L/AO/UxXsu3j/kkXX/ADRl/wCON1o8Ovs5e8R+&#10;k/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R3+PfuvdfND+YG9P9I3yl+R++1m88G7e8u1c7RPq1KuNyG962&#10;fFwxt/qI6cxRp/tIHuc9lj8Gyhi/hRB/IV67z8i7T+4fbfYdlIo1rt1nG3+nW3jDk/MtUn5norFT&#10;+fYutvLpNuPE9MM/59ntv0CL7z6aZvqfZtD5dBS74npuk/P+v7MI+iCfpb9Tdd5ft7tXrXqjb4Y5&#10;zs3f2z9gYfShkK5PeG4Kfb9E5QfULJUKx/wHvV5dx7fYzX8vwwo8h+xFLH/B0Hd5v4tq2y43Of4L&#10;eJ5W+yNSx/kOvqqbX23iNm7Z27tDb9KtDgdq4LEbbwlEltFHiMHj48ZjaVbAC0cMSIOPx7whnmku&#10;JnuJTV3Ysx9SxqT+09cyrm4lu7iS6nOp5WZ2PqzEkn8yen3210z1737r3Xvfuvde9+691737r3Xv&#10;fuvde9+691737r3Xvfuvde9+691737r3Xvfuvde9+691737r3Xvfuvde9+691737r3Xvfuvde9+6&#10;91r0fzh/52W1/hbj818fvjpXYXefyqyVC1NmssRTZfa/RFLXU+qLI5+nOuGt3C0bCWgw0l44AVqc&#10;gpi8VJWSz7fe20/MbLu27gx2IPaODTkHgvmI/Jn4n4UzVlEWz7G97S5uarEOHq/2eg9T+Q9RoM74&#10;3ru7sfdu4t+b+3Lmt47z3ZlazObl3RuPI1WWzmcy9fL5qvIZLI1jPJLI7HlmbgWAsAB7yegtrezg&#10;S1tUEccY0qqgAKBwAA4dDIokaiOMAKMADgOkY/vTdI5Oob/n/ffj2w3SF+or/wC+/wBt7ZbpK/UZ&#10;/bR49JH6jt7aPSZvPrA3/E+2j0nbrA3/ABPuh8+mG6xN+fbZ4dNN59Yj7qePTLdcD9fdD02ePWM+&#10;9Hh02ePXE+6jqjceuJ91PHrXl1w9+6b6978eHXuuJ+vunVTx6697611yVWdlRFLMxCqqgszMxsFU&#10;Dkkn6D3rr3Rh9hfEL5Y9piB+svjF8hOwo6kK0M2yemexd0U8iNyJBUYXGzJotyXLaQOSbey+fd9q&#10;tf8Acm5ijp/FIi/4SOthWPAdG+2f/JS/mob4WNsL8K+2aIS20/3wbanXjC/08i7/AMljCn+OsC3s&#10;pm5z5Xg+O9jP+l1P/wAdDdW8KQ+XRkNuf8Jv/wCbFm1jbJdI7I2eXtqXcfdvVNS0V/8Ajp/dPKZQ&#10;cfnST7LZPcXlVPhnZ/sjf/n5V6t4Mnp19Bv4ddYbo6R+I3xa6Y3wlBHvTqP459JdY7vTFVn8Qxab&#10;n2F1pjNq59cbX6U88Aq6SUQzaF1pZrC9vcBbxdRXu7XV5BXRLLI61wdLOWFR5Gh6VKKKAejHey7q&#10;3Xvfuvde9+691737r3Xvfuvde9+691737r3Xvfuvde9+691737r3XvfuvdfMa/4Uo/zBZ/mH868z&#10;01szNfedH/EKfN9WbZjo6nyY3cPaJqo4+4N5EISjlchTRYGlcM6GDGieIgVUgORnt7sQ2nZRdzCk&#10;13Rz6hP9DX9h1H5tQ8OnkFBXrXY9j3q/Xvfuvde9+690K3RnSXZnyQ7e696K6c2xWbx7N7Q3NQbU&#10;2ht+isrVeRrmJkqaypf9umo6SFZauvrJisVNTRSzzMsUbsE17eW+32kl7dtojjBZj8h/hJ4AcSSA&#10;M9aOM9fV+/lV/wAsjqP+WF8cMV1Xs6LH7k7X3TDjc93v259mI8p2FvaOlKtTUMsyianwOKMktNg8&#10;cSBFGZKiUNWVVVLLjFzNzHdcx7gbmWqxLURp5Kv+Vm4sfy4AAMs2o9Wcew51Xr3v3Xuve/de6979&#10;17r3v3Xuve/de697917r3v3Xuve/de697917r3v3XuktvfZG0Oytnbn6+7A21ht47H3pgsntndm1&#10;dxUFPlMHuHAZmkahymJyuPqg0csM8Tsjow+h/rz7dhmlt5VngYo6EFWBoQRkEHr3Xyzv53/8p3O/&#10;yxPkkq7NgyuZ+LXcs+W3B0ZuqtaatqNvtTSrNn+ptz5GS5bI4XzRGlqJWJraB4KjU1QtZHBkpybz&#10;OnMe3/rUFzDQSLwr6OB6N5jyao4Uq+rah1Sb7GHVutjT+RR/JK7H+eXbOzvkF3ls/I7Y+FfX24aP&#10;PZOu3DQz0LfIHK4Ks88PXuyqepVWqsPJURCHcOWjHhWETUVPKax2alAHOnONvslq9jZOGvJBQAZ8&#10;IEfE3o1PhXjWhIpxozUx19NWOOOKNIokSKKJFjjjjUJHHGg0oiItgAALAD6e8deOT0z1z9+69173&#10;7r3Xvfuvde9+691737r3XvfuvdAb3n8m/jv8ZNujdfyF7v6t6XwMkc0lHW9kb32/tR8q0AvJT4Oi&#10;y08dRXz/AEC09FFLKxsFQk29rbLbr/cZPCsIXmb+gpan20FAPmaDrYBPDqifvn/hVD/K86nmrMd1&#10;1kO5/kdlKfyRQ1HWHXMm3drmsjJUx1Oe7aqdvTeG4I+4oqCqVuGj1qQ3saWXtpzJdANcCO3H9N6n&#10;9iB/2EjqwRuqsexv+FkGYkmqKbqP4J42lgXUKXM9jd6VWQmmufQ1RtrbO2qZYrflVy0l/wCotyJr&#10;f2mSlbq9J+SR0/mXP/Het+H8+ir5n/hX988p5i23/jl8RcZT39MWZwvcmdmC/wBDPRbvxyk/4+Mf&#10;63syT2q2QD9S4nP2GMf4Yz1vwx1Bxv8Awr6/mCxSocx8ffhvXQjT5I8btTuzEyt9dWiaq3zWhb8W&#10;uht/j+LN7VbER2Tzj7WjP/WMde8MdGO6/wD+FjvZlHNTx9qfBrYu4YGYLVVXX/dOf2bNEhNmmp6D&#10;ceBzqyFfqI2qU1fTWv19l8/tNbkf4tesv+mjDfzDL/g694fz6s36M/4Vl/y5uxJqLG9v7N78+PeQ&#10;nZBWZfN7QxnY2x6IPwWXK9d1lXmpQvJa23F4tbUbgBy99r9/twWtHinHoGKN+xwF/wCN9V8M9Xv/&#10;ABv+cfxB+XuPGQ+NXyM6n7fkWm+8qsFtXduOfeeKpbA+bO7DyDQZvHjn/lOx8XsFbhs267U2ncbd&#10;4vmynSfsYVU/kT1Ugjj0ar2Wda697917r3v3Xuve/de697917r3v3Xuve/de6as7nsHtfC5Xcm5s&#10;zitu7dwVBVZXN57O5GjxGFw+LoYTUVuSyuUyDxwU9PDGrPLNNIqIoLMQBf3ZEeVxHGCzMaAAVJJ8&#10;gBknr3VHnen/AApB/lMdHZit29H39le5c3jZpIK2n6L2LuHfWHWSNtINFveqSg29Wo1jpkoMtOlu&#10;SwBFxnZe3/NF4gkMAhU/78YKf95yw/NR1YIx6CDYP/Cpz+U/vLMQYvPbo706spp5hCc9v7puvq8P&#10;BqfQss463rdw1YT8kikNh9QOfaqf215nhTUixyn0WQV/42EH8+t6G6vX6O+QXSHyY2Dj+0fj/wBq&#10;bH7e2Bk5Hgp90bD3BQZ/Hw1sSLJUYvJCjcyUdbCHXz0NXHFUREgSRqePYLvbG826c219E0Ug8mBB&#10;+0eo9CKg9UIpx6GD2k691737r3XvfuvdBP3N3v0t8dtlVnY3fHauwOoNjUDeKfdHYm6sNtTEPVGM&#10;yRY+iqcxNF9zVyhSIaSnDzSt6Y42Yge1VpZXl/MLeyiaVz5IpY/bjgPmcDrwFeHWur8kv+FX38vH&#10;qWrr8J0ftbuD5QZqkM0cOY23gYetOuaiaElDEdzdheHMWLfplp9tzRMt2V2GnUPtv9sd+ugHvGjt&#10;gfInW/7F7f2uD1cIfPqo/sH/AIWJ/I3I1M7dV/DbpPZ1I1/tYuwd/wC++yamP/Umeo25FtRX/wAQ&#10;sSf6/sUwe0+3qP8AGbuRz/RVU/w6+reGPXoG4/8AhXx/MPE7NN0H8MHpr+mGPZfeEU4HPDVDb+dT&#10;+P8AdQ/3nhX/AK1Ww0xPcV/00f8A1q694Y6Hvr3/AIWMd3UFRB/pW+FHVe7KT0rUnr3tXd3XtQL2&#10;DywDcmN3OptyRGxF/prH6vaGf2ns2H+K3jqf6SK3+Ap17w/Q9Wy/HP8A4Vcfy4+2aqgw3c2D7l+M&#10;eZqfElRld3bWi7C69hnlIRIYdydbSV2WIDcNNU7dp4lFmZwNWkL7h7Y8wWoL2jR3IHkraW/Y9F/Y&#10;5PVShHWw50x310n8i9mUnYfQ3a/X3cGyawoke5eu914bdeLhqGjEjUFfNh5pTS1SA2mpKkRzRtdZ&#10;I1YEAB3ljebfMbe+iaJx5OpU/aK8R8xjqhBHHoWvaXr3Xvfuvde9+691737r3Xvfuvde9+691WF8&#10;vf5yH8uf4R1OUwPdnyQ2nUdhYoyRVPVHWq1PZ3ZEFfHz/DMvgdoLUx4ecgFlGeqaFCLev1LcR7Vy&#10;lv8AvAD2du3hn8b9iU9QWpq/2obqwUnh1r+91/8ACxPqTF1NbRfHf4Z9g72prtHQbj7i7J291uVK&#10;8Cpm2ls2i3OZUNuI/wCLwtY3LKRp9jqz9p7pgDf3ap6iNC//ABpin/HT1YR+vRC9xf8ACwL5xVNT&#10;I+0vjR8UsJRm/ig3FSdu7oqUF+PJV4zc2HRuOOIV/r/h7O4/anZgP1biYn5aB/hRut+GOmfFf8K+&#10;/wCYDDMjZz49fDrIwAJ5I8VtjurDTMw/zhSer3vXqoP4BjNvyT7u3tVsRHZPOPtMZ/6xjr3hjo03&#10;Wv8Awse3RBPT0/cPwXwGTpZHRarL9a925HBz0qf7slp9ubo29kFqD/qUbKQ/4v7LLj2mjIraXpB9&#10;HjB/mGFP95PXvD+fVvXxw/4VB/yu+86qgwu+91dl/GbcVa0NMsXdOyGl2rLXSkAxwb265qM7RwU4&#10;+v3eXFBGADr0cXCu4e2/MlkC8KpcKP8Afbd1P9K4U1+S6uqlG6vz667N647f2li9/dT7+2X2bsbN&#10;oZMPvHYG58LvDa+URbazQZ7b89RSy6bgMElJB4Nj7A9xbXFpKYLpGjccVYFSPtBoeqdLj2z17r3v&#10;3Xuve/de697917r3v3XuumZVUsxCqoLMzEBVUC5JJ+gHv3XuqcPkr/P0/lX/ABezmT2ju75M4jsD&#10;e2InmpcjtTpDBZztmejq6ZjFV0VXuja8Mm3oKmGQGKalqMykyOCrRgq+kW7dyPzLuSCWK2MaHg0h&#10;CfnQ9xHzC06sEY9E+27/AMKsv5Veby8eNyU3yO2hRvKI23BuLp+iqcREhteeSHaeayleUFzcJQs3&#10;Bsp4uaye2XMyLqXwnPoJDX/jSgfz63obq6/4ufNb4p/NTaVRvX4ud57E7iwtAKf+M023MhNS7n22&#10;1WCaSPdmyM5FSZrEtKFYwrkqCAvYlAwB9g/ctn3PZ5fB3KFoieFRg/6VhVW/InqpBHHo0Xst6117&#10;37r3XvfuvdJXe2+tk9abWzG+Oxt47W2DsvbtI1dn93713BidrbYwdEhAesy+ezksFLTRAkAyTSqt&#10;z9fbsMM1xIIbdGd2wFUFifsAqT17rX4+UH/CoL+WT0DWZHb/AF3uHsH5R7qoZJaV4+mNsxwbIgrY&#10;r+mp7C33PiqOopzxarwkWRjNxpv6io523245jvgJLhVtlP8Avw93+8rqIPybT1cIx6pk7M/4WM9t&#10;11TOnTnwl652vRo8iUtV2Z2xubflTUIDaKonoNrYvbiwlhYtCtTLp+glb9RF1v7T2qj/ABu8dj/Q&#10;QL/Ni/8AgH2dWEfr0XZ/+FfH8w81IaPoP4YLSX5gfZfeD1NuPpVLv5V/1X+6fyP6cmH+tVsNP7e4&#10;r/po/wDrV17wx0LWxv8AhYj8mcfPTt2X8POit20ykfdw7G3tv/ryeZf7Qp6jP/3oWIn8FopLf0Pt&#10;LN7T7cw/xe7kU/0lVv8ABo694Y6s/wDj/wD8K4/g12BVUGK796a7v+PNdWOi1Gdx0eG7l2FilJtJ&#10;JX5Tbv8ADc8wH1H2u2JiRfgGwIbvva3eoAWsZo5wPI1jY/YDVf2uOqmM+XWxJ8avmV8V/mJtlt3f&#10;GTvjrjuTEwQxT5Kn2jn4JdybfSchYU3Xs2vEGYxEj3GmLJ0MDm4IWxHsBbjtO57TJ4W4wPCfLUMH&#10;/SsO1vyJ6qQRx6Mx7Lutde9+691737r3Xvfuvde9+691737r3RG/lp/Mo+DfwdppP9mZ+RvX/Xuf&#10;FIK2m2DFW1W7Ozq+CRA1NNR9b7Oir814ZiVWOqkokp7m7SqoLA62vl7ed5P+663aRf4vhQf7dqL+&#10;Va/LrYBPDrXf71/4WBfGLa9VV0Hx3+LHcPb5g1wxZzsjde2OmMJUyg2WroKbEw7srpYPowFTTUsj&#10;fpKp+r2PLL2p3KQBr+5ji+SKZD+ddAr9hI6uIz59Vybs/wCFg/zHrKh22L8WPjPtykJbxwbsre09&#10;6VCgn0B6rD5jAK1vyRCL/wCHsQRe1O0gfr3MzH+joX/Crdb8MdIui/4V8/zC45lbI9A/DKqp9TFo&#10;qLZ3d+PmKlroFqJ9+1KggcE+M3PNh9Pbp9qthp2z3A/20Z/6xDr3hjoxHXv/AAsb7ZoZoF7W+D/X&#10;e56clFqZ+ve4dy7FmjBNpJ4KXcmG3Er2HKxNMt/oZF+oQT+01qw/xW8df9NGG/wMnXvD9D1av8e/&#10;+FXP8t7tWqosR3Bhe6/jTlahkjqMtu/aEG/9hwSSnSiR5/rObI5UjVw8k+34UUWYtp1FQzf+2PMF&#10;sC9oY7geitpb9j0X9jHqpQ+XWwX0b8jug/k1tCPfvx77j647l2ixijnzfXW7cNuinx1TNH5Fx+ah&#10;xcsktBVgA66StjimQgh41II9gW92++26XwL+J4X9HUrX5ivEfMVHVKEcehp9o+vde9+691737r3X&#10;vfuvde9+691737r3RUflj84vij8G9l0u/PlP3XtHqXC5R6mHb9DlXr8tuzdVRRqrVdPtHY+3IazM&#10;ZRodcfnahoZEh1oZmjVgSZ7Xs257zMYNshaUjiRQKtf4mNFHyqc+XWwCeHVJWc/4VgfytcTkJqOg&#10;xnyg3PTxSOkeWwfUm2qfH1KqbLLDHuXcuOqgrfUCSmRv6gH2MU9seZWWrGFfkXNf5IR/Pq2huhg6&#10;a/4U1/ynO3dw0G2sn2t2B0xWZOeKloa/uXrPL4PbzVU7BUjr9y7SlzdBQIL+upyNRT06AXeVR7SX&#10;ft1zRaxmRYlmA4iNwT+QbST9gBPy61obq+rbu49vbvwOH3VtPO4bdG2NxY2jzO39x7dydFmsDncP&#10;kYFqsflcPl8a8tPU008TLJDPDIyOpDKxBB9gmSOSJzFKpVlNCCKEEcQQcgj06r08+6de697917r3&#10;v3Xuve/de697917r3v3Xuve/de697917r3v3XusFVVU1DTVFbW1EFHR0cE1VV1dVNHT01LTU8Zln&#10;qKieUhUjRQWd2IAAJJAHvYBY0GSevdUTfIP/AIUi/wAqX4/7nyOzv9NG4+68/hqqWiyydC7Jrt84&#10;GkqoXKPHS74yUuMwNetx/ncXlKmP8F73Hsa2Ht9zPfRiXwRCpyPFYKf95FWH5gdWCMei7Yr/AIVi&#10;fyuMjVpT1eE+U2ChdkVq/K9S7TmpIgzWLumD3RWT2X6nTCTb6Anj2vb2w5lUVBhb5B2/yoB1vw26&#10;uK+HH8x34XfPnEZHI/FnvXbHYuTwdJFW7k2VNBldqdi7apZZFp/vMzsLdlPRZRKQTMIBkIqaSkeT&#10;0x1Dki4T3bl/d9jcLucBjDYDYZD9jKSK/Ktfl1Ugjj0d/wBk3Wuve/de697917r3v3XuqnPlR/O/&#10;/lkfD/cGV2V2p8mtt5rsPCVE9FleveqMVne19y4rI0shirMTnZ9lU9VjcXWQsNMtJlchTTKeCl/Y&#10;n2zk3mPdoxNa2xEZ4M5CAj1GogsPmoI6sFY9EJxf/Crj+VfkMsmOq4vkthKNpFRs9lOocRLiY1La&#10;TM8OFz1ZXaQOSFoi1vopPHs8b2x5lVdQ8En0Ehr/ADUD+fW9DdXIfEr+YN8NPnRhqzL/ABZ7+2R2&#10;pPi6WOszm1qOav2/v/b1JI4hWrz/AF3uyCgzdJTmQ+JKuagWCRwRHK/sJbpsW77K4Tc4GirwOCp+&#10;x1JUn5A19R1Ugjj0cn2U9a697917r3v3XuuiQASSAACSSbAAckkn37r3VR3yw/nnfyyPh7V5LAdh&#10;fJLb2+t/Yxp4anrfo+nl7b3XBW0pK1GLytXtcvhsVVow0tTZnLUcgJ/T9bCna+S+Y92AeC3KIfxy&#10;di/aK9zD5qp6sFJ6of7j/wCFjHXdDU1VH8f/AIUb03PSNrFFuHuLtXB7FqIrH9uSp2dsrGbiWS4+&#10;qLnUt/qm9ja09p7hgDfXiqfSNC3/ABpin/HereH8+iNbg/4WA/OepqHbavxr+J2GpD/m4NwY/uDc&#10;1QvI/XVY7dOJVuLjiEfg/ixOY/anZQP1bicn5GMf4UbrfhjptxH/AAr8+f8ADMjZ748/DzJU4C+S&#10;LEba7pwkzMP1lJ6ze2QVQfwDGbf1Puz+1WxEdk84+0xn/rGOveGOjYdYf8LHszHUU1L3P8GcZV0r&#10;sgq851h3XVY+opkvaRqba269v1Kzki5VWzEVvoSb3BZc+0yUrZ3pB9Hjr/xpWH/HT17w/Q9XHfGn&#10;/hTR/K0+QVVj8LunsTe3xq3PXtHBFju/dofwfb71ZIWQDf8AsupzeEpoByVqMtW0QK/qVGOn2Etx&#10;9uuZbEF441uFHnE1T/vLBWJ+Sg9VKMOr5Nm722Z2LtrE706+3dtjfezs9TLW4Pdmzc9itz7azVG5&#10;stXic7hJZ6WoiJBtJDKy/wCPsEzQzW8hhnQo68VYEEfaDQjqnSn9t9e697917r3v3Xuve/de6979&#10;17r3v3Xuve/de6C7uTu3qL489fZvtbvLsjZ3VPXO3EjbMbw3xnaHAYWmlnJWkoo6mudfNVVDDx0t&#10;JAHnne0cMbuQpU2lndX862tlG0sjcFUEn/ih5k4Hn17j1Qt2D/wqe/lRbKzNVisDuLvftWmppXiG&#10;e6+6dqaTDVRR9Bel/wBJOQ27Vsv1IZqUAjkX4uN4PbTmeZAzrHFXyaTP/GAw/n1fQ3UfY/8Awql/&#10;lSbtytJjs5mu/us6WpmEUub3x05JW4qhUtp89WnXWSz9Zo/J8NI5t+PfpvbTmeJSyLFIR5LJk/72&#10;FH8+vaG6vk6N796W+THXWH7b6B7O2d211xnTJHjt2bKzNNmMd93TqrVeLr1hPlo66n1qtVQVkcVR&#10;AxCyxI3HsE3tjebdcG1vo2ikXirCh+0eoPkRUHyPVCKYPQve0vXuve/de697917r3v3Xuve/de69&#10;7917r3v3Xuve/de66ZlRWZmCqoLMzEBVUC5ZifoB+T7917qrb5M/zp/5ZHxNnyGJ7T+WPXeU3djj&#10;NDPsPquav7g3fDXw/qxWTx/W8OShxdR/tGYqKQDjUwuLiXbuUOY90Aa2tXCH8T/prT1BelR/pQer&#10;BWPVIvcX/Cwj4ubemqqbon4n93dpGHXHDX9kbs2X07jqqVeBNTrg13hU+EnlTLTxSEfqjQ8AY2nt&#10;TuUgBvbqOL5IrSH+fhj+fVvDPn0QDeH/AAsP+UdbNK2wPiF0FtmnOrwxbw3b2JvmaP8A1Plnwsu3&#10;le35tGt/8PZ5F7UbaB+vdyt/pVRf8OrrfhjoJ3/4V7/zFjKTH0P8Klg9emN9i95vKCWBjvMvYSg2&#10;Fwf2xc88fT2q/wBarYKf29x/vUf/AFq694Y6X+2P+FhHzDpJYm3l8VfjVnoBbzR7YyHaO0pZBfnx&#10;TZXLZsJ/sY29sSe1G0kfpXMy/aEb/Aq9e8MdHV6r/wCFjXVlfNTU/dvwi3/tOnXQtXluq+3du9hT&#10;S/8AHSam29u3EbYWP82ibJv/AIyc8E9z7TXKgmzvFb5OhX+as/8Ag614foergfjt/wAKLf5UHyGn&#10;ocWPkLJ0fuXINEsW3/kPtnI9axQGWw/y3fINbtSHSxCt5M+P6i6gt7Cl/wAg8z2ALeB4yjziIf8A&#10;4zh/+M9VKMOrptrbs2tvnAYzdeyty7f3htfNU4q8PuTa2Zx24MBlqViVWpxmYxMk1PPGSCA8UjD/&#10;AB9hCWKWFzFMpRhxDAgj7QcjqvSg90691737r3Xvfuvde9+691737r3Xvfuvde9+691737r3Xvfu&#10;vdMG6N2bW2Pgclureu5cBs/bGGgNVl9x7ozOO2/gcVSqbNU5LMZaSGngjFxd5ZFH+Pu8UUsziKFS&#10;7HgFBJP2AZPXuqbPkF/woa/lO/HyauxlX8maDuDcdCZVO3+gNvZntRKoxcMKTeuKjj2u129Kg54X&#10;vcekEgW2HIfM9+AwtjEp85SE/wCMnv8A+M9WCMeqjO0/+FivQOKlqI+k/hj2/vyEFlpavtDsjZvV&#10;DNzZZZqLatJvKwH10Ce5+mpfqBVbe0983+5l3Gn+kRn/AOPGPq3h+p6JFuv/AIWH/KGsklOxviD0&#10;Jt2Ek+CPde7+w95yRr/ZEsuHkwIc/wBSEX/WHs4i9qNtH9tdyt/pVVf8OrrfhjoJ5/8AhXv/ADFG&#10;kvTdDfCyGLyA6J9jd5VMnitynlj7BiGq9vVot/tPtUParYPOe4/3qP8A61de8MdKHB/8LAPnTTyI&#10;dyfGz4m5aINeRMHje4dvyOl/0pLX7qyYU2/JRv8AW/Htt/anZT/Z3E4+0xn/AAIOveGOjT9df8LI&#10;a9ZoKbtr4IUc1OxH3WZ6674mppoV/tGDbO5dsTLKT9QGy0dvpze4Lbj2mWlbW9z6PH/lD/8APvXv&#10;D+fVpHQ//CqH+V52xPRY3sTId0fHLJ1BihlqOz+uH3DthauU6VSnzvU1VuGYQ3IBqK2gpVXln0IC&#10;3sNXvtpzJagtbiO4H9B6H9jhf2AnqpRh1e10b8mPjz8mttnd3x67s6v7o27GsJq8h1vvXAbs/hck&#10;66o6XOUmInknoKj/AFVNWxRSqeGQHj2Cr3br/bpPCv4Xhb0dStfsqKEfMVHVaEcehw9o+tde9+69&#10;1737r3Xvfuvde9+691DyGQoMTQ1mTytdR43G4+mmrK/I5Cpho6Gho6aMy1FVWVdSyxxRxqCzu7BV&#10;AJJA97VWZgqipPADievdEa3V/NI/lt7KyM+I3L88PiTj8rSSNDWY6Pv3rPI1tFOh0vBW0uLyMzwy&#10;A/VJQrD8j2dRctcwzLqjspyD5+E4H8x1vS3p0lv+He/5XX/efXxW/wDRx7P/APqn27/VTmT/AJQZ&#10;v+cbf5uvaW9Ovll/zCN37W7C+fPzg39sfP4rdeyt8fL75Lbv2funBVkORwe5drbl7nzWa2/n8NkK&#10;ctHPSVlJPDUU80ZKvG6spII95KbFFLBsdnBMpV0ghVlOCGEaggjyIOD0+OA6KD7Net9e9+690YL4&#10;lbhwe0vlX8Zt1bnytBgdt7Z+QfTG4dw5zKVEdHjMNg8L2PjcllsrkauYhIoKenjkmmkYgKilibD2&#10;h3SN5dsuYowWZopAAOJJQgAfMnrR4dfVw/4d7/ldf959fFb/ANHHs/8A+qfeMn9VOZP+UGb/AJxt&#10;/m6Y0t6de/4d7/ldf959fFb/ANHHs/8A+qffv6qcyf8AKDN/zjb/ADde0t6de/4d7/ldf959fFb/&#10;ANHHs/8A+qffv6qcyf8AKDN/zjb/ADde0t6de/4d7/ldf959fFb/ANHHs/8A+qffv6qcyf8AKDN/&#10;zjb/ADde0t6dLTZv8zr+XN2Dk6bC7P8AnT8Tc1mq2RYaHDx9+dZ0uWr5nfxpBQY2vyUU07k/RIkZ&#10;j9bW9szcub/AuuWynAHE+E9B9pA69pPp0eCnqIKuCCqpZ4amlqYY6imqaeRJoKiCZBJDPBNGSro6&#10;kMrKSCCCDb2TEEGhwR1rrN7117r3v3XuuLMqKzuyoiKWd2IVVVRdmZjwABySffuvdUi/Jb/hQ/8A&#10;yrvjLujKbHy/fFb23vHBVU1FmsJ0LtTI9kUWNq4HMU1LJvaNqTbk0qOGjlhpczLJE6lZVRuPYx27&#10;kPmXcYxMkHhI3AysEr/tcv8AtXPl1YIx6KdQf8Kx/wCV1WVS09Rt/wCVWLiLBTXV/U2zpKVRqtrZ&#10;MZuqpmt+eISbfi/Hs0b2w5kAqGhPyDt/lQdb0N1bd8Mf5onwY+fqVlJ8Yu+du7x3bi6Fslmets1R&#10;ZjZPZeLoY2VKmubZe7oKOsq6SFnRJq/HJU0iM6K04ZlBC278t71sdDuUBRDgOKMhPpqUkA/I0Py6&#10;qVI49H/9kfWuve/de697917r3v3Xuve/de697917r3v3Xuve/de6Cjt/vfpP4+7Xk3r3r251t07t&#10;KMyKNxdmb127srEzzRJralo6zcNRTrPOQQEghLSMSFVSSAVVpZXl/J4NlE8reiKWP8gafb1sAnh1&#10;Rf35/wAKhv5VvTU9Zjdmby7U+RmYpDJC0PTPW9ZDhUrE9KxvubtKo23STQ3sTU45qtLcprPp9jOx&#10;9t+ZrsBpkS3B/wB+Pn9iBz+Rp1YIx6qi7K/4WQIJp6Xp/wCCbPTgv9tnOyu8xFM4vaPz7W2vtt1X&#10;+p05hv6D6XInt/abFbu9/JI/8pf/AJ962I/U9FKzn/CwD501ErHbXxs+JuJhJ9EecxvcO4ZVF/o0&#10;1BurFg8XFwg/r/h7NE9qdlA/UuJz9hjH+FD1vwx0zUP/AAr5/mFRyqcn0B8M6uAMS8dDs/u7HSsm&#10;u6qs1RvyqAIWwJMZuebAce7t7VbDTtnuB9rRn/rGOveGOjA7D/4WN9xUMsI7O+EHWm6INaiofYfb&#10;+6diSiMmzvDHuDDbjBIHIVnAP01Le4Qz+01ow/xa8df9NGG/wMnXvD+fVlPSP/Ct34A76no8d3N1&#10;V8geiK+odFqMuMJt3tDZNAjGzyVGT2tWw5p9P1tDt17i/wCbAh689rd8hBa0linHpUox/JgV/wCN&#10;9VMZ6va+M38xL4P/ADGigHxs+TvU3aGXqImqF2dj9xx4PsWGnWMytUVnWe61oNwQRgBv3JsYq+lu&#10;fSbArcdh3naT/uwtnjA/ERVP97Wqn9vVSCOPRzvZR1rr3v3Xuve/de697917r3v3Xuve/de69791&#10;7qPV1dLQUtTXV1TT0VFRU81XWVlXNHT0tJS08ZmqKmpqJiEjjjQFndiAoBJIA97ALEKoqT17qlP5&#10;Cf8AChz+VD8d8zkNsZL5IQ9r7oxc0sFdh+h9rZ7tCiikiYo6Rb4xkUW2ZmDAqUhzbspHqVRY+xhY&#10;ch8z36CRbfwlPAyME/4ye/8A4z1YIx6LZtD/AIVU/wAqXcuXhxuayvyD6+opJVjfcO7+nDW4inQt&#10;YzzQ7BymcrygHJEdCzW+ik8ezCX2z5njTUgikPosmf8AjQUfz63obq8X44/K344fLvYw7H+NPc2x&#10;O5NoJJDT12Q2bmYqytwVbPGZocZunAVAiyOIq2QeQUeTpIJ9Pq8ekg+wbuG2bhtU30+4wtC/kGGD&#10;81PBh8wSOqkEcejBe0HWuve/de697917qDk8pjMJjq7MZnI0OIxGLpKivyeUydXT0GOx1DSRGaqr&#10;a6uq2SKGKNAXkkkYKqgkkAe7KrOwRASTgAZJPyHXuqQvlJ/wor/lY/F+qyWD/wBOFX8gN5YwyJPt&#10;X424SPsmEyoSgjXf9RU4/aTnWCrpFn3kSx1Rji4x23kHmXcgH8HwEP4pTo/4zQv/AMZ6sEY9Uj9s&#10;/wDCxyJamro+i/g7JLSKx+x3H2z3KtPUypey/d7K2fg5VjP5OjPv/T8XIxtfaY0Bvb3Pokf/AD8z&#10;f8+9X8P1PRPMz/wr9+fc88rbf+O/w/xlMSfDFmdu90Z2eNebCWoot6Y5XP05ES/63PBsntVsYH6l&#10;xOT8jGP8MZ694Y6l4H/hYB87KedW3P8AG74l5emDqWhwOL7i25OY7+pVqMhuzKqGI+jeIgf0PvT+&#10;1Oykfp3E4PzMZ/wIvXvDHRzepv8AhY5t+eopaPvT4PZnF0mpfvdxdTdyUWeqNB4f7XZu8MJjVuPq&#10;Nee5+nptclF17TSAE2V6CfR46f8AGlY/8d614fz6u0+Lv/Chz+Vj8o6rG4Oj77bozeWTaGOn2h8j&#10;sMOr5PNOQkdOd7tPW7UMhciNYl3AZGYjShv7B25ch8y7aC7QeMg/FEdf/GaB/wDjPVSjDq67H5Cg&#10;y1DR5TFV1Hk8ZkaWCtx+Rx9TDW0NdRVUQmpqujq6ZmjlikRg8ciMVZSCCQfYPZWVirChHEHiOq9T&#10;Peuvde9+691737r3Xvfuvde9+691737r3Xvfuvde9+691737r3TZmc1h9uYrIZ7cOWxmBweJpJq/&#10;K5nM19Li8VjKGnTyVFZkMjXOkMMSKCzySOFUckj3ZEeRgkYLMcAAVJ+wDr3VMnyR/wCFCn8qb411&#10;FfiMh8kKLuXdWPaVZNr/AB4wtb2u0zw3EkcO9cYYdq6ww0GOTPqwP1FgxAu2/kTmfcAHW3MKnzlI&#10;T/jJ7/8AjPVgjHqmrtb/AIWM9T4+app+jvhL2Hu+nJZaTLdrdsbb65mjW/omqdv7Qxe6Vc/S8S5N&#10;f+WnHIttfae6YVvbxU+SIX/mxT/B1YR+p6JLuf8A4WEfMWrmkbZnxW+NGBgLN4Y9z1/aW7ZkX+yJ&#10;J8Vl8IrEfkiNb/0Hs4j9qNpA/WuZm+wIv+FW634Y6QA/4V7/AMxfWS3RHwpMdlsg2H3orhgTrJkP&#10;YZFiLWGnj+pvwo/1qtg/3/cf71H/ANauveGOl9t3/hYR8xqaWM7t+K/xozcII8se3a7tLa8rj+0I&#10;5cnmMwFJ/BKNb/H2xJ7U7SR+lczD7dB/wKvXvDHRu+tv+Fj+0KmWnpu3/gruTCwAqKrM9bd44zc8&#10;rgn1vT7a3PtzEBLC9lbLNf8A1Q9lVx7TSgVtL0H5PGR/MO3/AB3rXh/Pq1Doj/hTv/Kj7mno8fub&#10;sbsr495etZIYqPu7rTJ01AaliAY5NzdaTblxdPH9SJ66sp0sPUVJ0+wze+3PM9oC0caTgf77cV/Y&#10;+gn7AD1oo3V3/UXenSvf+2I969Gdt9bdw7SkMa/3j6z3rtze+HilkXWtNVV23KmojhmFiGhlKyKQ&#10;VZQQQAbdWV5YyeDexPE/o6lT+wgdUpTj0KntN17r3v3Xuve/de697917r//S30N8bji2dsrd+7py&#10;og2ttfcG45i/6BFhMTNk5C/+Fojf3eNPEkWMfiIH7T0ZbNt7btu9ptafFczRRD7ZHVB/h6+XZkZp&#10;amaaonkaWeeWSaaVzqeWWV9ckjsfqWJJJ9z3Z4oB19Bu5IsaeGgoFFAB5AcB0l6n8+xHbeXUfbjx&#10;PTDP+fZ7b9Ai+8+mmb6n2bQ+XQUu+J6bpPz/AK/swj6IJ+rdv5FfUP8ApZ/mSdM1NTS/d4fqfGby&#10;7ezKaNXi/uxgZMTtmq1fRfFnsjiXuR+LCxIIBXuXuH0HJ1yAaNOUiH+2arD80VuoX97d1/dft9dq&#10;po90Y4F/27BnH5xo46+hl7xQ6wK697917r3v3Xuve/de697917r3v3Xuve/de697917r3v3Xuve/&#10;de697917r3v3Xuve/de697917r3v3Xuve/de697917r3v3Xuve/de61uv50/86Sh+KOPzfxg+L+d&#10;oMr8lctQPSb43xRvT5DHdE43IQcU8A9cU26Z4mD09PIGSgQrUTq0rQxGZfbb22ffmXfN8QrZKaoh&#10;wZyPP1EQPE/jOBip6Few8vteUvbwUhHwj+P/AKF/w8B1oe5jKZPOZPI5rNZGuy+Yy9dV5PLZbKVd&#10;RkMnlMlXztVV2QyNfVs8s880rtJLNK7O7EsxJJPvJ8IkUYjiAVVFAAKAAYAAGAAOAHQ6cBRpUUA8&#10;umKT8+2G6QSceob+2G6QydQ3/P8Avvx7YbpC/UV/99/tvbLdJX6jP7aPHpI/UdvbR6TN59YG/wCJ&#10;9tHpO3WBv+J90Pn0w3WJvz7bPDppvPrEfdTx6Zbrgfr7oemzx6xn3o8Omzx64n3UdUbj1xPup49a&#10;8ujD9GfEX5RfJqtSi6A6A7a7bvOaefJbJ2Pnsxt7HyhtB/jG54Yf4bQqG9JesqolBsCbkey++3bb&#10;NsXVf3EcPyZgCfsWtT+QPVApPAdXT9Ff8Jh/5jPZyUdf2hN098d8TL45Kql3vvcby3dHTyfR6TBd&#10;YQ5ehaS3qMVVmKYj6MQwKgF3/uZy7bVW18S4P9FdK/tfSf2KenBEx446t/6Z/wCEm3xwwIpKrvv5&#10;P9v9l1ceiWoxvWm29p9T4eSXhmpJps9/eqrlhB9JeKWndhyPGTYA+891dxeosLaOMerlnP8ALQP8&#10;P59W8AcSerTup/5DX8qvqMU01B8Vtvb6ysATy5btjdG9eyDWMn6WqcBuXIy4Yf4iHGRg/kHj2GLv&#10;nrmm7qGuig9I1VP5gav2nq4iQeXVjXW/xz+PnTccMPUXRXTnVkVMAsCdddZbK2UIQBYeP+7dFTWP&#10;+P19h253HcLw1u55Jf8ATuzf4SergAcB0MvtH1vr3v3Xuve/de697917r3v3Xuve/de697917r3v&#10;3Xuve/de697917r3v3Xuve/de697917r3v3Xuq6P5sXzGj+CXwE+Q3yEoa2Kl3xitoybO6mjYo0s&#10;/a+/5htTZFTDTycTLjqmp/jFVDcFqajnsRa/s/5Y2n99b5b2DCqFtT/6Re5v2gaR8yOtqKmnXyEa&#10;qqqa2pqK2tqJ6usq55aqrq6qWSoqaqpqJDLPUVE8pLO7sSzuxJJJJJJ95UgACgwB0o6we99e6979&#10;17r3v3XuvoMf8JYv5ZNJ1B0xW/zB+2dvL/pR71xtbgOiaTKUoNRszpWOq8OR3hSRTgNDWbqq4W8M&#10;2nUMVTwPDIYclOjQV7l8xG7uxsVq36UBrJT8Unkv2IP+NE1yo6ac5p1t6e4r6b697917r3v3Xuve&#10;/de697917r3v3Xuve/de697917r3v3Xuve/de697917r3v3Xuve/de6Jb8/fgt05/MT+Ne7PjV3S&#10;uQoMLm6/Ebh2zvHAxY991dfbz2/UGbEbs2xLk4pYVnET1NDUo6Wmo6mppyVEpYG+x71d7BuK7jZ0&#10;JAIKmullPFTTy4EehAPl1sGhr1V18U/+Eyn8sn415vHbv3dtPfHyh3bjJ4qyifv/ADuLy+yaKuhc&#10;MskPW206HFYqthIFjTZ2LJR8k2vp0iXc/cXmPcEMUTrbIf8AfQIYj/TsWYfaunqxdj1sE4zGY3C4&#10;6gw+Gx9DicRiqKlxuLxWMpIKDHY3HUUC01FQUFDSqkUMMMarHFFGoVFAVQAAPYFZmdi7kknJJyST&#10;5k9U6ne69e697917r3v3Xuve/de697917ok/zZ/mG/Ev+Xx1+N/fJ3tTF7RbIQVD7S2HjAue7O3/&#10;AFFP6GpNl7Hom+6qVEhWKaul8NDTsyfdVUCsG9nGz7Dum+z+Bt0RenxMcIv+mbgPsyx8getgE8Ot&#10;G/56/wDCqX5e981OZ2X8PMHSfE7q6Z6ijg3a64zd/fG4Me14RPU5+tilxWA8yWfwYekkq6d7+PLS&#10;AA+5m2T2z2qyAm3Zvqpf4crGD9g7m/2xofNenQgHHrWN392N2D2tunJ757R31vDsfeuak82Y3fvz&#10;cuZ3dufKy3LeTI57PzVFVMbk2Mkp+vuRYLeC1iENsixoOCqAoH2AUHV+kb7e691737r3Xvfuvde9&#10;+691737r3XvfuvdOuCz2c2vmMduHbWZyu3c/h6uKvxGcwWRrMTmMXXQNqgrcdk6B45oJUPKSROrA&#10;/Q+6uiSIY5AGU4IIqCPmDx691sR/BH/hTR8+vinUYband+Wi+YfUFGaelqMR2pk5qXtrFY+MhZG2&#10;73JTxT11RNbkncdPlQQNEbQX1gBb37dbHuYMtkPpJT5oOwn5x4A/2hX8+qFAet6b+Xz/ADZ/hl/M&#10;l239z0J2D/DOycbj1r92dF7/AFo9t9s7YjVV+6q1wQnmhyuPjZlDZTC1NVTIXRJnhmbxCF995X3f&#10;l6Sl9HWMmiyLlD+dO0/JgD6VGemypHHqy72Heq9e9+691737r3Xvfuvde9+691Rj/wAKSZZYf5M/&#10;y6MUkkRer+P8TmN2QvFL8mNnJJGxUi6sCQwPBHB9jT2+APNtrX/hv/VmTqyfF18sH3kr0/1737r3&#10;R8/5eH8w/v3+W93/AIDurpbPVk2FlrMfRdpdW1uQqYtl9s7KjqdVftzcVCuqNKlI3lbF5RYmnoZy&#10;JYtSNNDKSb9sNjzBYtZ3i5zoencjeRB9P4hwYY9CNEAinX1svjt3z158oejOq/kL1Rk2y3Xvbuy8&#10;LvXbVTMscdbT0uVpg9TiMtTxs4hrsfUCahr6fUTDUwyxEkofeLl/Y3G23sthdCkkTFT+XmPkRkHz&#10;BB6TkUNOhnJtyeAOST7Sde61PP5tn/CmbrD4vZHc/wAf/g3BtfvPvfFyVmE3Z2zkJTlel+rcpGDB&#10;U0WF/h0i/wB6czStqEiQTpjaWUKs09ZJHUUKSfyt7d3O5Kt9vNYYDlUGJHHqa/Ap/wB6I4AYbpxU&#10;rk9aGnyN+U/yI+XXYVb2n8ku3t69v73rGmEWT3blXqKLDUs8nlfFbW2/SiLHYehDepKDF0lPTqeV&#10;iBJPubNv2yw2qAW23xLEg8lHH5seLH5sSfn04ABw6AH2u631737r3Xvfuvde9+691737r3Q7/Hj5&#10;PfIL4ndg0PaXxx7d3v0/viheDVl9nZmehgy1NTy+ZMVubCya6DLUDNzJj8nTVFNJ/bib2iv9tsN0&#10;gNtuESyofJhWnzB4qfmCD8+tEA8et9b+UJ/wpa67+VmV2t8dfm9Btnpj5A5eakwezO1MYf4R0/21&#10;lpWWnosVlYq6V/7tZ6rYqsUUkz46sm1LTy0c0tNQPCPNXt5cbYrX+zVmgGWQ5kQeop8aj/egOIIq&#10;3TbJTI62v/cY9N9e9+691737r3RM/m/8+fjJ/L16jqO4Pktv2DbWNqDV0ez9n4qOPLdhdkZ6lgE3&#10;93th7WWSOSrn9UYnqJXio6UOklZU08TB/Zvs2x7jv119Jtyaj+JjhUHqzeXyGSfIE9bAJNB188v+&#10;ZJ/wos+anzirc/sXq3OZP4rfHOsNVQQ7B63ztTT7+3hiZCYtfZXZ9EtPXTiojLrPisV9nQGN/DUR&#10;VpQTtPHL3IOz7MqzXKi5uBnU47VP9BDUY8mareYI4dOhAOtfRmLEsxLMxLMzEksSbkkn6k+x11fr&#10;r37r3Xvfuvde9+691737r3XvfuvdGi+K/wA0/lH8J99w9ifGLujefVGe89NLlqHCZD7nae64aVtU&#10;eP3psrJrPicxTDnTDkaOUIfVHocKwLdz2fbd4g+n3GFZV8iR3L81Ydyn7COtEA8et/L+UP8A8KPe&#10;oPm7k9tfH75U0G3OgvlBlGpcRtfM0lXLSdO90ZiUCKCg21V5eWSbBZupf0Q4XIVM0VTJpSirJaiZ&#10;KJIO5q9v7vZla+2wme2GSP8ARIx6mnxKP4gAR5gAV6aZKZHWzx7jnqnXvfuvde9+691737r3RSvn&#10;3JJD8EvmrNDI8UsXxK+R0kUsbMkkcidO5lkkjdbEMCAQQbg+zTY871Zg/wC/4v8Aq4vWxxHXxqPe&#10;WvSjr3v3Xuh3+NfyY7t+IncW0e9/j9vzMdfdkbNrY6mgyuLncUeUoDKj5Dbe5cWT4Mjiq5UEVdj6&#10;pXhmThluFYItw26z3W0eyvkEkbjIPkfIg+TDyIyOtEA8evrNfyzPnhsz+Y38P+tvkvtakpcFnctH&#10;VbV7U2VTVD1K7C7X21HFFu3baTSku1M/lp8ljHkPkegq6WSULIzouL/MWyTcv7rJt0p1KO5G/iQ/&#10;Cft4g/0gemCKGnR+/ZH1rrX0/m2/8KAfj3/Ll/jHT/WlJivkB8tUpdEnXlBlTFsbquapi1Ulb2/u&#10;LGlpI6kKyzx7doT99LHpNRLjopoKiQdcrcjX+/0u7gmC1/iI7n/5pg+XlrPaPIMQR1dUJz189P5n&#10;fzDfl58/N7Sbz+TncW4t7QU9bPV7a2FRzNgur9jxylkSm2fsHGlKClZIiIWrXjkrZ0VTVVU73czv&#10;tGw7VscPg7dEE9W4u3+mY5P2cB5AdOgAcOiVezjrfXvfuvde9+691737r3XvfuvdLrrbs/sjpvee&#10;E7G6l35u/rTf226kVeB3lsXcWW2ruXEz/RnoczhZYZ4w49Mih9LqSrAqSPbNxbW93Cbe6RZEbirA&#10;MD9oOOvdbqP8p3/hUlV1+T210L/MunoI1rpaLCbY+V+CxNPjIIKmQinpo+8tr4lEp44nY6W3FiKe&#10;KOL0Gtogn3GQSIOZ/bYKrX3LtcZMBNf+cbHP+0Y58m4L02yea9buOJy2Kz2KxudwWTx+awmax9Hl&#10;sPmMTWU2RxWWxeRp1rMfksbkKNnhnp54nSWGaJ2R0YMpKkH3DrKyMUcEEGhBwQRxBHkR0104e69e&#10;697917oE/kN8jekvil1Pubu/5B9i7f6w6y2lAsmW3JuCokUTVUwP2OGwuNpVkq8jkatlMdHjqCCW&#10;pnf0xROfayw2+83O6WzsIzJI/AD+ZJ4ADzJIA8z14CuB1oFfzNP+FQXyR+RlfuDq34QHOfGHpAy1&#10;eNfsaOWnj+QG/wCgbVD94ubpGli2lTyCzxQYWV8ghUM2UCu1Mk48u+2+32Crc7zS5m46P9CU/Z+M&#10;/Nu3+j59OqgHHrVly+Yy24Mrkc7nspkc3m8vWVGRy2Yy9dU5LK5TIVcpnq6/I5CtZ5p5pXYvJLK7&#10;MzEkkk+5KRFjUIgAAwAMAD0A6c6bvduvde9+691737r3Xvfuvde9+690LXSnfPdHxw35i+z+hu0d&#10;8dSb/wAOw+y3TsPcOR29kzBrEkuPrmoHVKujm0haiiqkkp5luksboSpS3ljZ7hAba+iWVD+FgCPt&#10;FeB9CMjy60RXj1u9fynv+FR2E7Jym2ehP5kI29sbduRlo8Ntn5R4Ojp8FsPO5Cdlp6WDuLbdKq02&#10;BmlcjVnccExgLj7mkxsET1LQ5zP7bPbq19y/V1GTCcsB/wALPFv9Ke70LHHTbJ5jrcxpaqlrqWmr&#10;aKpgrKOsghqqSrpZo6ilqqWojEtPU01RESjxuhDI6khgQQSD7iQgqaHBHTfWf3rr3Xvfuvde9+69&#10;01Z7OYrbODzO5M7WRY7CbfxWRzmZyE+rwUGKxNG9fkKybSCdEUMbu1gTYe7IjSOI0FWYgAepOB17&#10;r47X8wT5q9l/P75V9p/JDsjKZOaLdGer6Lrza9bUvLQ9d9XY6ulTZGxcPSqxhhjo6RlaraEKKisk&#10;qauTVNUSM2WGxbPb7HtkW324HaBqPmzn4mP2nh6Cg4DpQBQU6Jb7N+t9e9+691u0f8JIvnZvap3l&#10;25/L+31uGtzGyY9l5Du/o6mylVLULtDKYjPUmK7J2dhGmLMlJk0ydNmYqNNMMM1LXzqPLWSloe90&#10;tlhEMW+wqA+oRyU/ECCUY/MUK14kFRwA6bkHn1vSe4X6a697917r3v3Xuve/de697917r3v3Xuve&#10;/de697917r3v3XutQD/hWT88d7dO9OdQfCvrHcNdtyt+RNLuLevc+QxNXJRZOq6n2xVw4bBbIaoh&#10;If7HP5OSrkyKoVMkWN+2cvT1M8Tyt7YbJDd3cu8XKhhb0WMHhrOS32qKU9C1eIB6cQVyevn5e5z6&#10;d697917oc/jT8jO1/iX3l1x8hOlNy1e1+xestx0Wfw1ZBNMlJkYIZNGU23nqaFk+6xmTpjLQ5Kjk&#10;OienlkjbhrhFuO32u6WUlheLqjkFD8vQj0IOQfIjrRFcHr7H3QPcG3vkJ0Z033xtON4ds9z9XbC7&#10;SwVNLIJZ6PF782vS7no6GqdQv70CVIhmBUEOrAgEEDE2+tJLC9mspfihdkP2qSK/nTpORQ06Fv2l&#10;691737r3SX3w7x7K3fJGzJIm19wOjoxV0dcTMysrLyCDyCPbkP8AbJ9o/wAPXuviNkliWYkkkkkm&#10;5JPJJJ95i9Keve/de6Evp7uPtL4/9k7S7g6X31uHrfsvY2VgzO1937YrnoMpjK2E2ZCReOenmQtD&#10;V0dSkkFRCzwTxyRO6Mnu7S2vrd7S8QSRuKMpFQf8x9CMg5GevdfVo/k6fzI8P/M1+Hm3e4K6nxeD&#10;7l2VkT1131tLF3iocZv/ABdDFWR7iwdHM7Sx4rOUcsORolcsIXaoohLM9HJI2MvNnLz8ubs1otWh&#10;ca4mPEqTwP8ASU4Prg0FadMMNJ6tZ9hjqvVY/wDMk/myfFL+WPsOLNd0bil3L2luLG1FZ1x0Psye&#10;kq+xN6sjNTw5GqhlbxYfDCZWSfM5HTF6JUpUq6pBTMI+XuV9z5jn0Wi6YlPfI3wL8v6Teij5VoM9&#10;WCluvnjfzDv563zr/mEV+c25nd9VXSPQlfLPDQ9C9R5TIYTb9XipLolN2HumHw5Pc0roENQlfIlA&#10;ZF8lPjqUnT7njYeS9l2JVkRPGnHGVwCa/wBFeCfKnd5Fj06FA6pk9i7q3Xvfuvde9+691737r3Xv&#10;fuvde9+690cj4e/zAPl38Dt5R7y+MPdW7OvfNWRVe4Nmiq/jPW28xGFjeHePX2X82Lri0QMKVT0w&#10;qoFJNNPDJZwU7tse1b3D4O5QrJ6Nwdf9Kw7h9laHzB60QDx6+gX/ACjv+FD/AEP/ADAqvAdHd6UG&#10;E+PXyxrkhosTgXyUi9W9w5DSEK9Y5zLyNNSZOV7ldt5KaSoYFRRVeQYSiGC+aeQ73Yg15ZEz2o4m&#10;nfGP6YHEf0xj1C4q0yEZHWxz7AHVOve/de697917r3v3Xuve/de697917r5eX/Ci75/b5+Xfz87Q&#10;6fpNx169D/FDd2c6e2Ds6nqpFwtRvrasxwXam/MhSIfFPkKrMw1mPp6kg6KCmpkj0l5mlyQ5B2OH&#10;atjjuyo8e6USM3npbKKPQBaEj+In5dPIKDqgD2Oer9e9+691fr/wnQ+dm9viV/MN6p6sk3DXDpP5&#10;X7owvSnYW0JaqU4eTd+6pzh+p940lGx8UeRos7PSURqdNzQ1dXEf1IUA/P2yw7psMtyFHjWoMit5&#10;6Vy6/YVqaeoB6o4qOvqL+8bumeve/de697917r3v3Xuve/de697917rpmCgsxCqoLMzEAKALkkn6&#10;Ae/de61sv5kv/Clv4h/DWrz/AFf8foKT5a994t6jHV1NtLPRUXTGx8tFeGWDdfZFIlQMlVUz2MmM&#10;wMVQNSSU9TW0E6kCQuXvbzdd3C3N9/isByNQrIw/opigPq1PUBh1cITx60gvmx/ON/mCfPWqytF3&#10;T3rncJ1vkpJxF0n1VJVdd9TU1DMSVx2Q2/iJjU5pI7nxy7irchOtyBKFsBMez8p7FsgDWcAaQf6I&#10;/e/2gnC/7QKPl04FA6q+9iTq3Xvfuvde9+691737r3Xvfuvde9+691737r3RqPi/83fll8MNzruz&#10;4xd9dh9RVz1UdXkcVt7NPUbN3DLFYIu69hZdanCZZAFACZGgmAsNNiAfZZuWzbXu8fhblAso8iR3&#10;D/SsKMv5EdaIB49blv8ALk/4Vf7I3zWYHq3+YpsvHdYZ6remxtH8iessfk6rrusqJGEEM/YnX5aq&#10;yGG1WBnyWKmrKYyOWaioKdGdYl5g9sZoQ1zsDmRRnwnI1/7RsBvkGofmx6bKenW4ls7eW0ew9rYH&#10;fOwd0bf3rsvdWMpc1tndm1Mxj9wbb3BiK2Py0eTw2axUktNUwSqbpLDIyn8H3E80MtvK0M6lHU0K&#10;sCCCPIg5B6b6Uvtvr3Xvfuvde9+691737r3XvfuvdBl3B3P1R8fuvNxdsd29hbT6v632pSGsz+8d&#10;55ikwmFoUPpgp1qKpgZqmd7RUtJArzzylYoY5JGVSotLS6vp1tbONpJG4KoqT/sDzJwBk9epXh1p&#10;i/zBv+FacsdXnOuv5c/XFNNTRNUUB+Rnc2Hnb7qxMf8AEuu+pZGjKJwJKat3JISwOmbDoRcy7sXt&#10;cKLcb/J8/CjP8nf/AAhPyfpwR+vWoj8kvmV8qPmBuZt2/JnvnsnuPKrUy1VDS7u3FVTbawMk1/Km&#10;1dmUXhw+IiN2/YxdDBHyfTyfcp7ftG2bVH4W3QJCP6Iyf9M3xN+ZPTgAHDotHsx631737r3Xvfuv&#10;de9+691737r3Xvfuvde9+690ueuezuyOnt3Yvf8A1Nv/AHn1lvnCSeXD7x2BufNbQ3PjHJBY0Ocw&#10;E1PUxhrDUFkAYcEEe2bi2t7uIwXUayI3FWAYH7Qajr3W1j/Ls/4VYd/dS1uC65+fW3pPkJ1qHpse&#10;e4to4/EYHu7a9JxEtZmsTTfaYfc0MKBQwZaCua7zS1lZLaJoy3/2ysboNcbG3gScfDYkxn7Dlk/4&#10;0vkAB02Urw63rfjj8meiPlv1VgO6/jp2XtvtPrfcSlaTPbeqXMtBkI4klq8DuLD1axVuLyVMJE+6&#10;xuRp4amLUuuJQykwtuG3Xu13LWd/GYpF8j5j1B4EHyIJB6bII49Dr7Rda697917r3v3XuvmOf8KG&#10;f5ofcXyx+Y3cXxp25vbN4H4vfHLfma6rxHXuEyVVQYPfW/dhZFsHvjf+9YKVlTKzDMQVlNhhUa4K&#10;ajiienRJqiqlnyL5D5btNr2mLcZEDXNwocsRUqrCqqv8PaQWpkkmuAAHkUAV611vY+6v1737r3Xv&#10;fuvde9+691737r3Xvfuvde9+691737r3Xvfuvde9+691737r3W2B/wAJff5lPcHW/wAtNp/A/fm9&#10;M1unoDvXGbro+vtu7gyNTkaXqvs7be3KvemOqdoy1jO1Fj8xT0Fbj6zGU4EMlZNS1KrG6ztNGHuR&#10;y9aXG1tvcCBZ4SuogU1oSFOr1KkggnNAR6UbcClevome4F6a697917rU7/4VXfP7fHx3+O3V/wAS&#10;uptx122N0/KZ911/Z+cw1XLRZij6W2cKWgrNqRVcBSWGPcuQrlp6mSF/3KOhraOUGGqcNJ/tnscN&#10;/fybpdKGW20hAeHiNU6v9oBUfNgRkdXQVNT187f3PXT3XvfuvdCT09292R0F2hsbubqHdmV2P2V1&#10;xuLH7p2hujDTmCtxmVx0utNS8pNTzIXp6ulmVoaiB5IJkeKR0ZPd2tvfWz2l0oeOQFWB8wf8vmDx&#10;ByM9aIrg9fYl+FnyOx3y7+Jvx6+S+NpKfGjubqraW9MpiKR5JKXBbnrsasO79vU8spZnTH5WOsok&#10;diSwiDHk+8UN429tq3SfbmNfBdlB9QD2n81ofz6YIoadGe9lvWuve/de697917r3v3Xuve/de6Kz&#10;8tfmp8ZPg31pUdr/ACd7Y251ntn/ACmHCUVfNJXbs3nlKeIStg9jbQxqy5HLVlmQvHR07rCp8tQ8&#10;UKtIpntez7jvNx9LtsRkbzphVHqzHCj7TngKnrYBPDrSC+ff/Cr/AORPa1Vmti/BHZlP8dev2eej&#10;h7Y3xQYTeHdudozeP7vHYWpFXt/bqyozK0QjylShCyw10D3UTHsftjYWoWfen+ok/gUlYx9pwz/8&#10;ZHkVPTgjHn1qwdr9y9t977wr+wO6uzd+dsb4ybMa3dfYm683vDPTI0hlFOMlnp55UhQsfHAjCNB6&#10;UVVAHuS7W0tbKIQWcaxIPwooUfsFOr0pw6DX2o631737r3Xvfuvde9+691737r3XvfuvdSaKurcZ&#10;WUmRxtZVY/IUFRDWUNdRVEtJWUdXTSCanqqSqgKvHJG4DI6MGUgEEEe9MoYFWFQfI9e6vs+C3/Cj&#10;j+Yf8OqnDbc3rvdvld07QNDBUbA7zyddld2UWOQgPFtLuG02co5QirFTpk2yVFCgtHRD6+wRvXIG&#10;w7sDJCn0sp/FGAFJ/pR/CfnTST69UKA/Lrem/lx/zp/hX/MmoKTA9abul6470joTVZr4+9mz0GI3&#10;2DTwGWvq9lVkchotyUMemRzPi5WqIogstbR0etV9wvzByhvHLzF7hPEgriVKlflq80PyOCcAnpsq&#10;R1bj7C3Veve/de697917r3v3Xuve/de6rM/nMySRfyrPnm0bvGx+N/YEZZGZGMc1AIpUJX8MrFWH&#10;0IJB4PsRcpf8rNY/81V/w9bX4h18ib3lP0o697917o1Xw1+Z3fvwQ7z2t378ed5Vm2d1YGqgjzWF&#10;lmqZtpdgbYNQs2U2Rv3BxSIlfi6xV0vGxEkL6KmllgqoYZ4yzdtosd7smsb9NStwP4lPkynyI/nw&#10;IIJHWiARQ9fW0+EHy567+dPxb6h+UXWQak2/2dtta3I7fqKmKryOzN34upfDbz2VlZogmqfF5OCp&#10;pfN40E8ax1Ea+KZCcXN52q42XcpdtuctGcHyZTlWH2gg/LhxHTBFDTo13ss611Rx/NX/AJ7Xxf8A&#10;5aNJX9e0oi71+UtRj458Z0ltbMQ0lHtEVsAmx+X7d3XElQmFgeNlnhx0cM2RqUaJlp4aaYViDPln&#10;krcuYiJz+jbA5kYfF6hFxqPzwozkkU6sqluvntfOz+bB83v5h+eraj5Adu5SPr5q5qvB9H7Der2j&#10;05t1Em81HHHtGjmc5OenP+ayOdqK6tUEqKgJZRO2y8sbNsKAWMQ8SmZG7pD/ALbyB9FCj5dOhQOH&#10;Vb/sQdW697917r3v3Xuve/de697917r3v3XurMPgV/Nw+cH8uzO49ui+18jk+s461anN9EdhzV27&#10;en85C83nrUg21UzJJh6mcm8mQwNRRVTkKJJZIwY2Du98rbNv6H62ICTykWiuPz/EPkwI+XVSoPHr&#10;6Iv8qv8AnX/GL+Z9t5NuYKQdQ/JXB4o5DePQO6stTVWRqqamjDV+5Oss9ogXcGJjP+eaOnhrKT/l&#10;LpIomhnngXmbk/ceW5PEf9W3Y0WVRj5Bx+FvzIPkSagNMpXq5f2Euq9e9+691737r3Xvfuvde9+6&#10;91737r3XibcngDkk+/de61eP5o//AApm+PfxDyG4+mPiTjcB8nvkBiZKvFZrcv8AEpj0P1tmadjF&#10;PSZbPYaRKjclfTyALPjsLURU6HUk2TiqIpKb3JHLXt3f7qq3e6E20ByBT9Rx8gcID6sCfRSDXq6o&#10;Tx60WvmH/Mf+aXzx3BPmfkz3xvLfGH+9NbieuqOs/u31VtplcmmGA64wPgxUUsS6YxWy08lZIqqZ&#10;6iVxqM0bTy/tGyR6NugVD5vxc/a5q35Vp6AdOgAcOiP+znrfXvfuvde9+691737r3Xvfuvde9+69&#10;1737r3QldT9zdudEbwoOwelOzd+dTb4xhX7LdnXe683s/PRRiQSNTNksFPBK8LlQJYJGaOQel1ZS&#10;R7T3Vpa3sRgvI1lQ/hdQw/Ya/t69x49bW/8ALz/4Vd95da12C68/mA7TTvXr8yU9A3dewsViNt9x&#10;7dpyREK7cW2KP7TCbihiUKGFPHjqy2uV5q2W0bRjv3tjZXCtPsTeBJx8NiTGfkDll/PUPKgHTZT0&#10;63m/jv8AJPoz5Y9V7f7r+O/ZW2+0+tdyofsNxbcqnc0lbFGklZhM9iqpYqzGZKm1oKvG5CnhqYSQ&#10;JYluLwxf7fe7XctZ38ZikXiD6eoPAg+RBIPkemyCOPQ4e0fWuve/de6//9PdK+du4n2p8K/lhnYp&#10;PFUUnx57dgo5QbGKvyOxq3GY+Qf4rPNGR7XbYmvcYF/4Yv8Ax4dSb7K2A3P3e5YsmFVbdLEsPVUu&#10;I3Yf7yp6+bbV/n3OFp5dd1N18+k5U/n2I7by6jzceJ6YZ/z7PbfoEX3n00zfU+zaHy6Cl3xPTdJ+&#10;f9f2YR9EE/W1d/wmB6q+43Z8q+76qm0/wjb2wOqsFVlb+b+8WSrN3brpkf8AHj/heGZh+da/09wt&#10;7z31Lex21T8TPKw/0oCL/wAef9nWKP3k9z0222bMp+NpZmH+kCoh/PXJ+zrb69wJ1ih1737r3Xvf&#10;uvde9+691737r3Xvfuvde9+691737r3Xvfuvde9+691737r3Xvfuvde9+691737r3Xvfuvde9+69&#10;1737r3Xvfuvda/v86n+b1j/hXtKs+PvQuYocj8qt7YYNW5WH7evpejNrZanvBuXKQPrjfPVkTa8J&#10;j5VIiQivqkMP2sNbL3tl7dPzNcDeN2Urt8TYHAzuD8I8/DB+NhxPYudRUW8t8vNuT/WXQpAp4fxk&#10;eQ/oj8R/IZqRoFZrLZTPZTJ5zOZKvzObzNfWZXMZjK1lRkcplcpkahqvIZLJV9Wzyz1E8rvLNNK7&#10;O7sWYkkn3laI44oxFEoVVFAAKAACgAAwABgAcOpIdVRQqigFAAOAHTDJ7abpBL1Ak/PtM3RfJx6h&#10;v7YbpDJ1Df8AP++/HthukL9RX/33+29st0lfqM/to8ekj9R29tHpM3n1gb/ifbR6Tt1gb/ifdD59&#10;MN1ib8+2zw6abz6xH3U8emW64H6+6Hps8ejO/G74VfK35e5v+B/G/ofsPtWSOqSjrs1gsK9LszC1&#10;LgFYtxb9zTUuExpIYECuyEVxyL+yrc962raI9e5TpF5gE9x+xBVj+QPVCCTjrZE+Lf8AwlI7c3KM&#10;dn/l/wB/bb6xxsgiqKnr3pqhO+t5NC9vJQ5HeueSlxGOqU59dJR5aI8WY3No23T3VtIqx7RbmU/x&#10;yHSv2hRViPtKHr3h149bEXxr/kb/AMtD4yJj6zAfHTA9pbsoBEx3v33L/pZzNRUwcw1y4HPxjb1J&#10;OjetJcbhKZg1mBuFtHm5c78y7mSJLgxIfwxfpj7KjvI+1j1cIo6tjx2Ox+IoaTF4mho8ZjKCCOlo&#10;cdjqWCioaKlhXRDTUlJTKsccaAAKiKABwB7CjMzsWckk8Sck9W6me69e697917r3v3Xuve/de697&#10;917r3v3Xuve/de697917r3v3Xuve/de697917r3v3Xuve/de697917r3v3Xuve/de697917r3v3X&#10;utGf/hYP8opZct8VPhlhcmRTUVDnvkf2JjI5dSTVddNU9cdUvKqH0vBHDuxmR7krPEwAFi0z+1O2&#10;0W53dxxpEp+yjv8A8+fsPTsY8+tIv3MXTnXvfuvde9+690db+XV8RMz86vml0B8YMWaunxvY296X&#10;+/GWogRNt/rPbdPJujsfORSkFEmgw1HWfZ+QhZKpoIr6pF9k+/7qmy7RPuTcY17R6ucIPsLEV+VT&#10;1omgr19hbae1dubE2rtrZGz8PQ7d2ls3b+G2rtbb+MhFPjcFt3b2OjxGEw+PpxwkFNTQxQxIPoqg&#10;fj3ilLLJPK00pLO5LMTxJJqSfmT0n6UHtvr3Xvfuvde9+691737r3Xvfuvde9+691737r3Xvfuvd&#10;e9+691737r3Xvfuvde9+691737r3Xvfuvde9+691737r3Xvfuvde9+691737r3Xvfuvda0H86T/h&#10;QZ138Bhn/jp8Zxt7tn5fPSvR5+qqnGT696BNVBqiqt4ilYDJ7g0sr0u345VWDifJOiiKjrJE5Q5F&#10;uN803+41itPLyaX/AEvovq3nwXzIuqE5PXzqu7+9u4vkn2XuPuHvjsXdPafZe7Kn7nObt3bkpMhk&#10;Z1Un7ago4/TDR0VMp8VHQUcUVNTRgRQRRxqqie7OytNvt1tLKNYo14KooPt+ZPmTUniT06BTh0E/&#10;tV1vr3v3Xuve/de697917r3v3Xuve/de697917r3v3Xuve/de697917pV7F35vbq/eG3ewuuN27j&#10;2JvraOUp83tbeG0czX7f3Jt/L0jaqfI4jM4uSKop5VuQHjcGxIPBILU8ENzE0FwgdHFGVgCCPQg4&#10;PXut+3+Sn/wpCw3yKr9o/FT575fB7P7zyD0O3+te/DHRYDZfcGTlZaSg23vyjgWKjwm5Klyq0tVA&#10;sePyMjeFY6Kr8EVbB/OHt+9gr7nsYLwipeLi0Y8yvmyDzGWXjkVIaZKZHW3p7ivpvr3v3Xuve/de&#10;697917qi7/hSb/25m+W//Ud8e/8A4JrZ3sae3v8Ayttr9kv/AFZk6snxdfLE95K9P9e9+691737r&#10;3X0Ov+EivyLyPYPw173+OWYr5K2f46dv4/cG2opZGIxWxu8MZVZekxFNGTYRjO4XcVabAeuqa/uB&#10;/dPb1g3aDcEFPqIyD82jIFf95ZB+XTUgzXohv/Cg3+fllt2Zje/wO+EO9pcbsjFS5HafyI722rXm&#10;Ot3vkYi1DnOqOuM3RtqiwsDa6bOZancPkJA9HTuuPWZ8idci8jrEib3vKVc0aKNh8I8ncfxHiqn4&#10;eJ7qadovmetLf3L3TnXvfuvde9+691737r3Xvfuvde9+691737r3Xvfuvde9+691v0f8JuP52Oa7&#10;pXCfy+flnu+XLdnYXDyR/G3tTcdcZcp2Ft/BUZmqept25KrYvU5rHUkb1GFrZGZ62jilppm+6poW&#10;rYQ9weT0s9W+7WlIyf1UAwpP41HkpOGHkSCME0adaZHW5J7iXpvqtT+aJ/M26V/lg/Hus7Y7GaPc&#10;/Ym5/wCI4PpPp+iro6XPdlbxpqVZWEklnaiwuO8kM2byzRstPE8ccazVdRS004h5b5cvOY78Wtv2&#10;xrQySEYRf8rH8K+fHABIsqlj18sX5i/Mz5AfO3u/cnfnyL3pU7r3jnHamxWMgM9JtLYm2opmlxmy&#10;9h7feSSPHYukDnxxKzSSyF6iqlnqppp5Mldp2ix2SzWx29NKDifxMfNmPmT/AC4AAADp4ADA6Kx7&#10;M+t9e9+691737r3Xvfuvde9+691737r3Xvfuvde9+691yR3idJYneOSN1eORGKOjodSOjryCDyCP&#10;p79xwevdfQi/4Tk/ztst8m8djfgn8st2vlO/dqYOeXo3tDP1vkyvc+z8BRGor9l7prqptdVujD0k&#10;b1MNYSZMlQRSyVF6yjmqK6Cef+Tl25jvW1pSBj+og4RseDAeSMcU/CxFMEANOtMjrbo9xZ031737&#10;r3XvfuvdFH/mAf8AZB3zZ/8AFR/kj/75vM+zTY/+S3Z/814v+ri9bHEdfGr95a9KOve/de697917&#10;rcq/4R9fIvI4bvL5T/FLIZCR8DvzrTB96baoJ5G+2ody9dbiptk7mOPS+kT5Gh3BQPUCxLR46M3A&#10;jN4l91tvV7K23NR3I5jJ+TgsK/IFTT/TdNyDFerIf+FAn899/iJR5z4ZfEDc1PJ8ns3i0h7U7QxU&#10;8FUnx+weWplmhweDazod311NIsqu3/Fqp5EnANZNAaYP8i8lfvUru+6r/iwPYh/0UjzP9AH/AHo4&#10;4A1qi1yevng5PJ5LN5LIZnM5Cuy+Yy9dV5PK5XJ1c9fksnkq+dqquyGQrqpnlmnmldpJZZGLOxLM&#10;SST7nlVVFCIAABQAYAA4AD06e6he99e697917r3v3Xuve/de697917r3v3Xuve/de697917rbY/4&#10;Tnfzscz8d9+bS+CHyh3dLW/HbsHMw4PpPfO469nHRu+8zVaMftWtyNW37W1M1UuIgrt4sbWyJOPF&#10;ST1kkUXc/wDJ6X8D73tqUuIxWRQP7RRxYD+NR+bDGSBVt1rkdfQ09wP010WD5ifL7pD4MdA71+Rn&#10;f+5Rt/Y+z6ZYqWhpFiqdybz3RWo4wGxtl4mR4/vMrkZEZIIdaxxoslTUyQ0kE88RltO1Xm9XybfY&#10;rqd/PyUebMfJR5/sFSQDsAk0HXyvf5m380T5C/zO+6qjsLtXJTbc6125V19N090jh8hUS7N622/U&#10;S6UkKERrkM3Vxqhy2bniWWocCOJKejip6WHJbl3luw5cs/AtRqkaniSEdzn/ACKPwrwHnUkkvKoX&#10;qtT2Ierde9+691737r3Xvfuvde9+691737r3Xvfuvde9+691737r3W4t/wAJxP53Oa6t3dsv+Xx8&#10;r94TZHqPd1dSbZ+N/ZW5K95qjq3dddKKbDdT53J1jEnbmTlK02Fd2P8ADato6b/gBUKaCJ/cDk5L&#10;mJ992xKSoKyoB8aji4H8Y4t/EM/EO5t18x1v7e4O6a697917r3v3XuijfzAa+qxXwN+bWUopGhrc&#10;b8RvklX0kykhoqqj6bzVRTyKRyCrqCCPZrsSht7s1bgZ4h/1UXrY49fGs95adKOve/de697917q/&#10;r/hMjkKmi/nB9A00EjJFl9kd8Y+sVWsJaaLpvM5VY3H5HmpYmt/UA/j2B/cVQeVJyfJoz/1UUf5e&#10;qP8AD19RL3jd0z1737r3Xvfuvde9+691737r3Xvfuvde9+691737r3XvfuvdfOJ/4VzZCpqv5lfU&#10;9FLIxpsZ8NOtoqWK/oQ1XcG/aueQKP7TFgGP1IVebAAT/wC1igcvSn1uH/6txdPR8OtWn3JXV+ve&#10;/de697917r63H8kCvqcl/Ka+CtRVyNLLH0hjKBWYliKbFZuuxdFGCfwkMMaAfgC3vFznJQvNF6B/&#10;vwn9oB6Yb4j1ap7DPVeve/de6Su+/wDjyN5f+GruH/3UTe3Yf7ZP9MP8PXuviO+8xOlPXvfuvde9&#10;+691tSf8JLPkVkeufnx2L8farISJtb5HdL5ieDF+RxHUdh9QVP8Ae7bld476SYsHPudDxc+QG9lI&#10;Mae6Ngtxscd+B3W8gz/Rk7SP96CdUcYr1tN/zrf5zGwf5X/VUO1Nmrht9fLrs/CVk3VnX1XKKnF7&#10;NxLs9B/pW7Jpqd1lTF086yR46hDJLk6mN4Y2SCGrqKeNeT+Up+ZLrxZqpaxnvbzY8dCfMjieCjPE&#10;gFtV1Hr5iHc/dPavyI7O3h3N3ZvnP9j9m78y02Z3Tu7clX91kcjVyARxQxIgWKmpaeJUp6OipY46&#10;emgSOCnijhjRFyMs7O2sLZLSzQRxoKKo4D/OTxJOSck16f4YHQX+1PXuve/de697917r3v3Xuve/&#10;de697917r3v3Xuve/de6z0lXVUFVTV1DU1FFW0VRDV0dZSTSU9VSVVPIJqeppqiEh45I3AZHUgqQ&#10;CCCPeiAwKsKg9e6+h3/wng/njV/y1xuL+E3y13QtX8lNq4OVuoezczUolZ3vtLAURmrcBuOomI8+&#10;7cVSxtUPUi75SijkqJQaulqpqqBufOTF2tjvG1rS3Y96D/Q2PmP6DHFPwnAwQA060yOtsr3GHTfX&#10;vfuvde9+691737r3XvfuvdfFl+T+Sqs18lfkNmK2R5q3Ld5dtZKrlkbXJLVV+/shVVEkj2F2Z3JJ&#10;sLn3l5tqhNugQcBGg/Yo6U9Ab7W9e697917oxXw/rqnF/LX4uZOikMNZjvkX0lXUkqkhoqmk7Lxl&#10;RBICpBurKDwfaDdVDbXcqeBikH/GD1o8OvtBe8Rek/Xvfuvde9+691737r3XvfuvdBx27291l0J1&#10;rvDuHuPeuB676z2Dh589u7eG5KsUeJw+NgYRhnYBpJZppXjp6WlgR56id44II5JpERlFra3F9cJa&#10;WiGSRzRVHEn/AFZJOAMnHXuvnL/zhf8AhRD3T84q/dHRHxfr9y9HfEjyVuGyNRSVMmH7Q71x5Y08&#10;1XvjI0L+TF4OpS4j25SS/vROxyctTrWlpZ+5U5Cs9mVb3cgJrriPNIz/AEQeLD+M8PwgcS8qUyeP&#10;WtF7kPq/Xvfuvde9+691737r3Xvfuvde9+691737r3Xvfuvde9+691737r3XvfuvdXJfyn/5z3yN&#10;/lhb7o8Vjq3I9o/GDcGXSo7F6CzOUkGPiFVKBX7u6xrarWuEzqrd3aJfta4ARV0TstPUUwS5n5R2&#10;/mOAswEVyo7JQM/JX/iX+a8VPEGrKG6+nr8WflN0l8zOkNl/IP4+7xpd59c72ozLS1KBabMYHL0w&#10;VMxtPdmILNJQZbHynw1lHKbqdLxtJDJFK+OW57bebRePYX6aJE/YR5Mp81Pkf8tR0yQQaHowvtB1&#10;rr3v3Xuve/de6Iv/ADCP5g3Qf8t74/5jvbvPKyTSSSTYXrnrnDz0398u097NTNUUe19s005siKB5&#10;shkJR4KOAGWTU5ihlOti2K+5gvhZWQ+bufhRfU/5BxJ/MjYBJoOvl3/zFv5nvyh/mXdqzb77z3TL&#10;j9kYavrH6x6T23V1cHW3WeMmLRxJjMY5H3uUkiIWvzlarVVQfQDDSpBSw5IbBy5tvLtt4FktXI75&#10;D8bn5nyHoowPmakvBQvVdfs/6t1737r3Xvfuvde9+691737r3Xvfuvde9+691737r3Xvfuvde9+6&#10;91737r3R/f5d/wDMh+R/8tfuuh7Z6L3DJU4DJT0FL2h1JmqyqOwO1ts0s5eTE7hx8eoQVsSNKcZm&#10;KdPuqKR2KF4ZKinnI9+5f2/mGzNrerRhXQ4+JD6g+Y9VOD9tCNFQePX1Rfgf85ujv5hnx22p8iui&#10;su82Hy5bEbu2hk5acbr6031Q00U2d2Lu6kp2IjqqbyxyQzJ+1VU0kNVAWhmQnGne9lvdhv2sL0ZG&#10;VYfC6ngy/I/tBqDkdMEUNOjleyjrXXvfuvdfGM+alNW0fzI+WlJko5osjS/Jnvimr4qjV9xHWwdp&#10;5WKqjn1c6xIGDX5vf3lxs5B2m1K8DDHT/eF6UDh0Wb2Y9b697917r3v3Xuve/de697917r3v3Xuv&#10;e/de697917r3v3Xuve/de697917q2H+RfSV9b/Ns+DMONSWSoTuE1cixXLigoNo5OuyrnT/ZWljm&#10;Z/8AaQb8ewxzoVHK16W/33/MsAP59Vb4T19av3i70x1737r3Xzsf+FfWQqpP5gvx9xTyk0NH8N9q&#10;ZCnhudMdVku7N801ZKBe13SkgB4/sj/D3PftUoGxTt5mdh+yOP8Aznp2Ph1qg+5O6c697917r3v3&#10;Xuvqk/8ACcDI1OR/kzfDxqp3lko/9PeOSR21Maaj+TO8oqRPoLCOLREo/oo940e4Chebbunn4R/6&#10;ox9MP8XV4fsG9V697917r3v3Xuve/de6oF/nIfz2unf5aWFrOp+uKfB9x/MTN4mOpxPXT1ksm0+r&#10;KPJ03lxe7O36zGukyeRGSpodv08sdZWRlZJJKKllhqpBxylyVd8xOLq4rFaKcv8AienFY6/sLHAP&#10;qQR1ZV1dfNw+Tfyp7/8AmL2tm+6vkh2buPs/sDNs0f8AEc3Uhcdg8WJmnptu7TwFII6HE4yBncwY&#10;/HwRQqWZ9Bkd3bIPbtssdptVs9vjEca+Q4k+rHixPmSSengAOHRfPa7rfXvfuvde9+691737r3Xv&#10;fuvde9+691737r3Xvfuvde9+691737r3Trgs7nNr5rE7k2zmcrt3cWByNHmMFn8FkavEZrC5bHVC&#10;1WPymJyuPeOemqIJVWSGeGRXRwGVgQD7q6JKhjkAZWFCCKgg8QQcEde63jP5Lv8Awpcl3FX7T+LX&#10;8yHdFHT5Srej291v8sMk0FBSV9TIy0uL293wY1SCCVyVhi3YgSNjoOVVW8+SeGub/bwRq+58vrgZ&#10;eAZp6mP/AKA/3nyXppk8x1u0RyRzRxzQyJLFKiyRSxsrxyRuupJI3W4KkEEEGxHuHeGD031z9+69&#10;1737r3XvfuvdVk/znP8At1X88v8AxXLfn/uGvsRco/8AKzWX/NVetr8Q6+RT7yn6Ude9+691737r&#10;3W9h/wAI8/kVkcjs75d/FPL5CSWg2tm9j97bEoZJXl8C7rpp9j9jiJX/AM3EkmN25IqJ6TJNK5AZ&#10;iWhb3XsFWa13NBlg0bH/AEvcn+F/2DpqQefRvf5+n8+KD4VUGZ+InxLztBkfljnsTEu/t/032eTx&#10;3x3wWYpRNTQwQSiSGfd1bTus9HTTIyY+B46udGklpoyVcj8kneGG67opFqp7V4GUj/AgPE/iOBwP&#10;WkWuT186jP5/O7rzmY3PujNZbcm5Nw5OuzWf3BnsjV5fN5vM5OpasyWWy+Vr3knqamomd5Z55pGd&#10;3YszEkn3PiRpEgjjAVVFAAKAAcAAMAD06e6afduvde9+691737r3Xvfuvde9+691737r3Xvfuvde&#10;9+690sevewt89Tb42t2V1nuzPbF3/sjNUO4tpbv2zkajE57AZvHSiajyGNr6VldHUixF7MpKMGVi&#10;C1PBDdQtb3Ch0cEMpFQQfIjr3Hr6ef8AIx/nH7f/AJm3TtZsfs2bDbc+X/T+Hon7N27QpDjsf2Pt&#10;nypjqPt/ZmMUgJBNM0dPm6GAFKGtkjKiOmrKRPeOPOfKcnLl2JrarWkp7DxKHj4bH+an8Q+YPTDL&#10;p6vo9gnqvXvfuvde9+691737r3XvfuvdaC3/AAoC/n75/srcO+Pgz8I97T4bqnCVGR2l3x3ltTIv&#10;Dku08pCzUWd656/zVEwaDbVO4kpcrkqeTVlnDwQuMWrvk5w5G5Hjt403reUrK1GjjYYQcQ7A/jPF&#10;Qfh4nu+F1F8z1pue5Z6c697917r3v3Xuve/de697917r3v3Xuve/de697917r3v3Xuve/de69791&#10;7qxf+Wr/ADMfkF/LM7zx/aXUeWqczsXNVWPo+4OmcpkaiHZnae1qeY+SlrYAJEo8tSo8r4jNQxNN&#10;SSsVImpZamlqCDmHl2x5isjbXQo4r4cgHcjf5VP4l4EehAI0VDDPX1cvit8nOpvmR0B1p8keks2c&#10;5152fgIszizULFDlsJkIZWoM/tTcdHC8i0+TxVdFUY+vgWR1WaJ/G8kZSRsZNz2662m+k2+8XTJG&#10;aH0I4hh6hhQg+h6YIoaHowftB1rr/9Tbd/m3507d/l0fKLIBipqNobdwVwbXG6OwMPtll/2Iq7H/&#10;AF/Ztsa6t2hHzJ/YCf8AJ1P/AN1qyF/7+8twEV0zyyf84bWeb/nzr57VX+fc0Wnl12i3Xz6TlT+f&#10;YjtvLqPNx4nphn/Ps9t+gRfefTTN9T7NofLoKXfE9N0n5/1/ZhH0QT9b4v8AwnU6z/uV/L3j3lLB&#10;pqO4e5exN5w1LLaSbF4D7PrOmgVvzHHU4KtZR+Gd/wCvvGn3ZvPqea/pwcW8Uafm1ZP8DjrBH7wG&#10;4/Wc+m0BxaW8UdPm2qYn7SJF/IDq+P3GPUIde9+691737r3Xvfuvde9+691737r3Xvfuvde9+691&#10;737r3Xvfuvde9+691737r3Xvfuvde9+691737r3Xvfuvde9+691Ux/Np/mbbU/l49JkYGXF7g+R3&#10;ZdDkKDp/ZVSUqYMYEH21d2Tu6kUhlxOMdh4YWs1dVBaaO0a1U9NIXt5yNcc5bp+tVLKAgzOMV8xE&#10;h/jbzP4F7jnSGEPL2xybzdd9RClNbev9EfM/yGfQH5zW/d87v7N3jubsLsDcWV3dvbeebyG490bm&#10;zdU9Zlc3mspUNVV1fW1D/VndiQAAqiyqFUADM62tLaxtY7OzQRxRKFRVFAqjAAHUxrFHBCsMKhVU&#10;UAHAAdIWX3V+kUvUCT2nboul6gSfn2mbovk49Q39sN0hk6hv+f8Affj2w3SF+or/AO+/23tlukr9&#10;Rn9tHj0kfqO3to9Jm8+sDf8AE+2j0nbrA3/E+6Hz6YbrE359tnh003n1bh8JP5JHzy+b64jc22Ou&#10;P9EfUOT8NQvcHc61+0du5DHS2f7zaGBMMmYzayIH+3qKChaiZxolrIb6gDt9532DYyYpZfGmH+hx&#10;0Yg+jGulfmCdXop6ZPW3D8N/+E2/wU+Oa4rcvddNlflp2RRiCeWo7GpY8L1VR10diz4rqjFzSw1M&#10;R5V4dwV+TjYWIjjP0iDefcnfdyJjsqWkZ/gzJT5yHh9qBT8+q06v923tnbezcFjNr7P29g9qbZwl&#10;KlDhtu7bxNBgsFiKKL/N0eMxGLjip6eJbnTHFGqj8D3H8sss0hlmYuzZJYkkn5k5PXunz3Tr3Xvf&#10;uvde9+691737r3Xvfuvde9+691737r3Xvfuvde9+691737r3Xvfuvde9+691737r3Xvfuvde9+69&#10;1737r3Xvfuvde9+691737r3Xvfuvde9+6918nj+fd3zL8gf5sHy7zsVWajC9db6p+i9vwCTyw0FN&#10;0tiINg56Cnb/AFM2bo8rWMBxrna3FveT3JFkLHli1SmZF8Q/PxCWH/GSo/Lp9RRR1T17FfVuve/d&#10;e697917rdj/4R9fFyHIbm+VHzMzeOEn93cfgfjr13XSw+SJchnGg7B7RkheQWjqIKaDbESOnq8VX&#10;MhKq5Dw97rbkVjttoQ/ETK4+QqqfkTr/ADA6bkPl1vU+4X6a697917r3v3Xuve/de697917r3v3X&#10;uve/de697917r3v3Xuve/de697917r3v3Xuve/de697917r3v3Xuve/de697917r3v3Xuve/de69&#10;7917rV6/4UGfzvP9ka2rVfEz4w7hpZPlv2BgEn3bu6heKq/2XnY2cpNVJlV/Ug3VlYHEmHp3BNHT&#10;kZKZVMlAKiSOReTf31KN03Jf8VjPav8Av1h5f6RfxHzPaPxUui1yevnC5LJZHM5HIZjMZCty2Xy1&#10;bVZLKZTJVU9dkclka6dqquyGQrqpnlmnmldpJZZGLOxLMSST7yAVVRQiAAAUAGAAOAA9OnuoXvfX&#10;uve/de697917pRbS2fu3f24sVtDYm1tx713ZnKlaPCbX2lhMnuPcWYrGBZaXFYTDxTVNRIQCQkMT&#10;Nx9PbcssUEZlnYIq8SxAA+0nA691db0B/wAJx/5sfflJRZd/j7RdJbeyCI8GZ7/3jhuvquMOAxWt&#10;2PTHIbopioILCowSfkC7AgBC+5/5XsSU8fxmHlEpb/jWEP5N1Uuo6sp2p/wj1+XNZSxvvj5X/HLb&#10;tYVBlp9q4bszeVNGx/UsdXlsdgma39TCvsOy+6+1A/o2srD+kUX/AAFuq+IOnDcf/CPD5SUtNK+0&#10;fl50Dm6wK3hg3HtPsTa1NI1vSJavGQ5hkB/JELW/ofeo/dfbSf1bWVR8mRv8Onr3iDqvjvX/AITL&#10;fzYulqSsyeE6o2F35iKBZJaqu6M7KxGYrBCn0kpNrb+j27mqtm4tDRY2aXn9FgSD2y9xeWLwhXla&#10;An/fiEf8aXWo/MgdbDr1R52X1T2h0xuyv2H2/wBc766s3vi7fxHaHYm087szctErOyJJU4TcUFPU&#10;orFW0uY9LWNifYyt7q2vIhPaSLKh4MjBh+0Ejq/Hh0gfb/Xuve/de697917r3v3Xut9//hOd/PLy&#10;Pbx2v/L/APmJvF67s6ioosT8bu4dy1zSV3Y2PoICIOpN8ZWrYmXPUsCf7gshM5bIwoaOZjkI4GyE&#10;I8/cmLa6t82lKRnMsYGEJ/Go/hP4h+E5HbXS06+Y63LfcSdN9e9+691737r3VF3/AApN/wC3M3y3&#10;/wCo749//BNbO9jT29/5W21+yX/qzJ1ZPi6+WJ7yV6f697917r3v3Xuj6fEP+YP3T8KOpPlr130h&#10;Wz7b3F8rtjbM65y2/qHIT0Wa2Rtzb+Wr63OV22PALpk62krqjGQVodXpIqieaArUiGSMk3XYrPeL&#10;q1nvBqW1ZnCkVDEgUB+QIBI8yADio60QDx6IX7O+t9e9+6912AWIVQWZiAAASSSbAAD37r3R6OoP&#10;5Yv8w3vqhpcv1P8ADD5GbqwNekctBuc9W7owO0q+OUXR6Hdm5oKPGzC1iTFVNYEE2BHslu+Y9hsW&#10;KXV5ErDiNYLD7VBJ/l1rUB0Yys/kMfzd6GlFZN8H+zXhKPJoo851xkarSgJINDj83LPq44Xx3PFg&#10;bj2gHO3KrGgvU/Y4/mV61qX16Jn3T8GPmd8c6WfJd6/Fb5AdU4amVnl3HvXqfeuF2roQ6XePdVTR&#10;jHOFP6ilUbXF/qPZtZ71tG4HTZXMUpPkrqW/3mtf5dbBB4dFW9mfW+ve/de697917r3v3XulJs3e&#10;O6OvN3bW39sfO5Ha+89k7hw27Npblw9Q1Jltv7k27kY8thMzjapOY56aphjmicfRlB9tzRRTxNBM&#10;oZHBVgeBBFCD8iOvdfVn+HP827pPuf8AlZ4/+Yn2/uHF7Rx3WeyslQfIvH48R+TBdvbJigxme2vg&#10;MZI41VG4Kuox9VtzHeUySR5SggLmVmtjLu3K15Z8ynYLVS5kYGInzRqkEn0UAhz/AEWPDpgr3UHX&#10;zW/5ifz27d/mNfJ3evyJ7WqZqGlyEr4PrTYENdNWYPq7rXH1Mj7c2Zhi4VXdFdqnI1axIautlqKk&#10;pGJFjTITYNktdg21LC2yRl2pl3PFj/gA8lAHlXp4Cgp0Rj2ddb697917p42/t3cG7MxQbd2rgszu&#10;XcGVnWmxeC2/jK3M5jJVLC609BjMckk8zm3CRoT/AIe6SSRxIZJWCqOJJoB9pPXurF+vf5Nn80zs&#10;+hhyW1fgp8iIaKojEtPPvHY1V1qKiFhdJoE7HfEs6MCGR1BDDlSRz7IJ+beWrZtMt7FX+i2v/jmr&#10;qupfXpabh/kXfzbdsUs1Zkvg13BUxQDU6befaG7qpha/7NDtPKVs8h4+kcbH21HzpytIaLexj7dS&#10;/wA2AHXtS+vRAO3fjp8gfj/kUxHe3R3bvTOSlmaCCi7S643fsKeqlRS5WjXdFHS+YFQWVotQK+oE&#10;jn2eWt/Y3y6rKZJh/QdW/wCOk9bqDw6Bv2r631737r3Xvfuvde9+690s+uuw96dSb+2Z2j1xuLI7&#10;S3917ufCby2bufEy+HI4Lcm3chHlMPk6RyCuqKeJH0upVgCrKykgtXEEN1A9tcKHSQFWB4EEUI69&#10;19ev+Wp82NtfzBvhl018m8HHQ4/ObrwZwvZm2aGRmj2f2ttd/wCEb82+kcpaRKf7tDWY7zHXJQ1F&#10;LM3+c94rcw7PJsW7zbc+VU1Q/wASHKn7aYP9IEdJyKGnR7vZJ1rr3v3Xuij/AMwD/sg75s/+Kj/J&#10;H/3zeZ9mmx/8luz/AOa8X/VxetjiOvjV+8telHXvfuvde9+690df4D/ODsf+X13hlvkB1NQ0Nbv1&#10;+p+zuuduSZNlbHYbK7/242GxW6auikSRKv8AhFX9vlIqKVfHPLTxxyERsx9k++bNb77ZixuiQmtH&#10;NOJCmpHy1Cor5A9aIqKdFE3PufcW9dybg3ju/OZXc26915rKbj3NuPOV1Rk81n8/m618ll8zl8jV&#10;s8s9TU1Ekk080jFndizEkn2axxxwxrFEoVVAAAFAAMAAeQA4db6Y/d+vde9+690bTpL4FfNj5I0d&#10;NlOifij3/wBo4GrAMG6dpdV7wyGzmB/Tq3kaRcUl/wCyHrBfm17H2V3m97Pt503t1FEw/CzqG/3m&#10;tf5daJA49HDX+Qr/ADeGo1rh8H+y/C1rI2f61SsF11DVj2zgqB/jeIc8fX2U/wBd+Va0+sT9j/4d&#10;NOtal9eiydufy1v5gfRFFU5Xtn4Z/JDZ2CohI1Zuaq6l3jkdp0giGpzU7swtLU41OAWGqqFwCRcA&#10;+zK15h2K9IW1u4nY+WtQ3+8kg/y63UHz6JGQQSCCCDYg8EEfUEezjrfXvfuvde9+691737r3Xvfu&#10;vdfT0/4T7/zPMf8AMH4CZGn7x3tj6bt34aYyn2j3PuvcuThpf4l1hjMHPk9g9u7jyVa9lWXFUFbR&#10;ZatqJS0lXjKurmKidfeOXPXLjbVvgNkhMV2dUagcHJoyAD+kQVA8mAHDpl1ocdaV387X+azur+Zr&#10;8mq6p2zkcni/i51DkMttzoPZsxqaNMtSef7bLdsbkx0uk/xbPeJJI45UBoqFaekA8q1MtRL3J3LM&#10;XLu3ASAG5lAMrenogP8ACv8ANqnhQBxVoOqXPYv6t1737r3WampqmtqIKOjp56urqpoqalpaaKSe&#10;oqaiZxHDBBBECzu7EKqqCSSABf3okAVOAOvdWA9V/wAp7+ZV3RRU2U68+EHyPyWIrUjkoM3mus9w&#10;bJwWQhlXXHUY7Ob4jxtJUREf7thmZfxe/sjueZ+XrM6bi8iBHEBwxH2hakda1L69DVlP5Dv83TEU&#10;rVlX8He0pYli8xTF5br7N1RT+i0OGzNROX/5tiMt/h7Rrztys5oL1PzDD+ZUda1L69Ee7p+HPyy+&#10;OSvN338ae9enqJXRFy3YvVe9dp4KoMjiNDRZ7MUUVFOrMQoaGdgW9N78ezmz3ba9wxY3Ecp9EdWP&#10;7Aaj9nWwQeHRb/Zh1vr3v3Xuve/de697917rkjvG6SRu0ckbK6OjFXR1OpXRl5BB5BHv3Xuvqef8&#10;J/f5jFZ/MD+DeETsHNtl/kJ8dqnG9S9x1VXP5cpuinhxxm687NrSxZmfOY6F4q2dzebJUWRkCrGU&#10;HvGrnnYBsW8nwFpBcVeP0XPcn+1PAeSlemHFD1ed7BfVeve/de6Jz/MT/wC3fnzp/wDFOfk5/wC+&#10;Uzfs22H/AJLtl/zXh/6uL1scevjc+8s+lHXvfuvde9+691fZ/wAJnP8At8V8bf8Aw1u/P/fEbh9g&#10;j3E/5VO4/wBNF/1cXqj/AA9fUg9429M9e9+691737r3Xvfuvde9+691737r3Xvfuvde9+691737r&#10;3Xze/wDhW7/28264/wDFOerv/frb795A+1v/ACrsn/Nd/wDjkfT0fDrV39yR1fr3v3Xuve/de6+t&#10;X/Iw/wC3SfwZ/wDEOj/3rMn7xd50/wCVpvf+an/Po6Yf4j1bD7DHVeve/de6Su+/+PI3l/4au4f/&#10;AHUTe3Yf7ZP9MP8AD17r4jvvMTpT1737r3XvfuvdHi/lu/Lmm+CPzQ6b+V9XgchuqHqNexK4bYxt&#10;VFQz7hqdz9U53ZFDhZa6a4gp6mfJxRVU+h2ihMkixysqxsTcwbUd72ibawwXxdAqc0o6sTTzIAwP&#10;M9aIqKdAh8lfkb218te8exfkN3huWfdXZXZufqM7nsg+uKhooiq02K2/gaJ2cUmMxtJHDQ46jRis&#10;NPFHGCbElZt232u12UdhZrpjjFAP8JPqSck+ZPXgKCnQGe1vW+ve/de6X3XfVPaPb2cG2eputt/d&#10;obkZVZdv9d7O3FvXOMrnSjDE7apqmcgkEA+Pn2xcXVtap4l1Isa+rsFH7SQOvdWD7P8A5KP813fN&#10;LHWYX4Jd+0UMsayou79s03XtUEYXAkod/VGMnRv6o8YYfkeyKXnDliE6XvYj/pTq/moI6rqX16et&#10;y/yMv5te1KWasynwY7kqooELum2k2rvOqYAE2hodn5KumkPH6Y42P+HukfOfK8pot7GPt1L/ADYD&#10;r2pfXqvHtTo7unorNrtru3qHs/p/cT+TRgu0Nhbq2DmJBCQsrRY7dVLSTMFJF2VCORzz7Pra9s71&#10;PEs5UlX1RlYftUnrdQeHQXe1PW+ve/de697917r3v3XulbsHfu8erN8bR7K683Fk9ob82FuPDbu2&#10;fujC1Bpcrt/cm36+PKYfLUE4vplgniSRbgqbWYFSQWp4IbmF7e4UOjgqwPAgihB+0de6+uN/Kq+e&#10;23P5jnwu6x+RNAuPx++TDNsbura2PY+Hafb21aeGPdNDBCzM0dJXxzUuaxkbO7LRVtOsjGVZLYtc&#10;zbHJy/u8lg1SnxRsfxI3D8xlT8wfLpOwoadWM+yDrXXvfuvde9+691737r3XxVfkR/2UB3n/AOJi&#10;7N/97Wu95fWH+4MP/NNP+OjpT0DvtX17r3v3Xuh++J//AGVN8av/ABP/AE3/AO/Fx3tDuf8AyTbj&#10;/mlJ/wAcPWjw6+0d7xE6T9e9+691737r3XvfuvdJXfW+dn9ZbM3V2L2DuPE7P2Nsfb+W3Xu/dWer&#10;IqDDbe25gqF8ll8vk6yYhY4YII3kdj+BwCbD27DDLczLbwKXdyFVRkkk0AH2nr3Xy8f52X85bsD+&#10;Zt27UbN2LW5rZ/w860ztUOrNgu8+Pqt+ZKkL0Q7b7FogR5MjVRs/8LoZQUxlLIYkH3M1ZPPkhyfy&#10;lBy7a+NMA93IO9uOkfwJ8h5n8RzwAAeVadUV+xp1fr3v3Xuve/de697917oUupOju5+/dzx7K6O6&#10;m7I7h3dIqSDbXWWytx74zUcMj+MVVRj9t01TJFCDfVNKqxqASzAAkJrq8tLGPxr2VIk9XYKP2kjr&#10;3Dj1cl1J/wAJrf5uXatJS5Kt6A291Ni61Ukp6ztvtLYeAq/G/wBWqttbfrMrmKYr/aSqx0b/ANFP&#10;sJXXuFytbEqJzKR/AjH+ZCqfyPVda9Gupv8AhI1/MwnpRUS9q/C+jmKq32NT2d3G1UCxIKF6Pr+W&#10;C62ubTW5FiebFh90+XQaCK4Pz0R/9ba9a8Regw3t/wAJWP5re1KeebBYb4/dmSRRl46TZPckVBUV&#10;LAXEMDdj43b8QY/QGSVF/qwHPtTD7mcsSmjmWP8A00df+OFuva16q++Qv8qj+Yv8WKSuyvePw+7p&#10;2rt3FxST5TeOG20Owth4uGIXebJ7962ly+Gp1tcgzVyggEi9j7EdhzNsG5kLZXcbMeCk6WP2K+lj&#10;+zqwYHh1X77Pet9e9+691737r3XvfuvdXafyP/5r26v5aHyXx9Lu7L5PIfFLuPLYrAd67RDVFZT7&#10;cMsgoMT3DtzHx6ymSwmvVWxwIWrseJqVkadaOSnB/OXLEXMW3ExAC6hBMbevmYyfRvKvwtQ8K1qy&#10;1HX1SMTlsXn8VjM7g8jQ5jC5rH0WWw+WxlVDXY3KYvI0y1mPyOPraZmjmgnidJYpY2KurBlJBB94&#10;0MrIxRwQQaEHBBHEH59MdOHuvXumDde6du7G2tuXe278xRbe2ns7AZndO6M/kpRBjsHt3b+Oky2b&#10;zGQnP6IKamhlmlf8KpPu8UUk0iwxDUzkKAOJJNAB9p6918kf+bH/ADG9+/zLvlrvDuXNVeTx3VO3&#10;KnIbP6A6/qpXSl2X1lR1x+wqqigVjGuXzRRcnm5wWZp3WnWQ01JSpHlJyxsEHLu1paIAZWo0rfxP&#10;TOf4V4KPTPEnp9RpFOqyvYi6t1737r3Xvfuvde9+691Zp8Zv5OP8yz5b0ePzXTnxM7KfaOTEM1Hv&#10;zsGnxvUuyaygmAb+KYncHZlRio8nTqOS2KFUxsVVWb0+w7uPNnL21kpd3Sax+Fau1fQhA1D/AKan&#10;VSwHVwHXn/CRP+YDuGmp6zsLuz4t9cpPpMmNptxdj71ztILXYVMGO27TUBYfgQ5KQH+o9hSf3T2K&#10;M0ghmk+dEUfzcn+XWvEHQ2t/wjp+QYpgyfNDptqv+1A3Wu9lphwPpVCsLHm4/wAyPwfzYI/9diwr&#10;/uHJT/Tr/m614g9Oi+9lf8JH/wCYntWlqK/r7tX4vdpxQ6vFiabeG/Nm7kq7C6+Gm3Lt1cYt/ofJ&#10;l1sbfUXIXW/ulsMp0zxTRfPSrD+TV/4z1vxB1Sx8pv5XXz++F0FZlPkZ8XezNkbVoZDHUdg47HUe&#10;+es4buEgNV2LsGfJ4anaa4MUVVWxytyNAZWCi/beZNj3chdvuUdj+EnS/wDvDUY/kCOrAg8OiD+z&#10;zrfXvfuvde9+691737r3Vxv8k3+Z1uL+Wn8ucBuLO5Wvl+N/blXiNjfIba8ZnqKWHbs1YYsN2Vjs&#10;fHe+T2zPO9ZGUjaSajetoks1UroE+cOXI+YdqaNAPqIqtEfn5oT6PSnyND5dVZajr6uWNyWPzOOo&#10;MviK6jymKytFS5LGZPH1MNZQZHH10C1VFXUNXTlo5YZo2WSKRGKspDKSCD7xjZWRijihGCDxBHl0&#10;x1N966918/D/AIUCfyLvkfjPkt2d80/iX1huPujqTu3M1XYHZuyOu8VU7i7C607Lyv8AlG9sqNmY&#10;xZMhk8PmavzZn73HwzNSzzVUVVFBBHTzzzpyLzpt7bdHs+6SCGWEaUZzRXQfCNRwGUdtDSoAIJNQ&#10;HVYUoetRnO7fz218pVYTc2Ey+3c1ROY63EZ3G1uIylJIpKtHVUGQSOWNgQQQ6A+5TSRJVDxsGB4E&#10;Go/aOnOmj3br3Xvfuvde9+691737r3Xvfuvde9+691737r3Xvfuvde9+690qdnbF3v2Jm6bbXX+z&#10;t1b63HWukdHt/Z23svubN1ckjaI46bFYSGeeRmPACRkk8e2pZobdDJO6oo82IA/aaDr3W8j/AMJv&#10;v5JXevQPbkfzz+X2x8h1XnsDtbO4HoDqTc8IpOwKPI7zxb4DcvY+9sG/7uGEeJnrcVj8XWqlbIau&#10;onqIKZIaY1UNe4HONlfWv7k2pxKrEGVx8NFNQin8XcAxYYwACamjTsDgdbqXuIOm+ve/de6+dL/w&#10;r3/7eK9D/wDilexf/f59he589qv+SBP/AM9Df9W4unY+HWqb7k3pzr3v3Xuve/de6+p3/wAJsv8A&#10;tzN8SP8AqO+Qn/wTW8feNXuF/wArbdfZF/1Zj6Yf4ur0fYL6r1737r3Xvfuvda+f893+c7hf5bHV&#10;UPU/TlbiM78x+28DUVGy8dUpT5Kg6g2dUvLjpe2d1Y2QNHLOZY5YNvY6oXx1NTHJPOslLSSwVA75&#10;K5RfmG5+quwVtIj3HgZG46FPp5sRwGBkgi6rU9fMj3jvHdfYW69x7633uPNbw3nu/NZHcW6d07jy&#10;VVmM9uHPZeqatyeXy+UrmeaeonldpJZZHLMSST7yKhhit4lggUIiABVAoABgAAcAOnuk37c69173&#10;7r3XvfuvdOeEwea3Ll8dgNuYjKZ/O5erhoMThcJj6vK5fKV1Q2inosdjaFJJp5XbhI4kZmPAB91d&#10;0jUvIQqjJJNAB8yevdXL/Hj/AIT2fzXvkVR0GZxvxnyXUm2MgkUkW4e/s/h+qHiSZQ8bz7LzUj7n&#10;ClTq1rgitvzcgEJX/PfLG3ko1yJWHlEC/wDxodn/ABrqpdR1aBs7/hH18ya+lil378o/jTtardA0&#10;lLtWk7P3skLFbiNqnKYjBXIPDaUt/Qkew3L7rbSppBbTMP6Whf8AAzdV8QdKfO/8I7vkxT08jbZ+&#10;YnReXqwp8UGd2Rv/AG7Tu2m6iSqx5yjKNXBIhbjmx+nttPdjbif1LSQD5Mp/w0694g9OiH93f8Je&#10;v5rfUVJV5Ha+xupvkBQUaSTyt0x2lQfxL7aMajJDg+1aba9ZUSW/5R6OGaQnhFfgk6s/cjli6IWV&#10;3gJ/34hp+1C4H2mnWw69Uadw9Ed1/Hrds+xO9upuxent5QCRztvsnZ2e2blpqeOTxfe0VJnoIGqK&#10;dj/m6mDXE4IZHZSCRnaXtnfxePZSpKnqjBh/I4PyOerAg8Ogp9qut9e9+691737r3Xvfuvdbp3/C&#10;cz+eZkdr5jZP8vP5hbxkrdn5iei2v8YO3tzV7y1e0svO60mF6S3hlaxiZMTVMVp9sVcz6qKYpjWL&#10;UctIKCIef+TFlR9+2pKOMzRgfEPORR/EOLj8Q7uIOpt18x1vfe4U6a697917r3v3Xuqyf5zn/bqv&#10;55f+K5b8/wDcNfYi5R/5Way/5qr1tfiHXyKfeU/Sjr3v3Xuve/de6s1/lf8A8xrdf8tDf3yK7e2H&#10;iWzPYXY/xd3h0z1otVHT1GA292HuXsHbGewu+dxUdSSs8OGpMZkaqGm8bion8VNIFhmlljDvMnL8&#10;XMUFvazmkccyyP6lArgqPTUSBXyFTxA6qw1dV1bs3Zubfm6dx733pnsrund+785ldzbp3Lna2fJZ&#10;rcG4c5XPksxmctkKpmknqamolkmmldizOxJNz7Pooo4IlhhUKiABQMAACgAHoB1bpP8Atzr3Xvfu&#10;vdDB1N8eu/O+shJiujeke3O5MlDIsM9B1Z1xvDsCrp5HsVWpg2pR1bR8EH1gcc/T2kur+xsV1Xsy&#10;Qj1d1X/jxHWqgcej+ba/ka/zad100dXi/gx3NSxShSq7lh2xsypGogDyUe8MjQTJ9edcYt+fZHJz&#10;nyvEaNexn7Kt/wAdB61qX16at5fyTv5ruxKGfIZz4J991tPTqzyJs7blH2LWFUFz4cd19U5OokP9&#10;BHExP493h5w5YnbSl7EP9MdH82AHXtS+vVc++Ovt/dY7gqtpdlbI3f17uqhANbtnfG2s1tPcFGGJ&#10;UGqw2egp6mO5BA1xj6H+ns/hnguYxLbusingVIYftFR1bpIe3evde9+691737r3XvfuvdGX+Hvyr&#10;7S+E/wAjurPkv09kWo95dZbjp8ocdLUTQYrdu3agGj3TsjcSwcvj8vQPPQ1QA1IsnliKTRxupdu2&#10;2W28bfLt12KpIKV81P4WHzU0I/YcdaIqKdfX/wDjF8iOu/ln8fupfkf1TXmv2H2/svFbvwnkeNq3&#10;GS1aGnzO28sISVSvxVfHVYzIRqSEqYJUBOm/vFTcbC42u+l2+6FHiYqfn6EfJhQj5EdJyKGnQ7e0&#10;XXuve/de697917rWw/4UrfzL8n8LPifQdAdS7glw/wAgPlfS57bVNl8ZVGDMdf8ATdBElH2Du2jn&#10;gPkpa7JGoiweKmsjAS11VTyJUUKkSF7ecuru+5m+ulrBa0NDwaQ/CvzApqb7FBw3V0FTXr5oXvIf&#10;p7r3v3Xuve/de6FPpno7uH5E9gYbqrovrXefbHYmfZhi9o7GwNfuDMTQxFRU19RBQowp6SAMHqqy&#10;oZIIE9c0iICwTXd7aWEBub2RYo14sxAH2fMnyAyfLr3Dj1s+fF3/AISP/MTsugxu4Pk93T1l8aMf&#10;WpFPNtDAUM/dnZFCpQSSUmWp8LWYvb9PIb6BJS7grQpuWQ2CtHG5e6W027GPbYXuCPxE+Gh+yoLH&#10;81HTZkHl1cJ19/wkQ+AOCpoH7F7z+U/YGUREE5xO4Os9jYCdx/nHTFRbayVagJ/SP4obDgkmxAUn&#10;91N8c/4vDDGPmHY/t1gfy6r4h6HeP/hKz/KjSAxNhO/5ZLIPuZO5ZxONIsSFixyx+r6n9v8A1re0&#10;P+uXzPWuqL/nH/s9e1t0DW/v+EjP8vDcFPM+w+4PlV17k2D/AG/m3f1vvDAxFh6TNi8ntiCsk0m3&#10;C5NLi4PNiFkHunv0Z/XihkH+ldT+0OR/Lr3iHqp75F/8JBPkttCkr8v8Yvkz1f3VDTpJUw7U7K23&#10;mem90zoL6Mdi8lQVG48VVT/QCWsqcdE3JJTgET2Hurt0pCbjbPD/AEkIkH2kEIwH2Bj1YSDz61rf&#10;lR8FPl58J9xR7b+UXQXYPUc9XVS0WJzubxaZDY+46mBS8sW1uwsA9Xg8oyqNbpQZCVkWxcLce5C2&#10;zetq3iPxNtnWWnEA0Yf6ZTRh+YHVwQeHRTfZp1vr3v3Xuve/de63Vv8AhIB8rdwU+/vkx8Kc3kqi&#10;q2tldoUvyO6/oKiZjTYLP7fzOO6+7GhoFY21ZSnyeAmeMfT7B3Au0h9xB7q7ZGYLfeEFGDeEx9QQ&#10;WSv2EN/vXTcg8+t7b3CvTXX/1do7+eBlPsP5cHdFJq0/xvcHUuLte2vxdqYjNaf/AFTv/sPZ3y6K&#10;7tGfTV/x0j/L1lH9za28f7wG0S/75ivn/bZTx/8AWTrQpq/z7mO08uuv26+fScqfz7Edt5dR5uPE&#10;9MM/59ntv0CL7z6aZvqfZtD5dBS74npuk/P+v7MI+iCfr6XX8sPr0dX/AMvn4h7UMH200nSGzt3V&#10;lPp0PBkexaM9h5OKVfxItRlZRJ/tV/eIPOd39bzVfz1r+s6j7Iz4Y/ko65s+5N/+8ufd2uq1H1Mk&#10;YPqIj4Q/KiCny6Pd7DPQI697917r3v3Xuve/de697917r3v3Xuve/de697917r3v3Xuve/de6979&#10;17r3v3Xuve/de697917r3v3Xuve/de6K98xvlp1d8J+gN69/dr1lsPtqmFHt/btNPFDm997zyETj&#10;bmydvJKDqqq2VGLyaWWnp0nqpQIIJGB9y1y9f80bvFtG3juc1Zj8MaD4nb5KP2khRkjpftu33G6X&#10;a2duMtxPkq+bH5D+ZoOJ6+Zp8qfk72p8wu8t7999w5c5Lde8a8tTY+neYYTae3aRmjwOztsUkrN4&#10;Mfj4CIoUuXkbXPM0lRNNK+cewbFt/Le1RbRtq6Y4xk/idj8TsfNmOT6YAooAE4bfY2+22iWlsKKv&#10;n5k+bH5n/YGAOi6P9PZu3SmTh1Al9pX6LpeoEntO3RdL1Ak/PtM3RfJx6hv7YbpDJ1Df8/778e2G&#10;6Qv1Ff8A33+29st0lfqM/to8ekj9R29tHpM3n1gb/ifbR6Tt1aF8Cv5QPzK/mCVlFmettlDYfTbV&#10;fhyfenZcddgdhiKGbx1kW1I1iet3BVJpkTxYqCSGOUCOrqaUMH9hHmHnLZOXQUupPEn8okoX+Wry&#10;Qf6Yg04A9JpHVet2f4H/AMhj4RfCtcNu7ObZT5Hd348U9S3ZvbWJoK3D4XKw2c1WwetnM+MxWiRV&#10;kp6mpNdXwsLx1yg6fcF7/wA/75vmqFG+mgP4IyQSP6b4ZvmBpU/w9JmYt1dr7A/Veve/de697917&#10;r3v3Xuve/de697917r3v3Xuve/de697917r3v3Xuve/de697917r3v3Xuve/de697917r3v3Xuve&#10;/de697917r3v3Xuve/de697917r3v3Xuve/de6ac/nMbtnBZrcmYnFLiNv4nJZzK1TWtTY3E0b19&#10;dObkCyRRs31/HuyI0jiNMliAPtOB17r4n3ZO+Mr2d2Lv7snOu0mc7C3rurfGZkdzI8mV3ZnZ89kX&#10;eQ8sTNUOSx+v195g28K21ulunwxqqj7FAA/wdKekV7e691737r3XvfuvdfVB/wCE5HSUPS38pL44&#10;Sy0f2md7gqN+927jOjR93NvTeFVRbVrP6nXtygwg1H6249NveNPP94bzmm4ANVi0xj/aqNX/ABst&#10;0w5q3V5fsGdV697917r3v3Xuve/de697917r3v3Xuve/de697917r3v3Xuve/de697917r3v3Xuv&#10;e/de697917r3v3Xuve/de697917r3v3Xuve/de6ra/mtfzC9n/y1fh/vnvzLpjsz2FkCNj9H7Grp&#10;io3n2rnaSVsLDVwRMkjY3GxRz5fLsjoftaaSKN1qJoAwh5Y2GXmHdUsVqIx3SMPwoOP5n4V+ZrwB&#10;62oqadfJT7Q7N373R2LvXtntHc+U3p2J2JuTLbu3lunMzefI5vP5uratr62dlARAXbTFDEqxxIFj&#10;iRI0VRlFbW0Fnbpa2yhI4wFVRwAHD/V5+fSjh0hPb3Xuve/de697917rZ1/lM/8ACbfu/wCa+N2z&#10;3x8p8huH46/GbLx0mX27iYaGGDurt7CzgTU1ftfF5iKSDA4ipjOuDM5WmlknTRJSUE9NMlWsc80e&#10;4Nns7NZbYBcXIwT/AKGh9CRlmHmqkU82BFOqM4GB1vs/Ej4FfEb4M7Qj2d8YOj9l9ZxSUcVJmt0U&#10;lB/Fewt2+MhzLvDsLNGozGSvIDIkVTWNDESVgiiSyCEd03vdd6l8bcpmk9BWir/pVFFH5Cp8yemi&#10;SePRvvZV1rr3v3Xuve/de697917ovnyO+KPxw+XWxajrf5KdM7D7i2jMlQKai3hhYarJYOepj8U2&#10;R2puOn8WSw9Zp9IrsVV09Qo4WQD2v2/c9w2qb6jbpmif+icH5MODD5MCOtgkcOtGj+a5/wAJfew+&#10;hcZuXvj+X9Vbn7o6rxkdXmNy9B5m2X7k2Tjow1TU1Ww6+kjT+9WPgUMBQ+FMtEioEGUdpZY5m5Y9&#10;yIL5lst9AhlOBKMRsf6Q/AT6/Cf6OB04r1wetQ+SOSGR4pUeKWJ2jkjkVkkjkRtLo6NYgggggi4P&#10;uVOOR051x9+691737r3Tlhc1mNt5jE7h29lMjg8/gcnQZrB5vEVtRjsth8xi6pK7GZTF5CkZJYKi&#10;nmjSaCaJ1dHVWUggH3V0SRDHIAysCCDkEHBBHmD17r6p38jD+Z9SfzKviLQZPeuQol+SvSBxGwe+&#10;8VD9vBLnKx6Jv7p9rUdDAFWOl3JT088kyJGiRZGnr4IkWCOEvjRzpy2eXt1Kwj/F5qtEfTPclfVC&#10;fzUqTmvTDLpPV1nsH9V697917qi7/hSb/wBuZvlv/wBR3x7/APgmtnexp7e/8rba/ZL/ANWZOrJ8&#10;XXyxPeSvT/Xvfuvde9+691737r3XvfuvdX9fypv+E/nyc/mMQ4btre1TU/Hj4q1E6TQ9nbhw0lXu&#10;7sqkhmK1VP1FtCpaH7uAlTC2drpIqCNiTT/fywzUygfmfnnbtgJtYf8AGLn+AHtT/mo3kf6I7vXS&#10;CD1VmA633vhT/KA+APwKx2Jl6R6H25kuw8bHAZ+7Ozaaj7B7frq6FdL5Gm3VmYfHh2lspkptvUuP&#10;piQG8GoX9whvHNe+b2xF5ORGf9DTtjA9NI+L7XLH59MliePVmnsO9a697917rhJHHNG8UqJLFKjR&#10;yRyKrxyRuul0dGuCCCQQRYj37hkde6ob/mK/8J7Pgx85cFn9ybI2XhPjB8hZ4KmqxHanUuAocPtz&#10;NZhlLxr2Z1pjftsZloZpDqqa2mSlyRazfeuqmFxtsHPe9bM6xzObmDzRySQP6DmpX5A1X5efVg5H&#10;Xzhfmd8MO+/gX3xuf49/Ifah27vHAaK/E5ahees2lvzalXNJFh98bFzcscQrsXWeKQRyeNJYZUlp&#10;qqKCqgngjyA2jd7He7Jb+wbUjYI/EreasPIj9hFCCQQengQRUdFU9mfW+ve/de697917oXMb3x25&#10;iOkN0fHDG75zVH0pvPsTbXau5dgQTqmGyu/NpYSt29hc5UKo8hKUtdIskOvxSvFTSSI0lLTtGlay&#10;tXvF3BkBmRSgbzCsQSP2j7RU+p61TNegj9qut9TMdjshmMhQ4nE0NZlMrlKylx2MxmOpZ63IZHIV&#10;s601FQ0NFTK0k000jLHFFGpZ2IVQSQPemZUUsxoBkk8APU9e63Ev5X//AAld3x2pjNu9z/zFMzuH&#10;qTZ+QjpcthfjhtGogou1szRSWqKY9nblmSaLbkUqaRLiKSKXJaHZJp8XUxlPcT8ye5cNszWewASu&#10;MGVsoP8ASD8f+mNF9Aw6bL+nW6l8afhh8VPh1teLaPxl6G646exYpI6OtrdrbfpxurPRREGN9174&#10;yPnzWYlFh+9lK+ok4A1WAtEG47vue7SeLuM7yn0Y9o/0qiir+QHTZJPHoznsu611737r3Sd3Zs/a&#10;W/dvZTaO+tr7d3ptTN0zUea2xuzCYzce3svSPy9LlMLmIpqaojP5SWJlP9PbkUssEglhYow4FSQR&#10;9hGR17rVK/ml/wDCX3ojuvbu5e3v5fuMxXQ3d1HBWZibpQVbUvSfZk0aNPJiduwVjMNo5Kb9FGaV&#10;xiCwSGSkolkkrY5N5a9yL2zkW130meE48T/RE+Z/jHrXv86n4erq5HHr5+2/dh7z6u3runrnsXbG&#10;a2XvvZGdyW2N3bT3FQT4zObfz+HqmoslisnQ1ADxyxSIysCLH6gkEEznBPDcwrcW7B0cAqwNQQeB&#10;B6e6Sft3r3Xvfuvde9+691uS/wDCQ35c1W1+6vkD8Kdw5Rht7tPasXeHXNHUTEU9Lv8A2E1Pt7e9&#10;BjYQeajLYSpo6uYkf5rCjkHhol91NqElnBvEY7om8N/9K1SpPyVgR9r9NyDz635/cIdNde9+690U&#10;f+YB/wBkHfNn/wAVH+SP/vm8z7NNj/5Ldn/zXi/6uL1scR18av3lr0o697917r3v3Xuve/de6979&#10;17q2P+WV/Jz+WH8zzdLzdZ4mDrzo3BZNcdvn5B74oa0bKw1RFolrMFtSggMc+4c0sTBxjqF1iiLR&#10;/fVdEk0UjBjmLmza+XI6XJ8SZhVYlPcfmx4KvzOTnSDQ9VZgvW//APBX+QZ/Lv8Ag7j8Pl6PqnHd&#10;+9xUKQzVncXfGNxe9MpDk47SGq2ds2sibB4FYpNRpZaKiNciHRNX1BGowbvXPG/byxQymCI/6HGS&#10;op/Sb4m+dTp9FHTRcnq6hESNFjjVURFVERFCoiKNKqqrwABwAPYP6r1y9+691737r3VUXz0/kwfA&#10;z+YJhc1U9ndSYjYfbtfBUPjO/OqKDG7N7No8q6kwVu4qqhhFJuKENw9NnqaqshcQPTylZlE+yc3b&#10;3sTgW0peIcYnJZKegrlPtUj51GOrBiOvm/8A8zn+Vt8hP5XvcsPXvbMMG7OvN3HI13UHdW36Gppt&#10;pdj4SglVaqF6aZpWxmaollhGUw08zvAXSSKWppZYKmXIDlzmWw5ktPqLXtkSgkjJ7kJ/wqfwt5+Y&#10;BBAeDBuHVaHsRdb697917r3v3Xuhc62747c6h2v3BszrffOa2ltrvvYMXWPbOLxU6ww7v2RDuig3&#10;cMJWMQWjV6vHQxySQskj00lTSOxpqupilS3Fla3UkU1wgdoG1oT+FqFa/sP7aHiARqnQR+1XW+ve&#10;/de62bv5VH/CbDv75rYvbfeHygyme+NPxtzMVJlsBjxjYR3b2thKlBNTZDamDzMb0+CxdTGddPmc&#10;xTyvMpjlpcdU00y1Ijrmb3CsdnZrPbQLi4GCa/pofRiMsR5qpFOBYEU6ozgYHW9d8P8A+WZ8Hvgp&#10;h6Gi+N3x92PtHcVNSinrOzctj13b21mmaLx1UuT7I3J9zlAkxLO1HS1ENGhZhDTxJZRC268xbzvT&#10;k7hOzqfwA6UH2IKL+ZBPqT00WJ49Hw9knWuve/de6i1tFRZKjqsdkaSlr8fXU81JW0NbTxVVHWUl&#10;RGYqilqqacMkkboSro6kMCQQR72CVIZTQjz691rsfzJP+E3fwx+Y+D3BvX4/7c298TfkW8NVXYzc&#10;GwcOmM6i3llQhlioOwus8Sq0dMlRIW8uXwMFNVo7moqI8hoFOw+5e9wd32l1hvmN1b8CGNXUequc&#10;mn8LEjyGnj1cORx6+dD8nfjF3X8PO696fH75A7LrdjdlbHrVp8jjqhlqcdlcdUr5sTuXbWWh/Zr8&#10;XXw2no62AlHU2OmRXRJ823crPdrNL6xfXG/A+YPmCPIjgQenQa5HQBe13W+ve/de697917rYW/4T&#10;N/Lmq+Nf8zDY/XOVybUnXvyvweQ6P3HSyzlaFN5TA7h6ny4p7gPVnM0y4SnYn0x5SewJNvYE9xNq&#10;G48uvcKKyWpEg/0vBx9mk6j/AKUdUcVHX09veOPTPXvfuvdE5/mJ/wDbvz50/wDinPyc/wDfKZv2&#10;bbD/AMl2y/5rw/8AVxetjj18bn3ln0o697917r3v3Xur7P8AhM5/2+K+Nv8A4a3fn/viNw+wR7if&#10;8qncf6aL/q4vVH+Hr6kHvG3pnr3v3Xuve/de697917r3v3Xuve/de697917r3v3Xuve/de6+b3/w&#10;rd/7ebdcf+Kc9Xf+/W337yB9rf8AlXZP+a7/APHI+no+HWrv7kjq/Xvfuvde9+6919av+Rh/26T+&#10;DP8A4h0f+9Zk/eLvOn/K03v/ADU/59HTD/EerYfYY6r1737r3SV33/x5G8v/AA1dw/8Auom9uw/2&#10;yf6Yf4evdfEd95idKeve/de697917r3v3Xuve/de6Nj8OvhD8mPnn2vR9PfGXrXK783IRTVW4swf&#10;9xuy9hYSomMJ3Jv3dlUPtMZRLpfQZWM1Q6+GkhqKhkhYr3bedu2S1N3uMgRfIcWY+irxJ/kOJIGe&#10;tEgcet7v4C/8JX/iF0JQYXefzGyk3yw7Zjjpqyp2oJcrtbobbeRS0ppqHb1HJBk9wCJ7xtUZuoSl&#10;qUAL4mE3HuFd89y91vmMO0j6WL+LDSEfbwX7FFR/Eemi5PDrZl656t6z6e2vQ7I6l672N1fszGKF&#10;x20uvNp4HZm2qEBQn+S4PbkFNTRmwAJWIE259x3cXNzdyGa6kaRzxZ2LE/mST1Tpd+2Ovde9+690&#10;hOyOrutO49pZLYXbfX2yuz9j5mMxZXaHYG18JvDbWRQqUH3mEz8FRTSEBjpZo7i9wQfb9vc3FpKJ&#10;7WRo3HBlJUj8xQ9e60/v5qv/AAlq2DubA7m7u/lsQSbK3zj4KvMZf4v5vMzVeyt4rGpqamLqjc2e&#10;leow2Sc6vDislVSY+ZmWKCbGpGEklXln3KnjdbPmHvQ4EwHcv+nAww/pAahxIbpxX8m60SNx7c3B&#10;s/cGb2nuzCZbbO6Ns5bIYHcW3c9j6vEZzA5zEVb0GVw+YxVekc9NVU08bwzwTIro6lWAII9zVHJH&#10;LGssTBlYAgg1BByCCMEEcD070ze79e697917r3v3XutqP/hKP80Krpf5rbq+J25Ms0WwPlftSqfb&#10;tHUzMKTH9zdY42q3LgKmAynxw/xHCDNUE2nS1RULj4yWMca+409ztoF5s67pGP1LVs/ONyAf2NpP&#10;yGr59NuKivX0afcA9Nde9+691737r3XvfuvdfFV+RH/ZQHef/iYuzf8A3ta73l9Yf7gw/wDNNP8A&#10;jo6U9A77V9e697917ofvif8A9lTfGr/xP/Tf/vxcd7Q7n/yTbj/mlJ/xw9aPDr7R3vETpP1737r3&#10;Xvfuvde9+691oS/8Kkf5rdZvne0/8tvozcrR7G2DW4zMfKDO4esPj3bv+nMeV291IaimOmShwF4a&#10;/MRFmD5Qw08ixS4uQSTd7bcsCGH+sN6ve4IhB/CvAv8Aa3Bf6NTkN06i+fWmb7lvpzr3v3Xuve/d&#10;e6WHX3Xu+u2N7bZ636y2juLfu/t55alwW1NnbTxNZnNxbgy9Y2mnoMXisejyyyGxYhVsqhmYhVJD&#10;U88NrC1xcuERBVmY0AHqSevdbwn8s3/hKXtTE47b3bf8yjNTbl3DUR0uTo/jB1/uCah23hNQEy0X&#10;anY+BlWpyNQAdM+O29UU9PE6/wDFyrY3aMQ1zF7myszWvLw0rw8ZhUn/AEiHAHzYEn+EdNF/TrcH&#10;6g6Q6d+P2y8f1z0d1fsPqTYuLVfs9q9e7Ww+1MMsqxiN6yoo8PDEs9TIFBmqp9c0rXaR2YkmKbu8&#10;u76Y3F7I0rn8TEsf5+Xy4Dpsknj0KPtN17r3v3Xuve/de697917qnr55fyNf5fvz3oM1l94dUY/q&#10;PuXIpLPS959K0WM2XvR8oylkq934ulh/hW4kdtC1DZeilqjEvjp6umJDgV7JznvuxsEilMsI/wBD&#10;kqy0/on4k+WkgV4g9WDEdfPc/me/yd/lN/K/3hEex8fF2L0ZuPJy0HX/AMgtmY6tTZ+anbXNS7f3&#10;bj5jLLt/ONChlONq5ZI5gspoaqtjhmdJ25c5s2zmSL/Fz4cyirRMe4fNT+Ja+YyMagKjp1WDdVN+&#10;xR1br3v3Xuve/de6+lp/wlz+aOU+SvwBq+kN55aTK7++Hm56HrWCoqZ2qK6p6f3NQy5vqSWrkc3A&#10;ohT5fb9LGFCpSYynFy2q2PPuTtC7dvgvIRSO7Gv/AJuA0f8AbVWPzY9MuKHrZY9x51Tqi7/hR93B&#10;nuof5R/yNO2qqegyvZ9d130/JXU7skkGB3tvajXeNK2n6pXYamyGOlU8FKhv9YjT2/tEuuabfxBU&#10;Rh5KfNVOn9jEH8urJ8XXyxPeSvT/AF737r3XvfuvdWLfy5/5X/yh/mZdpSbE6I25Fjtnbdno37N7&#10;m3XHWUfXHW+Oqm1IMlkYEd63JzoGNBhaJXqZyC7CGljnqYSDf+ZNt5dtvHvWq7fBGvxufkPIDzY4&#10;HzNAdFgvHr6Jv8vH+Q58Ev5f2Owe4qHYtF3z35QxQT1/evb+Hx2bytFlo7SNUddbOqfPi9tRxvq+&#10;3lo0kyIjbxz5GpAB9wJv3O29b6zRs/gQHhHGSAR/TbBf517fRR0yWJ6up9hDqvXvfuvde9+69173&#10;7r3WCqpaaupqiiraeCso6yCalq6SqhjqKaqpqiMxT09RBKCrxupKujAggkEEH3sEqajBHXutV7+b&#10;Z/wmp6L+TG390d2fBvbu2uhPkdSQVmaq+ssPHS7e6W7jqUQzz42PDRhKTa+antakrqBYsfLL6a6m&#10;Rp3yEEl8re4d7t0i2e8sZ7c41nMkfzrxdR5g1YD4TjSbq9MHr54e99k7u623hufr7f8AtvMbP3vs&#10;rO5TbG7Nq7hoZ8ZnNvbgwtY9BlcRlaCpCyRTwTI8ciMOCP6e55hmiuIlngYOjgFWBqCDkEH0PT3S&#10;X9ude697917r3v3Xuvprf8JjfmvWfKT+XpQdSbvyzZPsr4gZ2k6frpKmYTZCt6srqFst05lKgA+m&#10;Onoo63btOLAmPEBmJZiTjr7jbONt343UQpHdjWPTWDSQfmaOf9P0y4oetjb2AOqde9+691CrMbjs&#10;iqLkKCirljJaNaylgqlRiLEoJ1ax/wBb3sMy/Cade6gf3Y21/wA89g//AD00H/Xv3bxJP4j+09e6&#10;+Pb/ADNIooP5kX8wWGGOOGGH5vfK6KKKJFjiiij74z6RxxxpYKqgAAAWA95W8u55fsCf+UeH/q2v&#10;SheA6JD7Oet9e9+690d7+WXFFP8AzIv5fUM0cc0M3ze+KMUsUqLJFLFJ3xgEkjkje4ZWBIIIsR7J&#10;uYscv35H/KPN/wBW2603A9fYS/uxtr/nnsH/AOemg/69+8UvEk/iP7T0n69/djbX/PPYP/z00H/X&#10;v37xJP4j+09e69/djbX/ADz2D/8APTQf9e/fvEk/iP7T17r392Ntf889g/8Az00H/Xv37xJP4j+0&#10;9e6cqSioqCLw0NJS0UOot4qSnip4tR+reOEAX/xt7qSWyTXr3Ur3rr3Xvfuvde9+69186X/hXv8A&#10;9vFeh/8AxSvYv/v8+wvc+e1X/JAn/wCehv8Aq3F07Hw61Tfcm9Ode9+691737r3X1O/+E2X/AG5m&#10;+JH/AFHfIT/4JrePvGr3C/5W26+yL/qzH0w/xdXo+wX1Xr3v3XuibfPv5pdbfy//AIq9pfJ3sto6&#10;yj2ViftNobUWsSjyHYPYuZDUey9i4qRg7B66r0mpmSKQ01JHU1jo0VPJ7N9j2i433c4tut8Fz3N5&#10;Kg+Jj9g4epoPPrYFTTr5FXyQ+Q/avyv7x7I+Qvde4pt0dk9o7kq9x7hyDmVaOlEtoMZgcJSSu/2u&#10;NxtJHBj8bRqxWCmhiiUkJf3lNt9hbbZZR2FmumOIUA/wk+pJqSfMknp8CgoOgR9rOt9e9+691737&#10;r3Wwx/KY/wCE+HyJ/mIQYPuXtWtyfx4+J1XLHU0W+shiln7B7Xo45P3oupds5ELH9k4UxHceRH2a&#10;swNJDkmjnhjAfNHPdhsJa0tgLi6HFQe1P9OR5/0Bn1K1B6ozgcOvoCfC3+Wj8LfgDtunwvxq6S21&#10;tfcDUK0Wc7SzcEe6O3d1goBUvn+wssr13ima8hx9G1PQxszeCliU6fcG7vzFvG+Sa9xmLLWoQYRf&#10;sUY/M1b1J6aJJ49Hw9knWuve/de697917r3v3Xugf7u+P3SHyU2NX9ad/dU7D7e2Jkg5n21v7beN&#10;3FQQVDIY0yOMNfG0lFWR3vBW0bxTxMA0UiMAQrs7682+YXFjK0TjzUkH7DTiPUGoPn14Ejh1pS/z&#10;T/8AhLBktnY3cneH8tiqzW68NQR1WXzvxY3Vk5ctuyhooVM1R/oa3lkWM2W8acx4PMyNXOFb7evr&#10;ah4qQy/y17lrMy2fMICk4Eyii/8ANxR8P+mXt9VAqenQ/ketLzK4rKYLKZLCZvG1+GzWHr6zFZfE&#10;ZWjqMflMVk8fUNSV+OyVBVqksE8EqPFNDKiujqVYAgj3LysrqHQggioIyCDwIPp051A97691737r&#10;3XJHeN0kjdo5I2V45EYq6Op1K6MvIIPII9+6919N7/hOv/NVqfnz8Z6jpjuLcJyXyl+NOLxGG3Vk&#10;clV+XL9qdYSf7jdn9nyNOfLUV0JQYncUt5CapaesmdXyaRrjpz9yyNj3H6y0WltcElQOCPxZPkPx&#10;J8qgfD0y60PWxZ7APVOve/de6rJ/nOf9uq/nl/4rlvz/ANw19iLlH/lZrL/mqvW1+IdfIp95T9KO&#10;ve/de697917r3v3Xuve/de6se/l4/wAq/wCXH8y3fM23egdmR0OxMDXQ0m/+7d6mtw3VmxfIiztS&#10;Vubhhmkr8m0To8OHxkM9WwdJJI4abXUIH9+5m2vl2HxL56uw7Y1y7fl5D+kaDyycdVLBePW+X8GP&#10;+E0n8vj4oUOH3D3Btj/Zwe36VIZ63cvcWNgbrOirgo80e2ulopZ8S1MSAQNwPlpg12SWMNoEJ717&#10;h77ujGO0b6SI+UZ7yPnJ8Vf9LpHy6bLk8MdbBG3Ntbc2fhMdtraWAwm1tuYinWkxOA25iqHCYTF0&#10;qfopsdisZHFBBGPwkUagf09gWSSSVzJKxZjxJJJP2k56p09+6de697917oD++vjR8fvlFsyp6++R&#10;HTnXnce0aiOdI8Tv3bGMzxxss6aHrsBkKqM1WNqwLGOtx88M8ZAZJFYA+1tjuN9ts3j2Ezwv6qSK&#10;/IjgR8jUdbBI4daO383z/hMdmOjdvbq+SH8vQbn3/wBaYOnrM7vj44Zeoqdydh7Kw9MjVVdmOr83&#10;Jqqtw46ljDGXE1nkykSJrinyRdkhmTlX3GS9kXb9+pHI2FlGFY+QccFJ/iHafML5uK9cHrTs9yx0&#10;51737r3Xvfuvde9+691vX/8ACQ/5n1WZ2x398Dt25Zp32eU+QXTlNUztJJBt7M19NtbtjA0flNo6&#10;emyMuEyUEEd7y19fKQPUTC3uptASSDe4h8f6Un2gEoftI1An0VR01IPPrdd9w/031737r3Xvfuvd&#10;fJ7/AJ8/yprvlj/NC+Su4o8k9ds7qLc83x367gEpmpKLbfT1XPtzMy46S5DQZDcP8by8brwwq7i4&#10;sfeTvJO2LtfLdvHSjyjxX+2TIr8wulfy6fUUXqnf2LOrde9+690Yb4ofGXsz5j/Inqf40dQ0MVbv&#10;3trdVNt3GTVflGMwePjgkye5N15t4QzpQYjG09Xk65o1ZxBBJ40d9KMg3PcbfabCXcbo0SJan1J4&#10;BR82JAHzPWiaCp6+sR/Lw/lv/HH+Wz0njOqOjttUs+5K6ix8vaPbuWoKT/SB2vuamiPny+4cmmp4&#10;aKOV5f4Zh4ZPtaKNisYeZ555sYd+5g3DmG8N1eN2iuhAe1B6Aevq3E/ZQBgkk56P97I+tde9+691&#10;737r3Xvfuvde9+690j9/dfbD7U2hnOv+zdl7V7C2Lueikx24tnb1wGL3PtjOUEvL0mVweaimpp47&#10;gELJGQCARyAfbsE89tKs9s7RupqGUkEH5EZHXutMz+ax/wAJZ9v5HHbl7z/lpLJhc5Sx1eZz/wAV&#10;NxZiSpw2aVVM9R/oX3dnJTLRVRILJgszUvTyFmWlraRUho5Jc5Z9ynVlsuYcqcCYDI/5qKOI/pKK&#10;jzByenFfyPWjlufbG5Nlbjzuz944DNbU3ZtjLV+B3JtnceMrcLn8Bm8VUtRZPD5nEZFI6imqaeZH&#10;imgmjV0cFWAII9zLHJHNGssTBlYAgg1BB4EEYIPr070x+79e624P+EhvQ+7dyfMfv35FfY1UXX/V&#10;nQ1X1vPlTFJHS1m/O0d4YrK4fFQTsAkphxmByk9SiEtEXpi4USpqi33UvYo9pgsK/qSya6f0UVgT&#10;+1gB659Om5DinX0LPcEdNdf/1tlf+fXU+D+X7nIr2+97X60prarX0VlTWWt+f81e3+x/Hs/5aFd0&#10;X/St1l59yKPX75xN/BY3h/4yi/8AP3WjBV/n3L9p5ddZd18+k5U/n2I7by6jzceJ6YZ/z7PbfoEX&#10;3n00zfU+zaHy6Cl3xPXDH42szGSx+Ix8LVFfla+kxtDAv6p6yuqFpqaFf8WdlUf6/tcHWNGkfAUV&#10;P2DPQdvJEhjaWQ0VQST6ACp6+rnsnbFHsnZu0tmY6wx+0dsYHbFCFXSv2eAxUWKpdK/gaIlsPeEd&#10;zM1zcSXD8ZGZj9rEk/4euV15cve3kt5J8Urs5+1mLH+Z6U/tnpN1737r3Xvfuvde9+691737r3Xv&#10;fuvde9+691737r3Xvfuvde9+691737r3Xvfuvde9+691737r3XvfuvdQcplMbhMZkc1mchRYnD4i&#10;hq8plcpkamGix+NxuPp2q67IV9ZUFY4oYYkeSWWRgqqCzEAE+7xxvK6xRAszEAACpJOAABxJOAOt&#10;qrMwVRUnAA4k9fOT/nEfzIsr8/fkPU02z8lXU/xw6iq8nt7p/Ct5qWLccplFPne0stRSaW+6y7RL&#10;9kkyK1NQJBEUjneqaXNH235Jj5Q2YNcqDe3IDTNx0+axA+iV7qfE9TUgLSaOW9kXaLOsg/XkoXPp&#10;6KPkPP1NfKnVQ3uRuhF1jf6e6t1STh1Al9pX6LpeoEntO3RdL1Ak/PtM3RfJx6hv7YbpDJ1Df8/7&#10;78e2G6Qv1Ff/AH3+29st0lfqM/to8ekj9C70P8eu6fk/2Rhuo+hOudydndg51i1JgduUYl+1o0kW&#10;OpzGbyVS0dJjsfAXX7nIV88NNECDJKtxcs3LcrHabU3u4yrFGvmx8/QDixPkACT5DpJIyqCWNB1u&#10;z/y4P+E2fS/R6YDtX5uT4TvztiH7fJ0XU1EJp+kdmVfEscGdhq0jm3VVxEASCsjixoJeM0dWFjqT&#10;AvM/uffX5a02IG3h4GQ/2rfZTEY+yreeocOi2ScthMDrZ/x2Ox+IoKLFYmho8Zi8bSU9BjsbjqaC&#10;ioMfQ0kQgpKKio6ZVjiiijVUjjjUKqgAAAe4qZmdi7kknJJyST5k9J+pnuvXuve/de697917r3v3&#10;Xuve/de697917r3v3Xuve/de697917r3v3Xuve/de697917r3v3Xuve/de697917r3v3Xuve/de6&#10;97917r3v3Xuve/de697917r3v3Xuve/de697917om38xXeMvX3wA+bu9qeQx1m2PiX8h8xjmDaD/&#10;ABWk6lyz4pQ/4LVPiUH8X9m2wRCffLOE8GniB+zWtf5dbHEdfG895Z9KOve/de697917r3v3Xuvs&#10;1/CHYMPVfwx+JXWkMH2y7B+NPRu0XisA/wBxt/rLGYyqklt9ZHljd5GPLMSTyfeJG8zm53e6uDnX&#10;NI37XJ6Tnj0aH2W9a697917r3v3Xuve/de697917r3v3Xuve/de697917r3v3Xuve/de697917r3&#10;v3Xuve/de697917r3v3Xuve/de697917r3v3Xuve/de6+Xz/AMKOf5gVT80PnrubrjaObau6M+Jl&#10;Rm+n9hwUs5fGZrfVLWpF3BvlFUlHaqytKuIpp43aOWixtLPHbzPqyP8Ab/YhtGyLcSik11SRvUL/&#10;AKGv5KdR9CxHl08goOtfn2Our9e9+691737r3W6d/wAJ2P5EuF7Hxu0vn/8ANDZkOW2VUPTZ341d&#10;J7ooPLjt3JBKJqHuTsDD1i6ajFFlD7dxlQhjrbfxCdHpPtBVRDz7zq9uzbHtD0cYmkByvrGp8m/j&#10;I4fCM1o27eQ63vQAAAAAAAAALAAcAAD3CnTXXfv3Xuve/de697917r3v3Xuve/de697917r3v3Xu&#10;tN//AIURfyKsL2btvfHz7+HezYsb2xt6mrt1/IrqLbFAI6TtLBUsbVmc7U2fh6JLJuWjQPVZqkhU&#10;DKwLJVIv8TjkGSlnkLnR7aRNj3Z6xNRYnJ+A+SMf4DwU/hOPh+FxG8j1oJ+5w6d697917r3v3Xur&#10;XP5MHz7r/wCXj87+re18plZqPp7e9VD1R35QmSQ0UvWG78jBDVbkmp1Nmm29WpSZ2FlHkZaWWnUh&#10;KiQMGObtjXftkltVFZU74j/TUHH+2FV/MHy6qwqKdfWrgnhqYYammmiqKeoijnp6iCRJYZ4ZUEkU&#10;0MsZKsrKQyspIINx7xeIIND0x1l96691Rd/wpN/7czfLf/qO+Pf/AME1s72NPb3/AJW21+yX/qzJ&#10;1ZPi6+WJ7yV6f697917r3v3Xuve/de62xP8AhPb/ACLKL5d1uJ+afy72zLN8Ztu5iUdTdX5WCWCH&#10;vzc2ErDDWZ3cUb6S+0cbVRtTvAvGVq45KeQ/Z09TFVxhz3zodqB2jam/xhh3uP8AQgfIf0yM1/CM&#10;8SCG3amB19D3H4+gxNBQ4rFUNHjMXjKOmx+NxuPpoaKgx9BRQrTUdDQ0dMqxxQxRqscUUahVUBVA&#10;AA9wMzMzFmNSckniT011L96691737r3Xvfuvde9+691737r3VKP89f8AlpYL+Yl8Mt1rtnb9PU/J&#10;PorF5zsfoTNU1Kr5nLV1BRCs3T1SZVGuSm3NSU4poIC6omSjoKhjohkVxhyVzE+wbuviNS3nISUe&#10;QrhX+1Can+jqHn1ZTQ9fKiZSpKsCrKSrKwIKkGxBB+hHvJnp/rr37r3Xvfuvde9+691npKSqr6qm&#10;oaGmqK2traiGko6OkhkqKqrqqiQQ09NTU8ILySSOQqIoJYkAAk+9EhQWY0A6919Hf+Qh/Il218M9&#10;o7X+Wfyq2pQ535e7rxkOX2ftLN00VZQfG3A5SlDwUNNSTBo23fUQv/uUyBGqgDGgpCpFXPVQBzvz&#10;rJu8rbXtjFbRTRmHGUjz/wCaYPwj8XxHyAZZq4HW0d7jbqnXvfuvde9+691737r3Xvfuvde9+691&#10;pn/8Kr/5Z+E3Z1pjP5kHVG3YaTffXk+39k/JGHF0qxtuzr7KVUW3tjdiV8dOLy12DrpaXD1U7K0k&#10;lBU05kdYMYg9y37ZcxPFcHl+6aqSVaKv4WGWQfJhVgPJgfNunEbyPWhH7m7p3r3v3Xuve/de6sc/&#10;lEd6T/HL+Zj8Le0UrWx+Pp+9tn7I3LV+UxRQbO7XqG6r3jPUfho4sZmaqZlP10D6GxAf5qshuHLt&#10;5bUqfDZh/pk71/mo6qwqp6+vh7xW6Y697917oo/8wD/sg75s/wDio/yR/wDfN5n2abH/AMluz/5r&#10;xf8AVxetjiOvjV+8telHXvfuvde9+691737r3V8n8jn+TXub+Zz25V737JTM7V+IHUmao4uzd00J&#10;loMl2LuRY48jT9RbHyVvRUzQPFPmq+K5oKOSMjTU1dISCec+bY+XLUQ29Gu5R2A5CDhrYelcKPxH&#10;5A9UZtPX07esesOvel9gbT6r6o2dgOv+uti4al2/tLZ+18fDi8Hg8TRraKlo6SAAXZi0k0rlpJZG&#10;eWV3kdmOOdzcz3k7XN05kkc1Ziakn/V+zgOmel37Y691737r3Xvfuvde9+691737r3RJP5hnwe6x&#10;/mF/FXsn419lUtHBLuLHS5brveMtItTkOtu0cTSytszfOKYWkH207mGuhidDVUM1VRswSob2cbDv&#10;NzsO5x7hbn4TR18nQ/Ep+0cPRgD5dbBoa9fIL7U6z3n0v2Z2B1D2Lh5tv7+6w3nuXYO8sLOdT4zc&#10;u08vNg8zSCSwDqk8DiORfS62dSVYH3lVbXMN5bR3dudSSKGU+oYVH8ulHHpBe3+vde9+691737r3&#10;Xvfuvdbu3/CeH+Q3hdxYbZXz/wDmtsuLLY3JCi3P8aOjd048SY2uoQRVYjufsTDVq6amGf0z7axd&#10;Qhikj05KdJEkowId5952eN32LZ3oRUTSA5B840Pl6ORn8I8+mnbyHW8sBbgcAcAD3DHTfXvfuvde&#10;9+691737r3Xvfuvde9+691rv/wDCjL+WfhPmz8Odw94bG29A/wAlPitt3Nb82jkqClH8X3v1fi4m&#10;zHY3WVa8IMlSFpEnzGFh0u610Bp6fxjI1Jce8gcxPs+7LZzN/i9yQrDyVzhH+We1v6JqfhHV0ahp&#10;18xP3kZ091737r3XvfuvdLjrDsHcHUvZXXnau06g0u6us987S7B2zVK7xtTbg2Zn6fceGqBJH6lK&#10;VNNG2peRa49s3MEd1byW0uVkVlP2MCD/ACPXuvtT7B3nhuxti7L7C27L59v782ltzeeCmJVvNht0&#10;YeHN4yXUnB1QTobjj+nvEGeF7eZ4JPiRip+0Gh/mOk3St9tde6Jz/MT/AO3fnzp/8U5+Tn/vlM37&#10;Nth/5Ltl/wA14f8Aq4vWxx6+Nz7yz6Ude9+691737r3V9n/CZz/t8V8bf/DW78/98RuH2CPcT/lU&#10;7j/TRf8AVxeqP8PX1IPeNvTPXvfuvde9+691737r3Xvfuvde9+691737r3Xvfuvde9+69183v/hW&#10;7/28264/8U56u/8Afrb795A+1v8Ayrsn/Nd/+OR9PR8OtXf3JHV+ve/de697917r61f8jD/t0n8G&#10;f/EOj/3rMn7xd50/5Wm9/wCan/Po6Yf4j1bD7DHVeve/de6Su+/+PI3l/wCGruH/AN1E3t2H+2T/&#10;AEw/w9e6+I77zE6U9e9+691737r3XvfuvdWG/wAs7+XH3N/Mz+R+H6P6vRsDtfFx024u4O1K6hmq&#10;9v8AV+wlqxT1OWqo0KCqyVW2qmw2LWVHq6i+p4qaGqqach5i5gtOXdvN5c9zHEaA5dvT5AcWPkPU&#10;kA6YhR19Uz4X/Cb49fAfpDb/AEP8c9l022NsYtIqrcGeq1p6venYe5zAsOQ3pv8A3DHHG+QyVSR+&#10;oqkMEYSmpIaelihgjxo3feL/AHy8a93B9THgPwqPJVHkB+08SSST0wSSano2fsr611737r3Xvfuv&#10;de9+691737r3XvfuvdaY/wDwqQ/lR4Pdewqv+ZN0btmCh33sf+E4r5Q4XDUixjeWyJpIsHt7tl6a&#10;mF3yWElamoMtLoYzY54qiVo0xjmWXPbbmd4pxy9etVHqYSfwtxKfY2Svo1R+LDiN5HrQr9zb0717&#10;37r3XvfuvdDN8c+58/8AHPv7pXvzazTfx/prtLYnZeNhhlMRrZtmblps8+Mla4Biq0gamnRvS8cj&#10;IwKsR7SbhZpuFjNYy/DMjIf9sCK/lx60RUU6+0XtrcWH3dtzAbs29WR5HAbnwmK3Fg8hDzDX4fNU&#10;MeSxlZEf9TLDKjr/AIH3iJJG8UjRSCjKSCPQg0PSfp790691737r3XvfuvdfFV+RH/ZQHef/AImL&#10;s3/3ta73l9Yf7gw/800/46OlPQO+1fXuve/de6H74n/9lTfGr/xP/Tf/AL8XHe0O5/8AJNuP+aUn&#10;/HD1o8OvtHe8ROk/Xvfuvde9+691Xh/NR+cGJ/l6/B/uf5HSyUMu9sbiE2d07hq4JLFuDuDeSvi9&#10;k0klI9hPT0UnlzOQhDAtQ0VVpOoD2fcs7M2/bzDt+dBOqQjyjXLfYT8I+ZHW1FTTr5Du5ty5/ee5&#10;Nwbw3XmMhuHdO683ldy7lz+WqZKzKZzP52vkymZzGSq5SXlqKmolkmmkYks7FjyfeVEcaQxrFEAq&#10;qAABwAAoAPkB0o6ZPd+vde9+690suuuvN8dt782h1h1ptjL707A39uHFbU2dtPA0zVmXz+4c3WLQ&#10;4zGUMAsC8krqNTsqKLs7KiswZuLiG1ge5uGCRoCzMeAAySevdfUK/kv/AMl3qz+WV1fQ7z3nRYPf&#10;vzE35goR2Z2aIUrqPY9JXRpPU9X9Wz1CBqfGU7AJkMgipPlJk8suimSlpKbHDm7m+55juTDCSloh&#10;7E4Fqfjf1J8hwUYGaksM2rq9D2C+q9e9+691737r3Xvfuvde9+691737r3XvfuvdBv2/0/1l371r&#10;vHp7uTZWC7D6z39hqjA7t2huSkFZi8tjqizi4BWSGeGRUnpaundJ6edI54JI5o0dVFpd3NjcJd2j&#10;mOSM1VhxB/zeRBwRg468DTPXyx/5zv8AKh3l/K6+RgwGLly+6/jd2q+Uz/QvYmQjV6xqCjlRs111&#10;u6ogVYv45gzPCksqKqVlLJT1kaRNLPTU2SvKPM8PMm362otxFQSoPXydf6LUP2Go8gS+rah1Tn7F&#10;nVuve/de63F/+EdlbuCP5IfMjHUwn/urVdIbBrcyy6/thuCg35LBtkS29Os01TlvHc3sHtxf3E/u&#10;wI/3faMfiEjU+wrn+YXpuTgOt/X3B3TXVW/8534i7m+bf8t/5H9HbBoXyfZjYDD9h9Z4uIA1Oa3n&#10;1juCm3tR7ZoVaympzNNR1WGptZVRLVIzMoBYCXlHdY9n5gt72c0jqVc+iuCtT8lJDH5Dqymh6+SH&#10;WUdXjquqx+Qpamhr6Gpno62irIJaaro6umlMNTS1VNMFeOSN1ZHR1DKwIIBHvKMEMAymoPA9P9R/&#10;e+vdWL/yv/5cvaf8zP5Qbd6K2I9Rt3ZmMii3V3P2c9GarHdb9c0tYlPX5JY3KpUZStdhRYbH6gZ6&#10;lwzlKWGqnhIOZN/tuXdta9n7nPbGnm7+Q+QHFj5D5kA6Y0Fevq5fFz4udJfDbpLZnx++P2zKLZXX&#10;OyaEQUlLCEmy2dy0yL/Ft2bsy2lZMhlshIvmra2b1O1lUJEkcaYybluV5u1499fPrkf9gHkqjyUe&#10;Q/y9MEkmp6MH7Qda697917r3v3Xuve/de697917r3v3Xuve/de60mv8AhV9/Lbwk+19tfzJerNvw&#10;UOfxOS291n8mocbSrEmbw2VZMJ1j2hkfEFX7mjq/BtquqHLSTx1OKQaUpGJmH2x5hcSty9ctVSC8&#10;NfIjLoPkRVwPKjevTiHy60WPc0dO9e9+691737r3Wz1/wlB+QlT1h/MezvSdVXNHgPkx0vu/b0ON&#10;LlYqnfPWEf8ApN27kGF7F6fEUW5IUBH/ACkMR9OY49zrAXPL63gHdbyKa/0X7CPzYp+zqkgxXr6S&#10;XvH3pnr3v3Xuve/de697917r46n8zn/t5P8AzCf/ABeL5Y/+/wCs/wC8sOXP+VesP+eeD/q0vShe&#10;A6I97Oet9e9+690eH+WN/wBvJ/5e3/i8XxO/9/1gPZNzH/yr1/8A888//VputNwPX2K/eJ/Sfr3v&#10;3Xuve/de697917r3v3Xuve/de697917r3v3XuvnS/wDCvf8A7eK9D/8Ailexf/f59he589qv+SBP&#10;/wA9Df8AVuLp2Ph1qm+5N6c697917r3v3Xuvqd/8Jsv+3M3xI/6jvkJ/8E1vH3jV7hf8rbdfZF/1&#10;Zj6Yf4ur0fYL6r1737r3Xzif+FS/8wKq+Q/y9x3xA2NnGn6j+JRkpt0Q0cxNBuPv7PUStu2tqPG2&#10;mX+71DJBgoFkTXT1ZyyqSs3uf/bXYhYbUd1mX9W64eoiHw/70e4+o0+nTyCgr1q0+5K6v1737r3X&#10;vfuvdbYv/Cer+RhRfLquxPzV+XG2ZJ/jPtrNSjqXrDLQPFT997owVaYK3ObihlAMm0cZVRtTvAvp&#10;ylXHJTyH7OnqYqqMOe+dDtSnZ9qb/GWHe4/0IHyH9MjNfwjPEgijtTA6+h7Q0NFjKKjxuNo6XH47&#10;H0tPQ0FBQ08VJRUNFSRCClo6OlgCpFFEiqkcaKFVQAAAPcDMxYlmNScknz6Z6le9de697917r3v3&#10;Xuve/de697917r3v3Xuve/de61af5/v8jDb/AMxtmbo+XnxY2lS4n5cbMxMuW3vtDA0cdNT/ACP2&#10;xh6TVUU0tFTKA28KOnj/ANxVYo15CNBjqjyP9lLTSVyNzpJtMy7Vub1tXNFY/wChE/P/AH2T8Q/D&#10;8Q8wbo1MHr5xs0M1NNLT1EUsFRBLJDPBNG0U0M0TFJYpYnAZWVgQykXB4PufwQRUdPdY/fuvde9+&#10;690ej+W381t2fy/fmT018mdtyVtRh9q7giw/Zu3KJ7HeXUu5JExnYG2WhZljkmeiZqrHGa6RV8FJ&#10;UEEwj2S8w7PFvu0zbdJSrCqE/hcZU/twfVSR59aIqKdfYC2hu3be/tp7X31s7MUe4do7127hN27V&#10;z+OkMuPzm29x42LMYPMUMpA1Q1NLNFNE1hdWB94qSxSQStBKNLoSrA8QQaEH7D0n6UXtvr3VZP8A&#10;Oc/7dV/PL/xXLfn/ALhr7EXKP/KzWX/NVetr8Q6+RT7yn6Ude9+691737r3XvfuvdXc/yVv5PG+f&#10;5ovclXld0S5nZHxR6qylB/ph7FoI1p8nuDJSxrXUvVfXlTVRyQvmKyErLW1RSSPGUjrUTI8s1FT1&#10;QO5v5sh5btAsdHupQfDQ8AOGtv6I8h+I4GASKs2nr6f/AEn0h1N8cusNo9MdH7D2/wBbdZbFxcWJ&#10;2ztLbVGKSgoqdPXPVVEjFpqqsqZC1RW11XJJUVM7vPUSyTO7tjheXl1uFy93eOZJHNSx4n/MBwAG&#10;AMAU6Y6FT2m691737r3Xvfuvde9+691737r3XvfuvdfO7/4U6/ypMH8Ye0sT84uhdswYTpbvzdFR&#10;he2tq4WkWDEded318E2YTO46lpwFpsZuqGGqqTEq+OnyMFQAyJW0sCT17c8zvuVsdmvmrNAtUY8W&#10;jGKH1KYHzUj0J6dRq4PWpv7k/pzr3v3Xuve/de6tX/kjfIif4y/zR/iBvx65qLAbo7Qx3Te8A8xh&#10;oZds91Qv1nUT5Q8AwUFTkqXKm/CvSo/9n2GecbAbjy3dwUqyoZF9ax9+PmQCv59VYVXr62vvFzpj&#10;r3v3Xukvvjc9NsnZe7951qh6PaO18/uerQtpD02AxM2VnUt+LrERf27DGZpkhHF2A/aade6+Jjn8&#10;5lNz53NblzdU9dmtw5fJZzL1sn+crMplqx6+vqpP9qklkdz/AIn3mFGixIsaCgUAD7BgdKemn3br&#10;3XvfuvdbdH/CQLqjBbk+YHyY7fyVLDVZbqzobEbZ240yBzjqztDecbZDKUt/0TCkwU1IHHPiqJV+&#10;jn3FnurdPHtVvaKaCWUk/PQuB+1q/aB03Jw6+hJ7gnprr3v3Xuve/de697917r3v3Xuve/de6979&#10;17r3v3XutbX+fB/I72n8/NhZz5G/Hnb+M2580diYJqkwUMdLjMf8iNu4Wlumyt1SeiMbgggTxbfz&#10;MpBayY6tf7U08+PkHkrnKXY512+/YtZufPJiJ/Ev9GvxL/thmoa6tTB60ofgR/Jf+c/z67Dg27s/&#10;qjc/VfWmLzcmL7A7u7Y21mtqbI2cuPqzS5yjx9PlY6epzmXp2R4v4Pi1eRZtC1klHCXqI5g3vm7Z&#10;djg8SWUSyEVWNCGZq8K0qFU/xN5cKnHThYDr6cHwO+DvSn8vT447Q+N/R2OnXB4NpszuvdmUSA7n&#10;7H35k4Io9xb73VUU4CtVVfhiiihT9umpoqekhAhgQDHTe95vN+3B9wvTlsKo4Io4KvyH8ySTk9Mk&#10;kmp6OR7Ketdf/9fY9/n/ALyL8DKZU/TJ3j14k3qK/tjE5mQcfn1qvH+x/HsQ8sf8lP8A2p/wjrMj&#10;7jAU+9jk+W23VPt8S3H+CvWj1V/n3Ltp5ddWd18+k5U/n2I7by6jzceJ6YZ/z7PbfoEX3n00zfU+&#10;zaHy6Cl3xPRjPhXs/wDv/wDMX4rbLaLzQbl+RPTWKrktqC4yp7Cx4ykrL+VjpvK7D+gPtNv1x9Ly&#10;/fXHmkEpH2+G1P506jznq7+g5R3S8rQx2tww+0RNp/aaDr6hfvDTrmN1737r3Xvfuvde9+691737&#10;r3Xvfuvde9+691737r3Xvfuvde9+691737r3Xvfuvde9+691737r3Xvfuvde9+691qrf8KL/AOY6&#10;+wdpR/A3qHPeHeHYGKpM18g8tjKi1Tt7r+uUVWB63M8B1R1OeAWsycZKsMaIYmWSDJNpn72Y5KF3&#10;cf1t3FKxwkrbgjDSDDSfMR/Cp/jqcFOh9yZsvjSfva4HahpGD5t5t9i8B/Sr5r1pa+8nOpN69791&#10;7rG/091bqknDqBL7Sv0XS9QJPadui6XqBJ+faZui+Tj1Df2w3SGTqG/5/wB9+PbDdIX6iv8A77/b&#10;e2W6Sv1cX/LG/kw/Ib+Yll6LelYtX078ZqGvMWc7iz2Kllqd0faT+KuwXVOCqTF/FqsMrwzV7OtB&#10;SMHEs0tRGKOUA83c9bZyyhgWk92RiIH4a8DIfwjzA+JvIAHUCu6uUh7eLen+fr6A3w++EHxu+C3W&#10;lP1j8duv6Ha9DLHSybo3ZXeLKb+3/lKaMoM1vjdciLPWTamkaKBRHS0wdo6Snp4iIxjbve/7pzBd&#10;G73OQufwqMIg9EXgB88k8WJOeiaSR5G1Oeja+ybqnXvfuvde9+691737r3Xvfuvde9+691737r3X&#10;vfuvde9+691737r3Xvfuvde9+691737r3Xvfuvde9+691737r3Xvfuvde9+691737r3Xvfuvde9+&#10;691737r3Xvfuvde9+691737r3XvfuvdVhfzpcjJi/wCVP88KmKTxNL8ed5Y4t6uY8usWJlj9P+rS&#10;dk/pzzx7EfKC6uZrIH/fqn9merL8Q6+Rh7ym6f697917r3v3Xuve/de6+3xhMZFhcLiMNAqrBicX&#10;j8ZCqklVioKRKWNVJA4AQW4H+t7w4di7lz5kn9vSbp091691737r3Xvfuvde9+691737r3Xvfuvd&#10;e9+691737r3Xvfuvde9+691737r3Xvfuvde9+691737r3Xvfuvde9+691737r3XvfuvdV6/zVvlq&#10;fhF/L/8Akv8AIfH1q0O8NtbAqtudZyak8w7R7AqotjbAq4IG5mFDkshBkqiNeft6aZiVVSwPuWdr&#10;/fO+29gwqjNV/wDSL3N+0AgfMjraipp18gKeeeqnmqqqaWpqamWSeoqJ5HmnnnmcySzTSyEszsxL&#10;MzEkk3PPvKsAAUHSjrF7917r3v3XuroP5Fv8tk/zH/mpgdt71xlTUfHjpWnoO0O+6lfNFTZjDU2Q&#10;8W1esxVxWKTblro2p5QsiSDHQZGaFxLAlwjzpzD/AFf2dpIT/jE1Ui+Rp3P/ALQZ/wBMVBweqsaD&#10;r6r+NxuOw+OoMRiKCjxeJxVFS43GYzHUsFFj8djqGBaWioKCiplWOGGGNVjiijUKigKoAAHvGVmZ&#10;2Luak5JOSSfM9MdTfeuvde9+691737r3Xvfuvde9+691737r3Xvfuvde9+6914gEEEXB4IPIIP4P&#10;v3XuvmJf8KNP5ZtB8Efl7H2n1Tt9MR8cflLJnd67Px2OpfDh+v8AsiiqY5+yOuqWKBRFTUflqoMv&#10;hoAERKaqekgQpj3b3kbyBzE297V9NdNW4tqKxPFk/A/zOCrfMVPxdPIainWvB7HnV+ve/de69791&#10;7r6q3/Ce/wCXs/y9/li9K5DcGUfKdh9DtW/HLsCeol8tXUVfWtHS/wByclUyOfJLJVbWrMHLUVEl&#10;zLU/cEszBj7xn572obVzHMsYpHP+qv8At66h+ThqDyFOmHFG6u29g7qvVF3/AApN/wC3M3y3/wCo&#10;749//BNbO9jT29/5W21+yX/qzJ1ZPi6+WJ7yV6f697917r3v3XurKv5S3wEzH8yD5s9afHsPW0HX&#10;lGtT2N3fuGgbx1WA6g2hWUw3I1HNyY6vJ1FTQ4Kgm0OIqquhmdGijf2HuaN8Tl/Z5L/jIeyMHzka&#10;tPyABY+oUjj1pjQV6+t1sjZO0uttm7V692Ft7F7S2Rsfb2H2ntHa+EpUosPt/bmAoI8XhsPjKSPi&#10;OCnp4o4o1H0Ci9zz7xbmmluJmnnYu7ksxOSSTUk/aek/So9t9e697917r3v3Xuve/de697917r3v&#10;3Xuve/de6+SH/Ov+NVH8Uv5nvy06vwlCMftHK9hntbZNPDAtPQU+2O48VT9l0+KxUS2ApcXUZOpx&#10;EQ/H2hFza5yk5P3E7ny5a3LmrhdDetYyUqfmQA359Pqar1Vf7EvVuve/de697917rbh/4S0fyxsV&#10;372/nfnr3FgYcp1n8dtzQ7d6WwmTp0noNz98Q0MOZqN1zwTXWSDaVHU0lVS6ksclV0s8cgfHyIYt&#10;9yuY2sbRdktGpJcCshHER1pp/wBuQQf6II/F027Ux19Cv3BHTXXvfuvde9+691737r3Xvfuvde9+&#10;691737r3QR9+9N7W+RHR3b3Q+94hLtLuLrbefW2fPiSaWmx28tv1GBmyFIr2tUU3nFRTuCGSVEdW&#10;VlBCqxu5bC8ivYfjidXH2qQafYeB+XXhjPXxd98bOzvXe9d4df7opTQbm2NuncGztxUJ1Xo87tnL&#10;TYXL0p1AG8dRBInIB4+nvLuGVLiFJ4jVXUMD8iKj+R6U9Jf2517r3v3XunDEZWvwWWxecxVQ9JlM&#10;NkaLK42rjNpKWvx1StXR1EZ/1SSIrD/Ee6uqupRsgih+w9e6+2hsLdVLvvYuy970QVaPeW09ubqp&#10;FQ6kFLuHDw5eAKxvcBJhY394ezxGCZ4TxRiv7DTpN0rPbXXuij/zAP8Asg75s/8Aio/yR/8AfN5n&#10;2abH/wAluz/5rxf9XF62OI6+NX7y16Ude9+691737r3Q/fFf45b++XPyK6e+NfWMMT717i3vidn4&#10;qqqVZ6HC0tU5qs9ufKLGQ5o8TjoqvJ1vju/ggk0BmsCh3PcINqsJdxufgiUsfU+gHzY0A+Z60TQV&#10;6+wD8Svi51X8MPjx1d8a+msSmL2N1htumw9PUvFDHlNy5qQmr3LvPcUsACy5LMV8lRkK6QAL5ZWW&#10;NUiVEXFTdNyud3v5dwuzV5DX5AeSj5KKAfIevTBNTXoxvsv611737r3Xvfuvde9+691737r3Xvfu&#10;vde9+69181P/AIVT/Gqj6Y/mSU3buCoBSYD5RdTbX7CyDwwrBSDsLZ0knW+76enjQadUlHjsLkql&#10;xy89ZI7DUxZshfbPcTecvfSuatbOVH+lbvX+ZYD5AdPIcdaz/uROr9e9+691737r3V6//Cf/APlo&#10;UX8xP5lxVnZGJXJfHD43wYDsnuejnQPRbwr66vmj656rqrG4iztXQ1k9eCtnx1BXwq8c0kLAF888&#10;xHYNopbmlxcVSP8AogDvf/aggD+kynhXqjtQdfUvpqano6eCkpIIaWkpYYqalpaaJIKemp4EEUME&#10;EMQCoiKAqqoAAAAFveNZJJqck9M9Zveuvde9+691737r3Xvfuvde9+691737r3XCSOOaOSGaNJYp&#10;UeOWKRFkjkjkXS8ciNcFSCQQRYj37hkde6+Ot/Mp+N9P8Rvnp8rPjxjaN8ft3rvuLc8WyqKRCklP&#10;13uaVN59bxuD9SMDkcddhw36gACB7yw5e3A7rslrfsatJGNX+nHa/wDxoHpQDUV6I/7Oet9e9+69&#10;1737r3X14f5OG/5ezP5WnwQ3PPOamem+OHXuy5p3OqSWXrTG/wCjeRpX+rPqxJ1seS1yeSfeK/Nk&#10;At+Zb2MY/VZv97Ov/n7phviPVlfsPdV6Jz/MT/7d+fOn/wAU5+Tn/vlM37Nth/5Ltl/zXh/6uL1s&#10;cevjc+8s+lHXvfuvde9+691fZ/wmc/7fFfG3/wANbvz/AN8RuH2CPcT/AJVO4/00X/VxeqP8PX1I&#10;PeNvTPXvfuvde9+691737r3Xvfuvde9+691737r3Xvfuvde9+69183v/AIVu/wDbzbrj/wAU56u/&#10;9+tvv3kD7W/8q7J/zXf/AI5H09Hw61d/ckdX697917r3v3XuvrV/yMP+3SfwZ/8AEOj/AN6zJ+8X&#10;edP+Vpvf+an/AD6OmH+I9Ww+wx1Xr3v3Xukrvv8A48jeX/hq7h/91E3t2H+2T/TD/D17r4jvvMTp&#10;T1737r3XvfuvdPO3Nu53d+4cDtPa+Jr89ubdGZxe3du4LF08lZk81nc3XJjcRicdSRAvLPU1EscM&#10;MaglnYKOT7pJIkUbSyEKqgkk8AAKkn5Ade6+tZ/KH/lybR/lp/D7ZnUEFJjKzuLdsFDvr5Cb0owk&#10;8u5OzMlQr91h6PI2DSYnAxt/CcSgCo0cclWY0qKyoL4u81cwS8w7q92SRElViX0QHjT+Jvib9nAD&#10;phjqPVo/sN9V697917r3v3Xuve/de697917r3v3Xuve/de6SW/tjbV7P2NvLrbfWHpdxbJ7A2ruD&#10;ZW78BXLro81tjdOJlwmdxVUo+sdRSzyxPbmzcc+3YJpbaZLiE6XjYMp9CpqD+RHXuvjT/Lf4/Z34&#10;p/J3vr44bjklqcl0x2nvLYKZGZBG2bxOCzMtPt/cSIALR5LH/bV8Q0j0TLcA8DLXa75Nz22DcI+E&#10;yK1PQkZH5Go/LpQDUV6Lx7X9b697917r3v3Xuvru/wAm3tGbuL+Vr8GN61VS1ZVxfH3Zuxq2rdtc&#10;tTXdURydV1088huWleXCu0rE3Lkk8k+8WObbYWnMt7CMDxWb8n7x/wAe6Tthj1Zf7DvWuve/de69&#10;7917r4qvyI/7KA7z/wDExdm/+9rXe8vrD/cGH/mmn/HR0p6B32r691737r3Q/fE//sqb41f+J/6b&#10;/wDfi472h3P/AJJtx/zSk/44etHh19o73iJ0n697917r3v3Xuvn6/wDCub5f1G+PkZ0p8LtuZR22&#10;z0ZtAdq9iUVPNaCp7P7Ng8O2aLJU9zebE7chjqqV7D0ZqYc/ic/azahDt827yDumbQh/oJxp/pnw&#10;f9IOnYxivWn77lbpzr3v3Xuve/de63y/+Eqv8sTHbX2RkP5kvcG3Y5t373/j2y/jJQZWlBfbeyaa&#10;aXBb67RpYqhSUq8zUpUYXHTqEeOhhrGUyQ5JSIT9zOY2kmHL1o3YlGmI824qn2KKMR/ER5r007fh&#10;HW6D7iLpvr3v3Xuve/de697917r3v3Xuve/de697917r3v3Xuve/de6r/wD5nPwR2V/MW+HnaHxy&#10;3NFj6PdGQx7bp6f3hWwLI+w+3dvU0s2ztwxyhWdKaV3kxuVWL1yY+qqolIZ1ZT3lze5tg3aPcI6l&#10;QaSL/Eh+Ifb5r/SAPW1NDXr5DG9Nnbn673huvYG9sLW7b3lsbcmc2fu3b2Sj8ORwO5ttZOXDZ3DV&#10;8QJ0zUtVDLDKtzZlIv7yohljuIlnhOpHAZSOBBFQR9o6UdOfWvWfYfce+dt9ZdU7K3N2J2DvDJQ4&#10;jbGzdn4auz24c3kJrlaegxmPR5H0qGkkfTpjRWkdlRWYVuLm3tIWubpxHGgqWYgAD5k9e6+oR/Ia&#10;/lXZL+WT8XMzF2h/Daj5K9+ZLCbx7lGLqabI0GzqHA0U9Nsfq2hy1IWhrP4OlbX1FbVws0UldWVK&#10;QSTU0VPM+N/O3My8x7kDbV+ngBWOuC1ficjy1UAA46QK0JI6YZtR6vM9gzqvXvfuvda6P80T/hOV&#10;8X/n5ujcHd3Vu4pfjH8kNwSTZDc25cBgIM91r2ZmJLyzZXfuxI5qN4cpUPYT5rFVcMkhZ56ymr5y&#10;GA+5b5/3LY41s7lfqbdcAE0dB6K2cDyVgfQFR1dXIx1qm9u/8Jbv5sXXWUqqTY+w+pO+sZHI/wBr&#10;mOte49o7fWop73ieag7lk2tNHJptrjVZAGuFdxZjJtr7k8sXCgzO8B9HjY/zj19X1r1uv/yTP5bN&#10;D/LX+GG19ibow+Pp/kP2kaPsb5FZemqMfk5ot5VlKUxHX9Pmca80M9DtiicY6I01TLTSVZr62nYp&#10;WEmH+cOYW5h3dp4yfAi7Ihkdvm1D5uc5AIGkHh02xqergfYU6r1737r3Xvfuvde9+691737r3Xvf&#10;uvde9+691737r3RZvmf0Di/lP8TPkX8d8rTRVEfb3T++tl41pQh+w3LksDN/dHMw+X0iWgyq0dbA&#10;zCwkiUkED2Y7RfNtm6W9+v8AoUisfmAe4fmtR+fWwaGvXxkJ4JqaaamqIpIKinlkgngmRopoZonM&#10;csUsbgFWVgQykXB4PvLgEEVHSjrH7917r3v3XurHv5QHYk/Vv80P4H7rgnalFR8murtlVdQr+MRY&#10;vs7cEfWmXaV/xH9rl5vL/tGoH2H+a4Bc8t3sR/3y7fmg1j+a9ab4T19e73it0n697917r3v3Xuve&#10;/de6+Op/M5/7eT/zCf8AxeL5Y/8Av+s/7yw5c/5V6w/554P+rS9KF4Doj3s5631737r3R4f5Y3/b&#10;yf8Al7f+LxfE7/3/AFgPZNzH/wAq9f8A/PPP/wBWm603A9fYr94n9J+ve/de697917r3v3Xuve/d&#10;e697917r3v3Xuve/de6+dL/wr3/7eK9D/wDilexf/f59he589qv+SBP/AM9Df9W4unY+HWqb7k3p&#10;zr3v3Xuve/de6+p3/wAJsv8AtzN8SP8AqO+Qn/wTW8feNXuF/wArbdfZF/1Zj6Yf4ur0fYL6r0Wb&#10;5m/I7B/ET4p/ID5LZ9KeopOm+rt1bzocdUv44s5uWjx7QbP20ZLrZsnlpaLHodQ9Uw5Hsx2jb33X&#10;c4NuTjM6qT6CvcfyWp/LrYFTTr41+8d3bk7A3furfu8svV5/d+9tyZzd26s7Xv5K7N7k3Jk5cznM&#10;vWyC2qWpqppZpGtyzE+8tIoo4IlghGlEAVQOAAFAPyHSjpOe3Ovde9+691ZZ/KX/AJf+e/mQ/NPr&#10;joGP+IUHW9AZOwe8tz48Mk23Oo9r1cB3AKSqAYQ1uVmmpcJjZCriOqrIpnRoopLB7mjfE5f2eS+w&#10;ZD2xg+btw/JcsfkCOJ60xoK9fW32PsjaPWmzNqdd7A29i9pbH2Nt3D7T2htfCUyUWI2/tvb9BHi8&#10;Nh8bSpwkNPTxRxRr/Qcknn3i5NNLcTNcTsXdyWYniSTUk/aek/Sp9tde697917r3v3Xuve/de697&#10;917r3v3Xuve/de697917r3v3XuvnQf8ACob+WZj/AIy/IPDfNLqHb0eL6b+UGdyFJ2Ji8ZSiHFbL&#10;+QSU0mZytTGkSqkMG7aSOoy8UY1H76myrkpHJBGJ99t+Ym3GwOz3TVmtgNBPFouA/NDRf9KV+fTq&#10;NXHWql7kzpzr3v3Xuve/de6+mJ/wl3+XtR8iv5dFN07uXKPkN9/EbeFR1XJ9zN5q6brDPQvurqqt&#10;mN/TDTxPksBSJYaYcUg5+px39yNqFhv5u4xRLpdfy1jtf9uGPzbplxQ9bJHuPuqdVk/znP8At1X8&#10;8v8AxXLfn/uGvsRco/8AKzWX/NVetr8Q6+RT7yn6Ude9+691737r3Q8/F746di/Lf5B9SfG7qehW&#10;u352/vLGbSwzTrK1BiYKlmqc3ubMNAGdKDE4+KqyeQkRWZKanlZVYgAoty3C32uwl3C6NEiUsfU+&#10;gHzY0A+ZHWiQBU9fX3+HHxO6p+EPxw6w+NHTeMWi2f1xgYqGbKTQRRZjeG5qs/d7p3zuSWLiTIZa&#10;tearqCDoj1LBCEgiijTFTdt0ut53CTcbs1eQ1p5KPwqPkowP2nJPTBNTU9Gc9l3Wuve/de697917&#10;r3v3Xuve/de697917r3v3XuigfPv4r4L5rfDj5CfGTOU9FLN2j1xm8btSsr1U0+C7ExcYz3W25GZ&#10;uVGPztLj6t9JBZI2QkBj7Ndj3N9n3aDcUr+k4LU80OHH5qSOtg0NevjgZTGZDC5PI4bLUc+PyuJr&#10;qvGZOgqozFVUOQoKhqWto6mJuVkikRkdT9CCPeWasrqHU1BFQfkelHUH3vr3XvfuvdOmCzWT23m8&#10;PuLC1clBmcBlcfmsTXQm0tHk8VVpXUFXEf8AVRyxo6/4j3V0WRDG4qGBBHyOD17r7X/WG96LszrT&#10;rzsjHKqY/sHY20t70CIdSrRbrwFPnqVVa5uAlQoBv7w+uYTb3Elu3GNmU/7Ukf5Okx49Ln2z17oH&#10;fkTi6vN/H7vTC0CNJXZfp3s3F0SILu9XX7KrqSmRBzyXcAce1dgwS+hduAkQ/sYdbHHr4qvvL7pR&#10;1737r3XvfuvdbO3/AAlR+U21Ojf5gm5+nN7ZalwuL+U3V0+w9p1lZLFT00/am0c1DuvZ2HmqZrIh&#10;r6EZqipVLBpqySlp4w0kyKY59zNtlvdiW7hFTbPqb/SMNLH8jpJ9BU+XVHFR19Jb3j50z1737r3X&#10;vfuvde9+691737r3Xvfuvde9+691737r3Xvfuvde9+691737r3Xvfuvdf//Q2Pf5/wD/ANkGU/8A&#10;4nHrz/3U5n2IeWP+Sn/tT/hHWZH3GP8Ap9j/APStuv8Aj9v1o9Vf59y7aeXXVndfPpOVP59iO28u&#10;o83HiemGf8+z236BF959NM31Ps2h8ugpd8T1ZH/Jy2x/e3+Zj8TcWY/KKPfGf3OVtcL/AHK6+zG8&#10;RIf+CmgDX/w9h7nybwOTr9/VFX/e3VP+fuoY95bn6X233WXhWNE/5ySxx/8AP3X0dPeJnXOrr3v3&#10;Xuve/de697917r3v3Xuve/de697917r3v3Xuve/de697917r3v3Xuve/de697917r3v3Xuve/de6&#10;KX84flpsv4SfGbsr5C7z+3rG2rijRbN21LUeCbevYOYDUez9p0xX9y1TVWkq5IlZoKSOoqSpWFvY&#10;h5V5euuad8g2a1x4hq7fwRrl3P2DgDxYqvn0YbVt8u6XyWcWNRyf4VHE/kOHqaDz6+YB2v2jvfu3&#10;srfPbnZObqNx777F3Nlt27pzFRwavLZiqaqnWnhB0w08VxDTU8do4YUSKMKiKBnbt9ha7XYxbdYp&#10;ohhUIijyCin5k8SeJNScnqdreCK1gS3gGlEAAHyH+rPr0H/tZ071737r3WN/p7q3VJOHUCX2lfou&#10;l6gSe07dF0vUCT8+0zdF8nHqG/thukMnURgWOlQWZjYAC5JPAAA9sN0hfrbK/lEf8J78l2THtn5K&#10;/PXb2SwGwZRR5zr745133WJ3HvWFtNTQ53tlUMdTjcUw0vDg1MdZVXDVZpqdfBWQhzx7mpal9p5c&#10;YNJwecUKp6iPyZvV/hX8NTlSC93AAmOA1Pmf83+frdcwWCwm18Lidt7aw+L29t7A46jxGDwODx9J&#10;icNhsTjqdaTH4zFYygSOCnp4IkWOGGFFRFAVQAAPcBSSSTSNLKxZmJJJJJJOSSTkk+ZPRKSSanp1&#10;90611737r3Xvfuvde9+691737r3Xvfuvde9+691737r3Xvfuvde9+691737r3Xvfuvde9+691737&#10;r3Xvfuvde9+691737r3Xvfuvde9+691737r3Xvfuvde9+691737r3Xvfuvde9+691737r3Xvfuvd&#10;Vd/zrKJ6/wDlR/O6BEdzH0BumtIT6hMbNBkZHP14VYizf4A+xJyedPM9kf8Ahq/zqOrL8Q6+Rv7y&#10;l6f697917r3v3Xuve/de6+3pt7LRZ7AYPOQMHgzOHxmWhdbWaLI0SVkbC34IcH3hzIpR2Q+RI/Z0&#10;m6ePdOvde9+691737r3Xvfuvde9+691737r3Xvfuvde9+691737r3Xvfuvde9+691737r3Xvfuvd&#10;e9+691737r3Xvfuvde9+691737r3Wmf/AMLCvkBPg+lfiT8YcZWsv+kTsPenc266aCUxuuO6wwUO&#10;0tqwVyqQXgq6ncuQmjQgr5KIOQGRD7lv2osQ95dbkw/s0WNftc6mp8wEH5HpyMZr1oR+5u6d6979&#10;17r3v3XuvqIf8JtvhrR/Fb+Wr11vjL4pKTsz5XTJ37vCslhVa0bTzlMKTqDCrUEB2pY9vLT5aKNg&#10;PHUZKrtcNc43+4O7nc+YZIUNY7X9Jf8ATD+0P26qr9ijplzU9X+ewN1Tr3v3Xuve/de697917r3v&#10;3Xuve/de697917r3v3Xuve/de697917qoP8Ano/Dek+af8tnv3ZdDiVyXY3VmCn786jeOET5CPe3&#10;VuPqMxWYnGJ9WmzOEbL4ONSQuusRz+gWFXJe7HZ+YYJiaRynwn9NLkCp/wBK2lvy6spoevk3+8n+&#10;n+ve/de697917rcl/wCEfHyDnwfe/wArfi7kK1/4d2J1jtnurbdJPJamps71huNdn7jjoEJA89dR&#10;7lo5JgAS0dAp4EZvEvutYB7K13JRmNzGfscahX5Aof8Aeum5BivW/P7hDprqi7/hSb/25m+W/wD1&#10;HfHv/wCCa2d7Gnt7/wArba/ZL/1Zk6snxdfLE95K9P8AXvfuvde9+691tZf8JCP+3ivfH/ile+v/&#10;AH+fXvuMvdX/AJIEH/PQv/VuXpuTh19Fr3AfTXXvfuvde9+691737r3Xvfuvde9+691737r3Xvfu&#10;vdfO2/4V59fU+C+eXQfYtLD4R2B8XsTicgVQBanLbF7K3BHJVs/1LmjyVDCR+FiT+vuevaucvsk9&#10;uf8AQ5iR9jIv+UH9vTsfDrU89yf051737r3XvfuvdfSf/wCEm/8A2663D/4tV2z/AO8dtX3j37n/&#10;APKyL/zRT/jz9Mv8XWzb7jrqnXvfuvde9+691737r3Xvfuvde9+691737r3XvfuvdfIo/nN7Bput&#10;f5qXzu21SQfbU9X8iN7b2SEDSqHs2dOypPGgACoWyxKKBYKQBx7yn5RnNxyzZSHNIlX/AHjs/wCf&#10;en1+EdVlexF1br3v3Xuve/de6+y78DMtLnvg18Mc5OXafM/FD465aYyG7mXI9QYeskLnnm7m/PvE&#10;re1Cb1eIPKeUfskbpOePRr/ZX1roo/8AMA/7IO+bP/io/wAkf/fN5n2abH/yW7P/AJrxf9XF62OI&#10;6+NX7y16Ude9+691737r3VzH/Ce//t8V8KP/AA6uzf8A3xW6fYS57/5VO8/0qf8AVxOqv8J6+rp7&#10;xj6Y697917r3v3Xuve/de697917r3v3Xuve/de697917rTF/4WNdfU9f038JO1REBV7W7N7b6+ad&#10;VsXp9/bWxO444pXH10NtpjGD9NT2tc3lz2nnK3d5a+TIjf7yzD/n/pyPz60Lfc29O9e9+691737r&#10;3W8N/wAIzf8Auo//AOWf/wDzUfcN+7f/ACz/APm//wBYempPLreG9w1031737r3Xvfuvde9+6917&#10;37r3Xvfuvde9+691737r3XzOP+FVGwabZ381rL7igg8Mva3x96b39WSadP3VTjkyfVyz3tzaHbUU&#10;V/8AaLfj3kR7ZzmXlgRn/QpZF/bR/wDn/p5Ph61uvcg9X697917r3v3Xuvqnf8JxcrLlv5NHw6kn&#10;cvNQxd7YosxB/ax3yV3jTUaD+gWARKAf6f0940e4Chebbunn4Z/bDH/l6Yf4urvvYN6r0Tn+Yn/2&#10;78+dP/inPyc/98pm/ZtsP/Jdsv8AmvD/ANXF62OPXxufeWfSjr3v3Xuve/de6vs/4TOf9vivjb/4&#10;a3fn/viNw+wR7if8qncf6aL/AKuL1R/h6+pB7xt6Z697917r3v3Xuve/de697917r3v3Xuve/de6&#10;97917r3v3Xuvm9/8K3f+3m3XH/inPV3/AL9bffvIH2t/5V2T/mu//HI+no+HWrv7kjq/Xvfuvde9&#10;+6919av+Rh/26T+DP/iHR/71mT94u86f8rTe/wDNT/n0dMP8R6th9hjqvXvfuvdJXff/AB5G8v8A&#10;w1dw/wDuom9uw/2yf6Yf4evdfEd95idKeve/de697917qxf+UOiSfzRPgKrorqPlZ0w4DqGAePel&#10;LJG4B/KsAwP4IBHPsg5q/wCVbvv+aMn/AB09Vb4T19fX3ir0x1737r3Xvfuvde9+691737r3Xvfu&#10;vde9+691737r3XvfuvdfMw/4VP8AUdL1t/NYz27qOljp4+9uiuo+1aloUCRTZHGw1/T1VIwX0iRl&#10;2pHJJ+SWDty9zkT7aXRuOWViJ/sJHT8jST/n/p5Ph61wvcgdX697917r3v3XuvqIf8JkdySZ3+T9&#10;0HjZHLjZ2+e99txAtfxx1HcOY3ZoH9BqyjG3+PvG/wBxY9HNc7fxrGf+qar/AJOmX+Lq/wA9gbqn&#10;Xvfuvde9+6918VX5Ef8AZQHef/iYuzf/AHta73l9Yf7gw/8ANNP+OjpT0DvtX17r3v3Xuh++J/8A&#10;2VN8av8AxP8A03/78XHe0O5/8k24/wCaUn/HD1o8OvtHe8ROk/Xvfuvde9+6918cD+Yl8g5/lV85&#10;/lX3+9a9fjuxu7N8V+1Z3lMzJsHEZZ9t9dUfluQwpsDRY6nBX0kJ6QFsBllsFgNs2W1saUMcahv9&#10;MRV/2sSelAFBTomXs3631737r3Rgfij8fdzfK35K9G/G/aDSQ53ufs3aWwYshHCahcHj85lo4M7u&#10;WohHLQYug+5yNRb/AHVC59odzv49s26bcJfhhRmp6kDA+1jQD5nrRNBXr7KHV3WuzemutdgdR9d4&#10;eHb+w+stm7b2Fs3CU9vFi9s7TxEODwtEGAGpkp4Iw7kXdrs1ySfeJdzcTXdxJdXB1PIxZj6ljU/z&#10;PSfjnpd+2Ovde9+691737r3Xvfuvde9+691737r3Xvfuvde9+691737r3XvfuvdUZfJX/hPB/Lh+&#10;VvyR3z8nu1Nt9rR717KylHnd7bZ2h2INq7Dzudp8bBjazMyYugoPv4KiuEC1Fc9LkoxLO8k9hJI5&#10;Iz27nzmDbNvTbbZk0Riilk1MBWtKk0IFaCowMdWDkCnVhnxT+AXw2+EOHnxHxc+PnX/U8tdSpQ5b&#10;cuLoKnNb+z1HGwkSk3D2NuiWuz1dCrjyJBVZF4kYlkRST7Itz3zdt5fXuU7S04Amij7EFFH2gV60&#10;STx6OD7Ketde9+691737r3Xvfuvde9+691737r3Xvfuvde9+691737r3Xvfuvde9+691737r3Xvf&#10;uvde9+691737r3Xxe/l7tul2b8svlBtCih+3otqfIjuvbdJARpMFLg+ysni6eEiwtpSILa3495db&#10;VIZtrtpTxaKM/tQHpQOHRd/a/rfXvfuvdGJ+IGSlw3y0+LuYgkEU2K+RXSeShlY6Vjloey8ZVRyM&#10;34AKAk+0G6qH2u5Q+cUg/ah60eHX2g/eIvSfr3v3Xuve/de697917r46n8zn/t5P/MJ/8Xi+WP8A&#10;7/rP+8sOXP8AlXrD/nng/wCrS9KF4Doj3s5631737r3R4f5Y3/byf+Xt/wCLxfE7/wB/1gPZNzH/&#10;AMq9f/8APPP/ANWm603A9fYr94n9J+ve/de697917r3v3Xuve/de697917r3v3Xuve/de6+dL/wr&#10;3/7eK9D/APilexf/AH+fYXufPar/AJIE/wDz0N/1bi6dj4dapvuTenOve/de697917r6nf8Awmy/&#10;7czfEj/qO+Qn/wAE1vH3jV7hf8rbdfZF/wBWY+mH+Lq9H2C+q9ar/wDwrU+QM/XPwA646Lxda1Pk&#10;vkb3hhoMzTCXQK/YPU2Ofe2YiaMctozr7Yk59Itzzp9yX7XWIuN8kvWGLeM0+TOdI/4zr6vGM16+&#10;cn7n7p7r3v3Xuve/de6+j/8A8JUfhrR9IfBbO/KDcGKSLsH5a7uq8hjKyohCVtD0/wBaZGr2ntDH&#10;Ist3jFblRnMozIVWoglomKsIo2OP/ubu5vN6XbYz+narQ/ORwGY/kukfIg+vTLmpp1tG+426p173&#10;7r3Xvfuvde9+691737r3Xvfuvde9+691737r3Xvfuvde9+690Qv+Zz8QcX86fgz8hvjhUUNNVbl3&#10;ZsavzHWVVOEVsV2zs8f3n64ro6lrNCj5SlgpKx0YFqSeoiJKSMCd8ubq2y71BuANFVgH+aNh/wCR&#10;JHzAPWwaGvXx7ammqaKpqKOsp5qSrpJ5aaqpamJ4KimqYJDFPT1EMoDI6MCrqwBBBBF/eVoIIqMg&#10;9KOsPvfXuve/de62lP8AhJl8g5+tv5hO+eiq2uePA/JLpLcNHR44SFErN/8AUtQN+7eq3Qmz+DBj&#10;dKgWuPLcEAMDG3uhYC42FL0Dut5Bn+i/af2to/Z1SQYr19Hj3j/0z1WT/Oc/7dV/PL/xXLfn/uGv&#10;sRco/wDKzWX/ADVXra/EOvkU+8p+lHXvfuvde9+691sK/wDCXxVP83TqclQSnVneLKSASrHr+pXU&#10;pP0NiRcfgn2A/cj/AJVaX/Tx/wDHh1R/h6+nv7xy6Z697917r3v3Xuve/de697917r3v3Xuve/de&#10;697917r3v3XuvkSfzlOo6Xo/+aR84dgUNLFQ48987n31jKGBBHT0WL7big7ZxtHSxLYJFFBm444k&#10;HCoABwPeU/KV0bzlqynJqfCVSfmnYf5r0+uVHVZ3sRdW697917r3v3XuvsOfyt9yS7t/lsfAjOzy&#10;NLU1HxA+O9JWTOxZ567EdVYvD107sf7TywO5/wAT7xR5kj8LmG+QcPHl/YXYj/D0nbiej4eyTrXX&#10;CSNJUeKVEkikRo5I5FDpIjjS6OjXBBBsQfr79wyOvdfGJ+ZHQ+S+MHyu+RXx7ylLNSy9Q9x7/wBj&#10;0HnDBq3b+G3HPDtbMRauTFXY37StgYgFo5VJAvb3lztN6u5bZb36mvixqx+0gVH5Go/LpQDUV6LZ&#10;7MOt9e9+6904YjL5XAZXGZ3BZPIYXOYXIUWXw2ZxNZUY7K4nK42pWsx2TxmQo2SWCogmRJYZonV0&#10;dQykMAfdXRZFKOAVYUIOQQeII8wevdbxP8sH/hVZtyHbu2umv5lOMy9JmMVT0eHxvyl2Rg583SZq&#10;mgRYIqzt/YGFRqyKrVVJny236eoFQxXXjYCsk8kNcye2chka75eIIOTCxpT/AJpscU/osRT+I8Om&#10;mTzHW4N0X8lPj98nNpxb5+PXc3W/cu1ZEiM2W683dhtyrjpZl1LRZukx0r1GPqRyJKSuiimQgq8a&#10;kEe4pvdvvtul8G/heFvRlIr9lcEfMVHVCCOPQ2+0fWuve/de697917r3v3Xuve/de697917r3v3X&#10;uve/de697917r3v3Xuv/0dlj+fVR/c/y/c7Na/8AD+1utKz/AFtdbU0F/qP+O9vz/rfkH/LRpui/&#10;NW6y8+5FL4fvnEn+/LG8X/jKN/z71ov1f59y/aeXXWXdfPpOVP59iO28uo83HiemGf8APs9t+gRf&#10;efTTN9T7NofLoKXfE9XOf8J/sD/F/wCZZ1vkNGv+63X3bee1Wv4vuNlVG2Nf+H/Fy0/7H2Cvc+Xw&#10;+T5k/jeJf+Nhv+fesfPvAT+D7c3Mf+/ZoF/ZIH/5863+/eMHWA3Xvfuvde9+691737r3Xvfuvde9&#10;+691737r3Xvfuvde9+691737r3Xvfuvde9+691737r3Xvfuvde9+691oOf8AChP53t8kPk6vxx2L&#10;mDU9Q/GLIZLB5FqOo10G6e6J1+z3tlpPGQsiYVV/gNKHUmOaPIvGxjqh7y49neU/3JsX76u1pc34&#10;DCvFIeKD5a/7Q+oKA5XqW+Ttp+isfrZR+pPQj5J+Ef7b4j8tPp1r3+5i6GHXvfuvde9+691jf6e6&#10;t1STh1Al9pX6LpeoEntO3RdL1Ak/PtM3RfJx66osfX5avosViqGsyeUydZTY/G43H001bX5CvrZl&#10;pqOhoaOmVpJZpZGWOKKNSzMQqgkge00rKiF3IAFSScAAcST5AdIJCAKnreM/kyfyIcR0TDtb5U/N&#10;DbNDnO8GFFn+semcvFBkMJ081hU4/cu86VtcNbuhfTJTUraoMUwDnyZAI1Djfz/7kPuRfZtgcrb5&#10;WSUYMvqqeYj9Txf5L8QR3DcvFJhtz2+Z9fs+X+H7Otpn3DfRN1737r3Xvfuvde9+691737r3Xvfu&#10;vde9+691737r3Xvfuvde9+691737r3Xvfuvde9+691737r3Xvfuvde9+691737r3Xvfuvde9+691&#10;737r3Xvfuvde9+691737r3Xvfuvde9+691737r3Xvfuvde9+691737r3RJP5lu0pt9/y7fnVtKli&#10;81dmviL8iKfGRadXky0XU+VqsSlv8amOL6c/059nHL0oh36ylPATxV+zWtf5dbXiOvjne8selHXv&#10;fuvde9+691737r3X2W/gX2FF2x8IPh92XFP9w2+fjH0XuWrctrdMlles8ZU5WmmYf7shqTLFJ/tS&#10;n3iVvcBtd5u7f+CaQfkHNP5dJzx6Nj7K+tde9+691737r3Xvfuvde9+691737r3Xvfuvde9+6917&#10;37r3Xvfuvde9+691737r3Xvfuvde9+691737r3Xvfuvde9+691737r3XzZf+FYvZs28/5m+39jpO&#10;xoen/jZ1rtg0gcmKPMbmz2b7Cr6zRfiSWlyuPjf6XWKPj8nIP2wthDy403nLK5/IBVH81P7enk+H&#10;rWN9yN1fr3v3XuhQ6Q6yyXdfdHUPTWGZ0zHbfaGwOssU8Sh5EyW/d10m1aFo0PBYS1aEA/U+015c&#10;rZ2ct2/CJGc/Yqlj/g6919pzae18Hsja22tl7YoIsXtraG38Ntfb2MgFoMdg8Bjo8TiaCED6JDTw&#10;xxr/AID3iHLI80rTSGrOSSfUk1J/b0m6UHtvr3Xvfuvde9+691737r3Xvfuvde9+691737r3Xvfu&#10;vde9+691737r3XCSOOaOSKWNJYpUaOWKRVeOSN10vHIjXBUgkEEWI9+4ZHXuvjS/O7o2L40fNH5T&#10;9CUdKaTEdVd89n7R2zCVK6tnY/dtUdmVIQ/QTYlqOYD8BrXP195bbLencdotr4mpljRj/pio1f8A&#10;Gq9KAaivRUPZn1vr3v3Xurs/+E7XaE3V383r4nzGoaHF78r+w+r8zEr6BWQ726wzFBg6dz9CFzC4&#10;ybSQbmMAc2IB/PtsLnlW6HmgVx/tXWv/ABmvVX+Hr6rPvGbpjqi7/hSb/wBuZvlv/wBR3x7/APgm&#10;tnexp7e/8rba/ZL/ANWZOrJ8XXyxPeSvT/Xvfuvde9+691tZf8JCP+3ivfH/AIpXvr/3+fXvuMvd&#10;X/kgQf8APQv/AFbl6bk4dfRa9wH011737r3Xvfuvde9+691737r3Xvfuvde9+691737r3Wh5/wAL&#10;IaBY+z/gfkwqhqvYffNAXsuplx24dr1CqSBqsPuiRc25Nvzea/aZv8WvV9GjP7Q/+bp2Pz60tvcv&#10;dOde9+691737r3X0n/8AhJv/ANuutw/+LVds/wDvHbV949+5/wDysi/80U/48/TL/F1s2+466p17&#10;37r3Xvfuvde9+691737r3Xvfuvde9+691737r3Xynf8AhRNSpR/zlPmlDHyr5jpmqPBHrrvjls+u&#10;k+pP9qQ/8UH095NchGvKVmflJ/1dk6fT4R1Sr7F/Vuve/de697917r7HP8tpmb+XX8B2Ylmb4WfF&#10;lmZiSzMejcESST9SfeJ3MP8AyX77/nom/wCrjdJzxPR0/ZP1roo/8wD/ALIO+bP/AIqP8kf/AHze&#10;Z9mmx/8AJbs/+a8X/VxetjiOvjV+8telHXvfuvde9+691cx/wnv/AO3xXwo/8Ors3/3xW6fYS57/&#10;AOVTvP8ASp/1cTqr/Cevq6e8Y+mOve/de697917r3v3Xuve/de697917r3v3Xuve/de61S/+Fe9E&#10;kn8uzoXJELrpPmnseiVj+sJkOjewZ3C8fQmmW/P4HB/Em+1R/wB386+tu38pIv8AP1ePj186f3Pn&#10;T3Xvfuvde9+691vDf8Izf+6j/wD5Z/8A/NR9w37t/wDLP/5v/wDWHpqTy63hvcNdN9e9+691737r&#10;3Xvfuvde9+691737r3Xvfuvde9+69186v/hXzTRr/MN6Cqx/nZ/hjs2mc2H+bpe79+yx+r6/WZ+P&#10;+Kn3PntUf90M4/5eG/6txdOx8OtUf3JvTnXvfuvde9+6919S3/hNP/25t+Lf/a8+QH/wRG6feNfu&#10;H/yttz9kX/VpOmH+Lq9/2Cuq9E5/mJ/9u/PnT/4pz8nP/fKZv2bbD/yXbL/mvD/1cXrY49fG595Z&#10;9KOve/de697917q+z/hM5/2+K+Nv/hrd+f8AviNw+wR7if8AKp3H+mi/6uL1R/h6+pB7xt6Z6979&#10;17r3v3Xuve/de697917r3v3Xuve/de697917r3v3Xuvm9/8ACt3/ALebdcf+Kc9Xf+/W337yB9rf&#10;+Vdk/wCa7/8AHI+no+HWrv7kjq/Xvfuvde9+6919av8AkYf9uk/gz/4h0f8AvWZP3i7zp/ytN7/z&#10;U/59HTD/ABHq2H2GOq9e9+690ld9/wDHkby/8NXcP/uom9uw/wBsn+mH+Hr3XxHfeYnSnr3v3Xuv&#10;e/de6sZ/lC/9vRfgL/4tV03/AO9jTeyDmr/lW77/AJoyf8dPVW+E9fXz94q9Mde9+691737r3Xvf&#10;uvde9+691737r3Xvfuvde9+691737r3Xz9v+Fh2Hhg+VXxG3AsKrUZP4+7nw8s9jqkhwXY9TWwQk&#10;/wBEbIyMP+Dn3OftQ5O2XSekoP7UH+bp2Ph1p+e5W6c697917r3v3Xuvpn/8JXZml/lQbdRgoFP3&#10;13NChF7lWraGoJa5+t5COLcW947e5YpzO3zij/y9MyfF1se+4/6p1737r3XvfuvdfFV+RH/ZQHef&#10;/iYuzf8A3ta73l9Yf7gw/wDNNP8Ajo6U9A77V9e697917ofvif8A9lTfGr/xP/Tf/vxcd7Q7n/yT&#10;bj/mlJ/xw9aPDr7R3vETpP1737r3RWvnH2fP0p8L/lp29STtTZDrT429272xMqP45Dmtudb5LKYW&#10;KGQEWkkq44Y4zceph7M9mthebva2h4SSxqfsLgH+XWxx6+Mx7y26Ude9+691737r3Wzv/wAJQOia&#10;Xsv+ZNn+2cpRLPQfHXoje+7MPVPGJFpd778raPrHERjVwpfEZPcDq/1BjsBzcRz7nXpt+XltVObi&#10;RVP+lWrn/jQXqjnHX0lfePnTPXvfuvde9+691737r3Xvfuvde9+691737r3Xvfuvde9+691737r3&#10;Xvfuvde9+691737r3Xvfuvde9+691737r3Xvfuvde9+691737r3Xvfuvde9+690UDuT+YH8G/j5J&#10;V0vdHy4+O/XeVotfn25uDtrZcW7rx8SLDs6nrJMpKVPDCKjYg8Hkj2a2mxbzf0NnayyA+YRtP+9U&#10;p/PrYBPDqsrs3/hTH/KI68aeDE98bx7WrqbWstH1l052RUqZF/3XBlt6UGEx01/w8NY6f7V9fYjt&#10;vbvmq4y0CxA/xyJ/gUsf5db0N0RLfX/CwH4VYwzp1x8Zfk5vJ4yywy7tPV2wKWoZeA6yYzN7glVG&#10;P0LQBrfVAePZ1D7U7w3+5FzCn+l1t/hVf8PW/DPRTt1/8LJ8g7SRbG/l/wBHTqL+Kv3X8kpqxn59&#10;PkxGI2TBp/BNq1v6cWuTSL2lXjNffksX+Uyf5OreH8+i/Z7/AIWF/LioaT+6/wAT/jlh1N/EM9mu&#10;zNyMn9PI2PyGK1f42C+1ye1G1D+1upT9gQf4Q3XvDHQWZD/hXj/MfqNS4/pP4WY5DfS7de93VtSn&#10;1AtJL2EsZ/2MX1/w49ql9q+Xx8U1wf8AbR/9auveGOkZU/8ACs3+aDPKZItq/E6jU3tDTdUb6aIX&#10;JPBrN3Sv/hy/4/rz7dHtfy2Blpz/ALdf8idb8NetcvtfsjcPcnaXZXb27kx0e6+1d/7x7I3PHh6a&#10;WixMe4d87iqdz5pMXRzyTPFTCpqpRBE8zsqaVLsRqI/tbeO0to7SKumJVQV40UACvzoM9X4dID2/&#10;17r3v3Xuhw+Mf/ZSfx7/APE4dT/+97Qe0e5f8k6f/mm//HT17r7TnvELpN1737r3Xvfuvde9+691&#10;8dT+Zz/28n/mE/8Ai8Xyx/8Af9Z/3lhy5/yr1h/zzwf9Wl6ULwHRHvZz1vr3v3Xujw/yxv8At5P/&#10;AC9v/F4vid/7/rAeybmP/lXr/wD555/+rTdabgevsV+8T+k/Xvfuvde9+691737r3Xvfuvde9+69&#10;1737r3XvfuvdfOl/4V7/APbxXof/AMUr2L/7/PsL3PntV/yQJ/8Anob/AKtxdOx8OtU33JvTnXvf&#10;uvde9+6919Tv/hNl/wBuZviR/wBR3yE/+Ca3j7xq9wv+Vtuvsi/6sx9MP8XV6PsF9V6+fr/wsM7N&#10;my3yr+JPTnnZ6bYXx/3N2QsAe8cNV2v2JUbaqH0DgO8ezYb/AJsF/Fvc5+1FsE2y6u/45Qn+8ID/&#10;ANZOnY+FetP33K3TnXvfuvdTMdj63L5CgxWNppazI5Ospcfj6OEapqutrZ1pqWmiU/VpJGVVH9T7&#10;0zBVLNgDJ6919pL409NYn47fHfozoXBJAuK6b6k696zpXp1CpVf3L2rS4CfIOQAXkqZIHqJZGGp3&#10;dna7MT7xD3G7a/v5r5+Mzs/+9MTT8q06THJr0N3tH17r3v3Xuve/de697917r3v3Xuve/de69791&#10;7r3v3Xuve/de697917r3v3XuvkXfzneiab44/wA0X5o9Z46jWgwsnceU7F2/RQxiKjo8B3LjaXt7&#10;E4+gVfT4KSHOLSRgX0iLQfUp95Tco3p3DluzuWNT4YQ/bGTGSfmdNfz6fU1UdViexH1br3v3XurI&#10;v5PfaE3T380P4Kb0iqGpI5vkf13savqVfxiDD9rZUdV5ySVrj9sUeZn8o/KahY/T2H+a7YXfLd7C&#10;c/pOw+1BrH81HVW+E9fXq94rdMdVk/znP+3Vfzy/8Vy35/7hr7EXKP8Ays1l/wA1V62vxDr5FPvK&#10;fpR1737r3XvfuvdbC/8Awl7/AO3ufVP/AIivvD/3gKj2A/cj/lVpf9PH/wAe6o/w9fT1945dM9e9&#10;+691737r3Xvfuvde9+691737r3Xvfuvde9+691737r3Xy6v+FNeGhxn84T5BVsUKxPuLZfQ2ZqHA&#10;saiaHpfCYATN/iI6FE/1lHvJH26ctypAD+FpB/1UY/5enk+Hqgj2OOr9e9+691737r3X12/5NMzT&#10;/wAq34GO4UFfjb15CNIIGmnxvgQ8k82UX/x94sc2inM19/zVf/D0w3xHqzH2Heq9e9+691oZ/wDC&#10;sX+XXl9v9ibR/mN9b4KWp2lvqh291d8ijQU7SfwHfGEpVw/Wm/soYwStNlsbHBgJp30xQz0NDGSZ&#10;a9AZs9sN/WS3fl+4buSrxV81OXUfNT3U4kM3kvTqHy60v/cu9Ode9+691737r3XvfuvdK/YvYW/u&#10;rtyUO8us98bw663fjCWxu6ti7mzW0dyY8lgxNDnNvz09VESVU/tyjkD+ntqeCC5jMNyiyIeKsAwP&#10;2g1HXuPVzvx+/wCFGv8ANj6CFBQyfISl7w25QCJU258gdoYfsE1QisD9/vakGO3VMWAAYvnyT9eG&#10;JYhG/wCQOV76rCDwWPnExX9i5T/jPVSinq6/oz/hYtXIKLH/ACW+F9JUEiP+I7t6M7JmowpAtKaL&#10;rzf1JPe/LKJNzi36Tf8AV7B977TrltuvPsWRP+flI/451Qx+nVyfRn/Cmb+U33N9nS53t7fHQmar&#10;fGkWH7v6z3Bi41mawaOp3PsD+8WDp1X6mSqykSW/tX49hK99u+aLSpSJZwPONwf5NpY/kD1oow6u&#10;L6Z+T3xv+RdB/E+g+++ne56NYRUTv1j2RtDe8tHGbahkaXb1XUS0zqSFeOoRHQ+llB49hO723cLB&#10;tN9BJCf6aMv7KgV/LqtCOPQ5+0XWuve/de697917r3v3Xuve/de697917r//0tor+eHjGr/5cXcV&#10;UouMJuTqfJuf9SsvZ2LwwJ/2NWB7POXTTdox6hv+Ok/5OspfuaXIg9/9qiP+jQ3yfss5pP8AnzrQ&#10;tq/z7mK08uuvm6+fScqfz7Edt5dR5uPE9MM/59ntv0CL7z6aZvqfZtD5dBS74nq/r/hNrihkPnxv&#10;mtKXGD+MfYGRVyOEkn7D2jhxY/1K1T2H9L/09x37tPp5XjX+K4jH/VOU/wCTrGb7yUvh8iwJ/Hex&#10;D9kU7f8APvW877xv6wc697917r3v3Xuve/de697917r3v3Xuve/de697917r3v3Xuve/de697917&#10;r3v3Xuve/de697917quH+av80Kf4NfDTsjtTGV8FP2duWEdb9M0shjeaXsfddJNFQ5hKeS4ePC0k&#10;dXmpVcaHFKISQZluNfb/AJZPNXM0G3yCsCfqzH/haEVX/bkhB5jVXy6Otg2w7ruaW7D9Ne5/9KPL&#10;/bGi/nXr5mNXV1VfVVNdXVNRW11bUTVdZWVc0lTVVdVUyGaoqamomLPJJI7F3dySxJJJJ95xqqoo&#10;RBQDAAwAB5DqcQABQYA6we7de697917r3v3Xusb/AE91bqknDqBL7Sv0XS9QJPadui6XrBBSVVfV&#10;U9DQ01RW1tbUQ0lHR0kMlRVVdVUSCGnpqanhBeSSRyFRFBLEgAEn2lkZVBZjQAVJPADovlIFSet7&#10;n+SP/JUx3xgxW3vlb8qNs0mR+SOZo4cn131/mKeKrpeh8XWQ64clkaeXUjbsqI2Hkcg/wxD4YyKo&#10;zMmMfuL7htvMj7JsrkWimjuMeMR5D/hQ/wCN8T206A27bp9Qxt7c9g4n+L/Y/wAPWzH7h/oi6979&#10;17r3v3Xuve/de697917r3v3Xuve/de697917r3v3Xuve/de697917r3v3Xuve/de697917r3v3Xu&#10;ve/de697917r3v3Xuve/de697917r3v3Xuve/de697917r3v3Xuve/de697917r3v3Xuve/de697&#10;917r3v3Xuk5vHa+N3vtHdWy8yhkw+79uZza+VQAEvjc/jJcTXIA3BvFK459uRSNDKsycUII+0Go6&#10;918TjeG18rsjdu6dl52E0+c2huLN7XzNOVZTBlcBk5cTkYSrgEaZoXWxF+OfeYMUizRLMnwuAR9h&#10;FR0p6Tvtzr3Xvfuvde9+6919R7/hNR3nD3R/KX6QxEtX95neit09k9H7hcyB2ikwW55N57WpilyU&#10;EW3s7holB+oW4sCAMbfcOyNnzRM9KLOqSD8xpb/jSt0w4o3V93sEdV697917r3v3Xuve/de69791&#10;7r3v3Xuve/de697917r3v3Xuve/de697917r3v3Xuve/de697917r3v3Xuve/de697917r3v3Xuv&#10;lUf8KL8/LuD+cj8xpXdjDi67pjAUsZcOsMWG+PO06KZEsTYNOs0pH4LG9j7yY5BTw+UrQeokP7ZX&#10;/wAnT6fD1SV7GPVuve/de6tN/kj7Qg3v/Nh+CmGqYhNHRd64Td6oyhgJ+vsZWb9pZbH8pLjUcH8E&#10;XHI9hrnGUw8sXrjzjK/70Qv+XqrfCevrf+8W+mOve/de697917r3v3Xuve/de697917r3v3Xuve/&#10;de697917r3v3Xuve/de697917r5YX/CkbZ1PtD+cR8p5KSJYKTdtF0tvGKJUCKKjK9HbdpctLcfU&#10;y11NVTMf6uR+L+8lfb6Yy8p21eKeIv7JHp/Ijp9Ph6ow9jTq3XvfuvdHs/ld7im2r/Mm+A2ahd0E&#10;PzE+ONHUtGTr/h+Y7axOHyaqB9dVPUSrp/N7fn2S8yRiXl6+Q/74lP5hGI/mOtNwPX2IPeKHSfqi&#10;7/hSb/25m+W//Ud8e/8A4JrZ3sae3v8Ayttr9kv/AFZk6snxdfLE95K9P9e9+691737r3W1l/wAJ&#10;CP8At4r3x/4pXvr/AN/n177jL3V/5IEH/PQv/VuXpuTh19Fr3AfTXXvfuvde9+691737r3Xvfuvd&#10;e9+691737r3XvfuvdaJ//Cyb/j9/gD/4avyO/wDdvsv3NPtL/Y33+mi/wSdOx+fWlH7mDpzr3v3X&#10;uve/de6+k/8A8JN/+3XW4f8Axartn/3jtq+8e/c//lZF/wCaKf8AHn6Zf4utm33HXVOve/de6979&#10;17r3v3Xuve/de697917r3v3Xuve/de6+VP8A8KMf+3zPzP8A+o7ov/4GXZfvJnkH/lUrP7JP+r0n&#10;T6fCOqS/Yw6t1737r3XvfuvdfY4/ls/9u6vgL/4pX8WP/fGYL3idzD/yX77/AJ6Jv+rjdJzxPR1P&#10;ZP1roo/8wD/sg75s/wDio/yR/wDfN5n2abH/AMluz/5rxf8AVxetjiOvjV+8telHXvfuvde9+691&#10;cx/wnv8A+3xXwo/8Ors3/wB8Vun2Eue/+VTvP9Kn/VxOqv8ACevq6e8Y+mOve/de697917r3v3Xu&#10;ve/de697917r3v3Xuve/de61Wv8AhXn/ANu2Okf/ABeLrb/3wvZfuS/av/lYZv8Annf/AKuw9Xj4&#10;9fOY9z9091737r3Xvfuvdbw3/CM3/uo//wCWf/8AzUfcN+7f/LP/AOb/AP1h6ak8ut4b3DXTfXvf&#10;uvde9+691737r3Xvfuvde9+691737r3XvfuvdfOz/wCFff8A28D+Pf8A4pztb/39e+Pc9+1X/JCn&#10;/wCa5/6tx9Ox8OtT/wByd051737r3XvfuvdfUt/4TT/9ubfi3/2vPkB/8ERun3jX7h/8rbc/ZF/1&#10;aTph/i6vf9grqvROf5if/bvz50/+Kc/Jz/3ymb9m2w/8l2y/5rw/9XF62OPXxufeWfSjr3v3Xuve&#10;/de6vs/4TOf9vivjb/4a3fn/AL4jcPsEe4n/ACqdx/pov+ri9Uf4evqQe8bemeve/de697917r3v&#10;3Xuve/de697917r3v3Xuve/de697917r5vf/AArd/wC3m3XH/inPV3/v1t9+8gfa3/lXZP8Amu//&#10;AByPp6Ph1q7+5I6v1737r3XvfuvdfWr/AJGH/bpP4M/+IdH/AL1mT94u86f8rTe/81P+fR0w/wAR&#10;6th9hjqvXvfuvdJXff8Ax5G8v/DV3D/7qJvbsP8AbJ/ph/h6918R33mJ0p697917r3v3XurGf5Qv&#10;/b0X4C/+LVdN/wDvY03sg5q/5Vu+/wCaMn/HT1VvhPX18/eKvTHXvfuvde9+691737r3Xvfuvde9&#10;+691737r3Xvfuvde9+691oLf8LFv+ygfhd/4hzsz/wB7Wi9zh7T/AO4F5/zUT/jp6dj4dabnuWen&#10;Ove/de697917r6ZX/CVn/t1Hhf8AxP8A3J/1ux3vHf3M/wCVnP8AzSj/AMvTMnxdbIXuPuqde9+6&#10;91737r3XxVfkR/2UB3n/AOJi7N/97Wu95fWH+4MP/NNP+OjpT0DvtX17r3v3Xuh++J//AGVN8av/&#10;ABP/AE3/AO/Fx3tDuf8AyTbj/mlJ/wAcPWjw6+0d7xE6T9e9+691Uv8Az18/Ntr+Uf8AOTIwM6vU&#10;9SUuAYxkhvDuze2J2tUqSP7JjrGDD+l/Yo5KjEnNNkp/jr/vKs3+Tqy/EOvkt+8oen+ve/de6979&#10;17reV/4RtbRpkxfz835LEr1c9f8AHPaNDMQNdPTUlPvPM5WJG+tpmmoyw/5tL7hn3alOqxgHCkrf&#10;9WwP8v7empPLrd39w5031737r3Xvfuvde9+691737r3Xvfuvde9+691737r3Xvfuvde9+691737r&#10;3Xvfuvde9+691737r3Xvfuvde9+691737r3XvfuvdU8fOD+et/Lp+Cc+X2xvvt9O1O28SZ4J+m+i&#10;oaHsLeVDkICY5MfufKRVNPg8JPG+ny0uXy1PVBTrjppQLexZs3Je/wC9ASQReFEf9EkqqkeoFCzf&#10;aqkfPqwUnrVS+VP/AArh+XvYcuSwvxQ6c61+Om3JTLDRbs3gG7j7PVVukFfTfxSKi25SM49b0tRg&#10;8gENlE7gFnkzbPa3aoAH3OZ7hvNV/TT7MVc/aGX7OriMefWvx8gf5jHzs+U8lcO/Plf3f2Hi8kZD&#10;VbTrd9ZfDbAPlv5RT9c7ZeiwMAYcMIMclwAPoAAOrHYNl2wD6G1jjI/FpBb/AHs1Y/mergAcOiXe&#10;zfrfXvfuvde9+691737r3Xvfuvde9+691737r3Xvfuvde9+691737r3Q4fGP/spP49/+Jw6n/wDe&#10;9oPaPcv+SdP/AM03/wCOnr3X2nPeIXSbr3v3Xuve/de697917r46n8zn/t5P/MJ/8Xi+WP8A7/rP&#10;+8sOXP8AlXrD/nng/wCrS9KF4Doj3s5631737r3R4f5Y3/byf+Xt/wCLxfE7/wB/1gPZNzH/AMq9&#10;f/8APPP/ANWm603A9fYr94n9J+ve/de697917r3v3Xuve/de697917r3v3Xuve/de6+dL/wr3/7e&#10;K9D/APilexf/AH+fYXufPar/AJIE/wDz0N/1bi6dj4dapvuTenOve/de697917r6nf8Awmy/7czf&#10;Ej/qO+Qn/wAE1vH3jV7hf8rbdfZF/wBWY+mH+Lq9H2C+q9fM3/4VUZ+bMfzW8vjpWZk2r8fem8BT&#10;hmuEhqEye6GVB+B5Mk5t/Uk/n3kT7ZoE5YDD8Ush/wAC/wCTp5Ph61u/cgdX697917o3v8vraNPv&#10;/wCenwn2PWRLPQ7u+Wnx025kInUOjY7MdvYehyHkVrgqIXkLC30B49lW+ymDZLyYcUglI+0IxHWj&#10;wPX2T/eJfSfr3v3Xuve/de697917r3v3Xuve/de697917r3v3Xuve/de697917r3v3Xuve/de6+a&#10;j/wq82bT7Y/mm0ebhhWOTsX4ydRbyq3ChTUVFDntxdfLMx/tERYKOO/9FA/HvIX2xmMnLRQ/6HM6&#10;/tCN/wA/dPJ8PWtD7kTq/XvfuvdC10DuKXaHe/Sm7IJGin2v231xuKGVG0vHLhN40WSjkRvwQYgQ&#10;faW+j8WymiP4kcftUjrR4dfay94gdJ+qyf5zn/bqv55f+K5b8/8AcNfYi5R/5Way/wCaq9bX4h18&#10;in3lP0o697917r3v3Xuthf8A4S9/9vc+qf8AxFfeH/vAVHsB+5H/ACq0v+nj/wCPdUf4evp6+8cu&#10;meve/de697917r3v3Xuve/de697917r3v3Xuve/de697917r5hX/AAqE/wC3ufa3/iK+j/8A3gKf&#10;3kb7b/8AKrRf6eT/AI908nw9a9HsedX697917r3v3XuvrrfyY/8At1X8Df8AxXLYf/uG3vFjm7/l&#10;Zr3/AJqt0nb4j1Zt7DvWuve/de6D7tfqrrzvLrXe/UHbG1MVvjrfsbbmS2pvLamaiaXH5nB5WAwV&#10;VO5jKyRSLcSU9RA6TQSqk0LpKiOr9rdT2Vwl3asUkjIZWHEEf6sjgRg469w6+YN/OM/kk90/yzt/&#10;ZXfW0KHP9n/Drc2ZP9xO2oaQ1uQ2K+RqLUOwO31oI1ShyMTMtPR5Qxx0eTXQ8PhqTNQ0+R3KfONp&#10;zFAIZSI7tR3J5NT8UdeI8yOK+dRQl9WB6ot9jTq3Xvfuvde9+691737r3Xvfuvde9+691737r3Th&#10;icvlsBkqLM4LKZHC5jGzpVY7K4mtqcdkqCpj/wA3UUVdRsksUi/h0cEf191ZFdSjgEHiDkH8uvdW&#10;4fGb+fH/ADS/i3Lj6Xa/yk3d2btSg8SNsfv4J3Lgqmkht4cemX3eZc9RQIAFSPF5ml0rZQQoA9hb&#10;ceSeWtyBMtssbH8UX6Z+2i9pP+mU9VKqetmL4cf8K7eod3T4javzh6Gy/UWSqGhpq3tnpSau3z1+&#10;kz28uRzHXeXb+P4ylTm60FbmpzxaL6kR3u3tZdRAy7NOJR/BJ2t9gcdpP2hB8+qGM+XW1r8fPk58&#10;fPldsOm7M+OPb+xO4tkztHFLmdk52lyj4mslj8y4vceKutbi60J6noclTwVCjloh7jK/26/2yf6f&#10;cImhf0YUr8weDD5gkfPqhBHHodfaLrXXvfuvde9+691//9PbW/m8Yds7/Lk+UFEqeQwbX2nmNNr2&#10;XbvZWF3Az/8AIIpS3+w9m2xNp3aE/Mj9qkdZBfdWuxZe/wDy5MTTVNPH/wA5bS4i/nrp18+Gr/Pu&#10;aLTy67P7r59Jyp/PsR23l1Hm48T0wz/n2e2/QIvvPppm+p9m0Pl0FLvietjv/hMvRCT5a995LTc0&#10;nx2qKIN/QZDsrAzlfp+fth+fx9D+Ix932psVsnrOD+yN/wDP1it95l6cq2Efrd1/ZDKP+fut1z3j&#10;z1hZ1737r3Xvfuvde9+691737r3Xvfuvde9+691737r3Xvfuvde9+691737r3Xvfuvde9+691737&#10;r3WgT/woc+ZD/IT5jN0ZtfK/ddafFmmrtl6KabXRZTtnMGGq7LyT6CNT0Dw0eB0SKTFNRVRQ6Z2v&#10;l57N8tfuflr963C0nvyHzxEIqIh/tqmTHEOteHUu8nbb9Htv1cg77ju+xB8I/PLfYR6dUBe5e6F3&#10;Xvfuvde9+691737r3WN/p7q3VJOHUCX2lfoul6gSe07dF0vW6J/IP/k8RbIoNq/Or5RbWV97ZWmp&#10;c98detM9R3/ubiqqMT47tzc2PqR/xdquMiXAU0i/5FAy1zA1ktP9ljd7o8/m5d+Wdlf9NarPIp+M&#10;jjEp/hHBz+I9vwg6gFvu662aytj2jDEef9EfL19eHDjto+4K6C3Xvfuvde9+691737r3Xvfuvde9&#10;+691737r3Xvfuvde9+691737r3Xvfuvde9+691737r3Xvfuvde9+691737r3Xvfuvde9+691737r&#10;3Xvfuvde9+691737r3Xvfuvde9+691737r3Xvfuvde9+691737r3Xvfuvde9+691737r3Xvfuvdf&#10;JL/nfdFTfHr+an8z9lij+0xe5O28j3BgPHGY6OXD93UMHa6Jjx9PFTT5eei0rwjwPGP0W95R8m3o&#10;v+WbOatSqCM/bGSmftCg/n0+pqo6qn9ibq3Xvfuvde9+691uVf8ACQb5VU+2O5fkl8OdwZFYaXtT&#10;amH7q66p6mYRwndvXcp29vjF0EZP7lVkMTkKGtZQvEOJka4C8xL7q7YZLS33aMZiYxv/AKV8qT8g&#10;wI+1um5B59b8XuEOmuve/de697917r3v3Xuve/de697917r3v3Xuve/de697917r3v3Xuve/de69&#10;7917r3v3Xuve/de697917r3v3Xuve/de697917r5Q/8AwoLpJaL+cR82IZgVd93dcVYBUqfFX9H7&#10;Yr4DY/gpIpB/I595OcikNynZkfwv/KRx0+vwjqmv2Lerde9+691b9/INyNPi/wCb58IampZVjl7E&#10;3TjlLBWH3GY6sz+JpFs35Ms6AH6g8jn2Fed1Lcq3gH8AP7HU/wCTqr/CevrHe8YOmOve/de69791&#10;7r3v3Xuve/de697917r3v3Xuve/de697917r3v3Xuve/de697917r5gP/Cn2sp6r+bx3HBCwaTHd&#10;adGUdWB9UqH61osgqtyefFPEfxwf9icjvbgEcqxE+byf8fI/ydPJ8PWvj7HfV+ve/de6OB/L0ppa&#10;z59/B2khuZqr5gfGimiCqzN5Z+6MLFHpVeSbkWA59lW/Gmx3pPlBN/1bbrR4Hr7JnvEvpP1Rd/wp&#10;N/7czfLf/qO+Pf8A8E1s72NPb3/lbbX7Jf8AqzJ1ZPi6+WJ7yV6f697917r3v3XutrL/AISEf9vF&#10;e+P/ABSvfX/v8+vfcZe6v/JAg/56F/6ty9NycOvote4D6a697917r3v3Xuve/de697917r3v3Xuv&#10;e/de697917rRP/4WTf8AH7/AH/w1fkd/7t9l+5p9pf7G+/00X+CTp2Pz60o/cwdOde9+691737r3&#10;X0n/APhJv/2663D/AOLVds/+8dtX3j37n/8AKyL/AM0U/wCPP0y/xdbNvuOuqde9+691737r3Xvf&#10;uvde9+691737r3Xvfuvde9+6918qf/hRj/2+Z+Z//Ud0X/8AAy7L95M8g/8AKpWf2Sf9XpOn0+Ed&#10;Ul+xh1br3v3Xuve/de6+xx/LZ/7d1fAX/wAUr+LH/vjMF7xO5h/5L99/z0Tf9XG6TniejqeyfrXR&#10;R/5gH/ZB3zZ/8VH+SP8A75vM+zTY/wDkt2f/ADXi/wCri9bHEdfGr95a9KOve/de697917q5j/hP&#10;f/2+K+FH/h1dm/8Avit0+wlz3/yqd5/pU/6uJ1V/hPX1dPeMfTHXvfuvde9+691737r3Xvfuvde9&#10;+691737r3XvfuvdarX/CvP8A7dsdI/8Ai8XW3/vhey/cl+1f/Kwzf887/wDV2Hq8fHr5zHufunuv&#10;e/de697917reG/4Rm/8AdR//AMs//wDmo+4b92/+Wf8A83/+sPTUnl1vDe4a6b697917r3v3Xuve&#10;/de697917r3v3Xuve/de697917r52f8Awr7/AO3gfx7/APFOdrf+/r3x7nv2q/5IU/8AzXP/AFbj&#10;6dj4dan/ALk7pzr3v3Xuve/de6+pb/wmn/7c2/Fv/tefID/4IjdPvGv3D/5W25+yL/q0nTD/ABdX&#10;v+wV1XonP8xP/t3586f/ABTn5Of++Uzfs22H/ku2X/NeH/q4vWxx6+Nz7yz6Ude9+691737r3V9n&#10;/CZz/t8V8bf/AA1u/P8A3xG4fYI9xP8AlU7j/TRf9XF6o/w9fUg9429M9e9+691737r3Xvfuvde9&#10;+691737r3Xvfuvde9+691737r3Xze/8AhW7/ANvNuuP/ABTnq7/362+/eQPtb/yrsn/Nd/8AjkfT&#10;0fDrV39yR1fr3v3Xuve/de6+tX/Iw/7dJ/Bn/wAQ6P8A3rMn7xd50/5Wm9/5qf8APo6Yf4j1bD7D&#10;HVeve/de6Su+/wDjyN5f+GruH/3UTe3Yf7ZP9MP8PXuviO+8xOlPXvfuvde9+691Yz/KF/7ei/AX&#10;/wAWq6b/APexpvZBzV/yrd9/zRk/46eqt8J6+vn7xV6Y697917r3v3Xuve/de697917r3v3Xuve/&#10;de697917r3v3XutBb/hYt/2UD8Lv/EOdmf8Ava0XucPaf/cC8/5qJ/x09Ox8OtNz3LPTnXvfuvde&#10;9+6919Mr/hKz/wBuo8L/AOJ/7k/63Y73jv7mf8rOf+aUf+XpmT4utkL3H3VOve/de697917r4qvy&#10;I/7KA7z/APExdm/+9rXe8vrD/cGH/mmn/HR0p6B32r691737r3Q/fE//ALKm+NX/AIn/AKb/APfi&#10;472h3P8A5Jtx/wA0pP8Ajh60eHX2jveInSfr3v3Xuqc/+FAVFJX/AMnz5tQRK7MmyNh1pEYBYR47&#10;uXbeQmY3/shImLf4A+xZyMQvNdmT/E3843HVl+IdfJ/95O9P9e9+691737r3W+R/wjgyUEvVHzrw&#10;6sv3ND2H0dkpVv6hBldt7jpadiP6FqKW3+sfcJ+7KkXVk/kUkH7Cn+fpqTiOt0T3EXTfXvfuvde9&#10;+691737r3Xvfuvde9+691737r3Xvfuvde9+691737r3Xvfuvde9+691737r3Xvfuvde9+691737r&#10;3RYfl18xvj18Gumc73t8kt/UGxtkYhvs8fAV++3NvLcU0Dz4/aGx9uwkT5LJ1QjcxwRALHGr1FRJ&#10;BTRTTxmW1bTf7zdrZbehdzx8go82Y8AB6/kKkgdbAJwOvnYfzOf+FF3y7+ctduHrnpfKZv4t/Gap&#10;epx8Oz9l5qSk7O3/AIhrwebs/sLFGOoEdTGW82DxEkNCEkNPVNkdC1BnvlzkHatlVbi8AubjjqYd&#10;in+gpxj+Jqt5jTw6dCAceteD68nkn6n2POr9e9+691737r3Xvfuvde9+691737r3Sl21sveO9Kr7&#10;HZ209zbsrtQX7PbWCymdqtTfpX7fFxSvc/gW9tyTQwjVM4UfMgf4evdGX2z/AC+vnpvMRttH4TfL&#10;fc0coUpNgfjj3Dlacq3IkNRRYd0C/nUWAtzf2XSb7skP9reQL9ssY/wt1qo9ehtw/wDJy/mnZzR9&#10;l8Cvk1BrNl/jHWOc29b/AIP/AHgSm0/8hW9o35s5aTjfQ/k4P+CvWtS+vQm4z+Qv/N3y+n7X4P8A&#10;ZsWu1v4nnet8Ja5sNX8ZzdPb6c3tb8+0zc7cqpxvU/IOf8Cnr2pfXqrLfWyd0da723j1zvfEyYHe&#10;mwN1bh2Tu/BzVFHVzYXdG1ctNgs/iZarHSTU8rU1XBNC0kErxsVujspBIlhmjuIUuITqSRQyn1DC&#10;oOc5B8+rdJb2717r3v3Xuhw+Mf8A2Un8e/8AxOHU/wD73tB7R7l/yTp/+ab/APHT17r7TnvELpN1&#10;737r3Xvfuvde9+6918dT+Zz/ANvJ/wCYT/4vF8sf/f8AWf8AeWHLn/KvWH/PPB/1aXpQvAdEe9nP&#10;W+ve/de6PD/LG/7eT/y9v/F4vid/7/rAeybmP/lXr/8A555/+rTdabgevsV+8T+k/Xvfuvde9+69&#10;1737r3Xvfuvde9+691737r3XvfuvdfOl/wCFe/8A28V6H/8AFK9i/wDv8+wvc+e1X/JAn/56G/6t&#10;xdOx8OtU33JvTnXvfuvde9+6919Tv/hNl/25m+JH/Ud8hP8A4JrePvGr3C/5W26+yL/qzH0w/wAX&#10;V6PsF9V6+Yr/AMKjaOSm/m29jzOGC5DqDpKshJXSDGmz1x5KG5uNcDi/HNx+LnIz22IPK0Y9JJP+&#10;PdPJ8PWu77HvV+ve/de6Pb/K5yNPiv5lX8v+uqmCU6fM340QyuTpWNavuLD0Ylcn6KhkDN/gD7Je&#10;ZFLcvXyj/lHm/wCrbdVb4T19h/3ih0x1737r3Xvfuvde9+691737r3Xvfuvde9+691737r3Xvfuv&#10;de9+691737r3XvfuvdfOQ/4V21lPU/zKunaeFlaXH/CjrWlqyL6knl7u7Frkibm3EU0biwB9XN+L&#10;T/7WAjl6UnzuH/6txDp6Ph1qxe5K6v1737r3Sv6+p5avf2yKWAFpqnd+2qeEAEkyzZqCOMAAH8kf&#10;g+2pyBA5P8J/wde6+277w76TdVk/znP+3Vfzy/8AFct+f+4a+xFyj/ys1l/zVXra/EOvkU+8p+lH&#10;Xvfuvde9+691sL/8Je/+3ufVP/iK+8P/AHgKj2A/cj/lVpf9PH/x7qj/AA9fT1945dM9e9+69173&#10;7r3Xvfuvde9+691737r3Xvfuvde9+691737r3XzCv+FQn/b3Ptb/AMRX0f8A+8BT+8jfbf8A5VaL&#10;/Tyf8e6eT4etej2POr9e9+691737r3X11v5Mf/bqv4G/+K5bD/8AcNveLHN3/KzXv/NVuk7fEerN&#10;vYd611737r3XvfuvdMe5tsbb3rt7NbR3jt/Cbs2puTGVmF3FtncmKoc5t/PYfIwGmr8VmcPk45ae&#10;qpp42aOaCeNkdSVZSD7vHJJDIJYmKspqCCQQRwIIyCPXr3Woj/MS/wCEofUnatfnezfgBvjHdEbu&#10;r5KnI1fRnYMuXyvTeRrZSZpE2fumkSsy+3A7litJLT5GkBZY4FoIECiVNg9zrq2VbbfEM6DHiLQS&#10;D/TLhX+2qn11HpwOfPrTa+Wv8uD5t/B3KVVF8l/jv2B1/hYaz7Kk7Ajxg3L1bmJHk8dMMR2Xthqv&#10;CyySgq60rVi1KhlEsMb3USztfMGz7yoO3XCyH+GtHH2oaN+dKfPpwEHh0SL2c9b697917r3v3Xuv&#10;e/de697917r3v3Xuve/de697917oe/jj8ovkF8ReysZ258b+1939Sb9xbRr/ABfa2RMNLl6KOUTt&#10;ht0YKqEuPy+OkYBpcdk6WemcgFoiQCEO4bbY7rbm13CJZUPkRw+YPFT8wQfn1ogHB6+hd/Jp/wCF&#10;DfWnz2q9v/Hb5MUu3emflrPDFQ7bq6KZ6DrHvapii5XZzZGSR8Vn3ClnwFTPItQfXj55WZqOmgjm&#10;3kO42QNf7cTNa8TXLx/6anxL/SHD8QHEtMlMjrZj9x31Tr3v3Xuv/9Tc9+f2A/vN8H/lriQnkk/2&#10;XrtjJwRjkyVWB2ZV52kRf8TLTIB/j7X7W2jcoG/4Yv8AMgdSp7HX37u95OV7qtB+9LJCfRZbhI2P&#10;7HPXzeqv8+5vtPLrubuvn0nKn8+xHbeXUebjxPTDP+fZ7b9Ai+8+mmb6n2bQ+XQUu+J62X/+ExsO&#10;r5DfJeo0X8XTW3YfJx6fPveJ9H/IXjv/ALD3FfvCf91NmP8Ahrf8cPWJv3mz/uh21fW4f+UZ/wA/&#10;W5x7x/6w1697917r3v3Xuve/de697917r3v3Xuve/de697917r3v3Xuve/de697917r3v3Xuve/d&#10;e6KT87Pk5i/h38TO7fkLXtSvkdi7Oqxs7H1ekxZnsHPSpt7YWIkiJ1PFNlqqk+60AlKcSyWKofYi&#10;5T2KTmTmG12ZK6ZXGsj8Ma90h+0IDT50Hn0Y7VYtuW4RWY4O3d8lGWP7AafPr5aubzWW3LmsvuLP&#10;5Cqy+dz+UyGazWVrpWnrsnlsrVvXZHIVk78vLNNI8kjnksxJ956RRRwRLDCoVEAVQOAAFAB8gMDq&#10;eVVUUIgoAKAegHAdNntzrfXvfuvde9+691737r3WN/p7q3VJOHUCX2lfoul62NP5C/8AKjj+VO/q&#10;f5X9+ba+6+OnV2e0bJ2xmaXVj+5uyMPMJPFU0swtU7fwkoV8gGBhrKsJQnzRRZCJYX91Oev3HanY&#10;dqel5OO9gcwxn5+Ujj4fNVq2CUPQJ5j3b6VPpLc/qMMkfhU/5T5egz6db6IAUBVACgAAAWAA4AAH&#10;vFnqPuu/fuvde9+691737r3Xvfuvde9+691737r3Xvfuvde9+691737r3Xvfuvde9+691737r3Xv&#10;fuvde9+691737r3Xvfuvde9+691737r3Xvfuvde9+691737r3Xvfuvde9+691737r3Xvfuvde9+6&#10;91737r3Xvfuvde9+691737r3Xvfuvde9+691oW/8LAfjBJhO2fi/8wcLjWGN39s/OdDb8roItFNT&#10;7k2JXy7z2FNXOBZqnI4/KZiFGvfxYwKeEX3NvtTuWu1udpc5RhIv2MNLU+QKr+bdOxnFOtMX3LnT&#10;nXvfuvde9+690aD4V/J/dnww+VfRfyf2Ws1Rl+n9/wCJ3JWYuGb7c7j2tMHxG+NpST3GiPL4Wpr8&#10;ZI9/Ss5Ycgey3eNti3fbJttm4SqRX0birf7VgD+XWiKinX2Luq+zdld09abA7e63zdPuTYHZuz9u&#10;772bnaU/s5Tbe6MVFmcRV6PqjtDMnkiazRvqRwGUgYn3NtNZ3D2twumSNirD0IND0n6X3tjr3Xvf&#10;uvde9+691737r3Xvfuvde9+691737r3Xvfuvde9+691737r3Xvfuvde9+691737r3Xvfuvde9+69&#10;1737r3XvfuvdfL6/4U77Im2p/N77szskTxx9l9d9F73pmZdKzQ0XVuO66eWM/keXASKSP7QI+o95&#10;H+3Mwl5VhT/fbyL/AMbL/wDP3TyfD1r8ex11fr3v3Xujm/y6O1KfpH58fDXtavqVo8Psn5L9MZbc&#10;VS7aFi2s2/aGj3UxckAf7jpaoXPA+puPZRv9sbzY7u1XJeGQD/TaTp/nTrRyD19j/wB4m9J+ve/d&#10;e697917r3v3Xuve/de697917r3v3Xuve/de697917r3v3Xuve/de697917r5MH89ztCm7c/m3/N7&#10;c9HUrU0uF7VousUaN9ccVR0zsrFdR5KBPwClXhJw4H9vUfqT7yg5Ktja8rWcZwSmv/nIzOP5MOn1&#10;+EdVJexT1br3v3XurK/5N+ypt/fzT/gVgoIzK9B8mOtN6sqrqIh62zS9i1Elv6JHimcn8AX/AB7D&#10;3Nswg5avnPnC6/72NH/P3Wm+E9fXh94r9J+qLv8AhSb/ANuZvlv/ANR3x7/+Ca2d7Gnt7/yttr9k&#10;v/VmTqyfF18sT3kr0/1737r3XvfuvdbWX/CQj/t4r3x/4pXvr/3+fXvuMvdX/kgQf89C/wDVuXpu&#10;Th19Fr3AfTXXvfuvde9+691737r3Xvfuvde9+691737r3XvfuvdaJ/8Awsm/4/f4A/8Ahq/I7/3b&#10;7L9zT7S/2N9/pov8EnTsfn1pR+5g6c697917r3v3XuvpP/8ACTf/ALddbh/8Wq7Z/wDeO2r7x79z&#10;/wDlZF/5op/x5+mX+LrZt9x11Tr3v3Xuve/de697917r3v3Xuve/de697917r3v3XuvlT/8ACjH/&#10;ALfM/M//AKjui/8A4GXZfvJnkH/lUrP7JP8Aq9J0+nwjqkv2MOrde9+691737r3X2OP5bP8A27q+&#10;Av8A4pX8WP8A3xmC94ncw/8AJfvv+eib/q43Sc8T0dT2T9a6KP8AzAP+yDvmz/4qP8kf/fN5n2ab&#10;H/yW7P8A5rxf9XF62OI6+NX7y16Ude9+691737r3VzH/AAnv/wC3xXwo/wDDq7N/98Vun2Eue/8A&#10;lU7z/Sp/1cTqr/Cevq6e8Y+mOve/de697917r3v3Xuve/de697917r3v3Xuve/de61Wv+Fef/btj&#10;pH/xeLrb/wB8L2X7kv2r/wCVhm/553/6uw9Xj49fOY9z9091737r3Xvfuvdbw3/CM3/uo/8A+Wf/&#10;APzUfcN+7f8Ayz/+b/8A1h6ak8ut4b3DXTfXvfuvde9+691737r3Xvfuvde9+691737r3Xvfuvdf&#10;Oz/4V9/9vA/j3/4pztb/AN/Xvj3PftV/yQp/+a5/6tx9Ox8OtT/3J3TnXvfuvde9+6919S3/AITT&#10;/wDbm34t/wDa8+QH/wAERun3jX7h/wDK23P2Rf8AVpOmH+Lq9/2Cuq9E5/mJ/wDbvz50/wDinPyc&#10;/wDfKZv2bbD/AMl2y/5rw/8AVxetjj18bn3ln0o697917r3v3Xur6f8AhM/IifzjPjSrNZpts9+x&#10;xixOpx0JuOYrcfT0ox5/p/X2CfcQf8hO4+2L/q6nVH+Hr6kfvGzpnr3v3Xuve/de697917r3v3Xu&#10;ve/de697917r3v3Xuve/de6+b3/wrd/7ebdcf+Kc9Xf+/W337yB9rf8AlXZP+a7/APHI+no+HWrv&#10;7kjq/Xvfuvde9+6919av+Rh/26T+DP8A4h0f+9Zk/eLvOn/K03v/ADU/59HTD/EerYfYY6r1737r&#10;3SV33/x5G8v/AA1dw/8Auom9uw/2yf6Yf4evdfEd95idKeve/de697917qxn+UL/ANvRfgL/AOLV&#10;dN/+9jTeyDmr/lW77/mjJ/x09Vb4T19fP3ir0x1737r3Xvfuvde9+691737r3Xvfuvde9+691737&#10;r3XvfuvdaC3/AAsW/wCygfhd/wCIc7M/97Wi9zh7T/7gXn/NRP8Ajp6dj4dabnuWenOve/de6979&#10;17r6ZX/CVn/t1Hhf/E/9yf8AW7He8d/cz/lZz/zSj/y9MyfF1she4+6p1737r3XvfuvdfFV+RH/Z&#10;QHef/iYuzf8A3ta73l9Yf7gw/wDNNP8Ajo6U9A77V9e697917ofvif8A9lTfGr/xP/Tf/vxcd7Q7&#10;n/yTbj/mlJ/xw9aPDr7R3vETpP1737r3Vdf83PY8vYn8sL547ap4mqKlfi925uWlp411y1FXsbad&#10;RvilghQcs7yY5VRRyWIA59n/ACtMIOY7KQ4HjIP96YL/AJetr8Q6+QP7yq6Ude9+691737r3W41/&#10;wjt7TpsP8i/mR0tLUKlT2F0z172ZS07Nbzr1HvWp2zUtGCbFlG80JAF7XP0B9xP7sWxewtLz/fcj&#10;J/vag/8AWPpuThXrfy9wd011737r3Xvfuvde9+691737r3Xvfuvde9+691737r3Xvfuvde9+6917&#10;37r3Xvfuvde9+691737r3XvfuvdAV8mfkd1V8SOiOy/kX3Xn0251v1Ztup3DnqtRHJX18odaPD7d&#10;wVJK8YqcllK2Wnx2Npda+Wpmij1KGLBbt233O6XsdhZrqklNB6D1J9AoqSfIA9bAqaDr5Ov8yv8A&#10;mQd4/wAzD5DZnuXtavqMRtDFzZDEdO9S0eQmqdr9VbHlqvJTYqgQhEqcnVKkU2ay7RLLWTqPTFTQ&#10;0tNT5Pcvcv2XLtgLS1FXNDI9Mu3qfQD8K8APUkkvgACnVeXs+631737r3XvfuvdGA+OnxV+R3y43&#10;xH1x8a+md+9ybvIgesx+zMHPXUWDpalzFBkd05+bx47EUbOCn3uUq6eANwZAePaG/wBz2/a4fqNw&#10;mWFPVjSvyUcWPyAJ60SBx62fPi1/wkQ+S++KfF5/5afIDr/ofH1AiqarYnXGLn7e37FEQPLjMrmn&#10;nxeBoKi+oCehq8tELA2e5CxxuXupt0JKbXA05/ic+Gv2gUZiPkQp6oZB5dX09G/8Jd/5U3UkdLNv&#10;XY3anyHy8ASQ13b3aWaoKEVQsXkhwPUqbYpHivcJBWJUDTw5kI1ewRe+5HM91UQukA/4Wgr+19Z/&#10;MU6qXbq1Hq/+W7/L+6Yipk6y+F/xl2rVUmnxZmn6X2FX7mOj9Bn3Vl6GoyUpH1Blq2sbn6k+w1c8&#10;wb7eH/GbyZq+XiMB/vIIH8uq1PRyMbjMbh6KDG4jH0OKx1KgjpaDG0kFDRU0Y+kcFLSqqIv+CqB7&#10;KWZnOpyST5nPWup3uvXuve/de697917r41Xz+/7Lv+bH/i2/yQ/9/HmfeWux/wDJEs/+aEX/AFbX&#10;pQOA6KR7NOt9e9+690OHxj/7KT+Pf/icOp//AHvaD2j3L/knT/8ANN/+Onr3X2nPeIXSbr3v3Xuv&#10;e/de697917r46n8zn/t5P/MJ/wDF4vlj/wC/6z/vLDlz/lXrD/nng/6tL0oXgOiPeznrfXvfuvdH&#10;h/ljf9vJ/wCXt/4vF8Tv/f8AWA9k3Mf/ACr1/wD888//AFabrTcD19iv3if0n697917r3v3Xuve/&#10;de697917r3v3Xuve/de697917r50v/Cvf/t4r0P/AOKV7F/9/n2F7nz2q/5IE/8Az0N/1bi6dj4d&#10;apvuTenOve/de697917r6nf/AAmy/wC3M3xI/wCo75Cf/BNbx941e4X/ACtt19kX/VmPph/i6vR9&#10;gvqvXzif+Fb+yZdv/wAyHrDdyRMKHf3xP2DVmoKlUfMbc7H3ZgK+mVvoTHSx49yf+bgH9Lz/AO1s&#10;wfl+SLzSdv2FEI/nXp6Ph1q0+5K6v1737r3QldL9gz9S9xdT9q0qyPU9Z9l7E7Bp0i/zrz7M3TS7&#10;jhWPkeotTADkc/n2nu4BdWktseEiMv8AvQI/y9e6+1nispj83i8bmsTVw1+Ky9BR5TGV1O2uCsx9&#10;fTrV0dXA/wCUkjdXU/kEe8QGVkYowoQaH7R0m6n+69e697917r3v3Xuve/de697917r3v3Xuve/d&#10;e697917r3v3Xuve/de697917r5d//Cmrs+m7G/m592YijqFqqTqXY3T3WEU8b64vuabYNLvjLU8Z&#10;/Bgrs7VU8g/EiOP8feSHt1bG35Whc4MrSP8A8aKj9oUHp5Ph6oD9jnq/XvfuvdGa+FOy5uyPmR8T&#10;evYIzLLvn5LdFbRVAmu/94+0MXiGLL/qQJiWvwACTx7Lt4mFvtN1OfwQyN+xCetHh19nL3iP0n6r&#10;J/nOf9uq/nl/4rlvz/3DX2IuUf8AlZrL/mqvW1+IdfIp95T9KOve/de697917rYX/wCEvf8A29z6&#10;p/8AEV94f+8BUewH7kf8qtL/AKeP/j3VH+Hr6evvHLpnr3v3Xuve/de697917r3v3Xuve/de6979&#10;17r3v3Xuve/de6+YV/wqE/7e59rf+Ir6P/8AeAp/eRvtv/yq0X+nk/4908nw9a9HsedX697917r3&#10;v3XuvrrfyY/+3VfwN/8AFcth/wDuG3vFjm7/AJWa9/5qt0nb4j1Zt7DvWuve/de697917r3v3Xuv&#10;e/de6iZDH0GWoavGZShpMlja+nlpK/H5CmhrKGtpKhDHPS1dJUK0ckbqSro6kEGxFve1ZlYMpoRw&#10;I49e6qD+Sv8AIV/lYfKCXI5TdHxc2v1ru3ImSR959C1Vb05lIqqe5nrpMBtFotv1dRIx1yTZDC1D&#10;M12JLMxIr27nfmXbQFjuTIg/DL+oPsq3cB9jDqwZh1RV3v8A8I7NkVklbkPjJ8yd0bfjHkbH7T70&#10;69xW7TKTcxpVb/2DUYbxBeASu25SfrxaxGll7sTCi7jaBvVo2K/8ZYN/x8dWEnqOqbO8P+Ev381z&#10;qP7yp2j1/wBXfIPE0nklNd052lhYaw0q8rJ/d/tVNsV8strBoKOCdtVwmsDURbZe4/LF1QSyPAT5&#10;SIf8Kax+ZI6trXqnju34ZfLf42vUDv340d5dQ0tPJ4jl9/dYbw27t6oOrQHx+5a+kTH1SFvSJKap&#10;dCeAxPsV2e77XuH+4NxHKfRXUn8wDUfmOrAg8Oi0+zHrfXvfuvde9+691737r3XvfuvdTMdkchiM&#10;hQ5bE11Zi8ri6ymyONyWOqZ6LIY7IUU61NHXUNZTMskM0MirJFLGwZWAZSCAfemVXUqwqDgg8CPQ&#10;9e6+nF/wns/m0Vv8xD495PqjurNw1nyu+PGNxNFvTJTvFFV9sdd1J/h22u1Vg4L16SoMduMRKUWq&#10;NPVkxjIxwRY5898rjYb8XVmKWtwSVH8D8Sn2eafKo/DUsutDjrYe9gPqnX//1d7vtTaw3x1h2Pso&#10;x+Ubw2FvDaxitfyDcG3qjEmO35v5re3YH8OZJP4WB/Ya9HfLO5fubmPb94rT6S5gmr6eFKr1/wCM&#10;9fL9qxa4PBFwQfx7nm08uvoF3Xz6TdT+fYjtvLqPdx4nphn/AD7PbfoEX3n00zfU+zaHy6Cl3xPW&#10;zP8A8Ji5EHffydiJ9b9RbTkUWPKR7z0ub/Tguv8At/cVe8I/3V2Z/wCGt/xzrEv7zgP7j2w/8vEn&#10;/Vvrcw9wB1hv1737r3Xvfuvde9+691737r3Xvfuvde9+691737r3Xvfuvde9+691737r3Xvfuvde&#10;9+691p+f8KgvlI0lX0R8OtvZI+OniqO9uzaWnluHnnNTtHrPG1LRHgxoM7WTU8n1ElHNpFkY5H+x&#10;Gw0W75kmXj+hEf2PKR/1TAI9GHr1I3IlhiXcnH/C1/kWP/HRX7R1qH+8i+pF697917r3v3Xuve/d&#10;e697917rG/091bqknDo8v8ub4Lb3/mBfJranS23vvsRsujMe6e39800AeLZPXOOqkTK1kMkqtGcj&#10;WsyY/EwOrB6mVHdft4p3jBfOnNFrynssm5TUaQ9sSfxyEGg9dK/E58lGMkAhzetxj2y0adsscKPV&#10;v8w4n5fOnX01OrOr9idKdc7L6m6x27Q7T2B19t7HbY2rt/HIVp8dicZCIYVeRyXmmkOqapqZmaWe&#10;Z3mld5HdjhNfX11uV5Jf3rmSWZizMfMn/APIAYAoBgdQ9NNJPK00p1MxqT8+l97SdN9e9+691737&#10;r3Xvfuvde9+691737r3Xvfuvde9+691737r3Xvfuvde9+691737r3Xvfuvde9+691737r3Xvfuvd&#10;e9+691737r3Xvfuvde9+691737r3Xvfuvde9+691737r3Xvfuvde9+691737r3Xvfuvde9+69173&#10;7r3Xvfuvde9+691737r3VVH86r4aS/OX+XN391HgsYcn2RtjCx9xdPwRQiorpuyOsI5c7QYbGRkH&#10;/KM1jzktvRsbafvySRa/sTcn7uNm3+C6c0jY+HJ6aHwSfkpo3+16spoevklfTg8EfUe8o+n+ve/d&#10;e697917r3v3Xut6X/hKn/M/o8hg8j/LT7k3EsOXw757fHxZymWrFH8Uw9Q8md7B6fpnmIvNRymp3&#10;DiYhqaSGTJoWRKWnjaF/czlsq45htFwaLMB5Hgsn54RvmF9T006/i63Z/cPdN9e9+691737r3Xvf&#10;uvde9+691737r3Xvfuvde9+691737r3Xvfuvde9+691737r3XvfuvdEa/mQ/NDavwC+GvdXyZ3HN&#10;QSZfaO2qjF9a7frpABvDtjcaNiuvdsxwAiSWOSvdKiv8IZ4qGGqqLFYWsdcv7RLvm7w7dHWjmrn+&#10;FBlj+zA9WIHn1tRU06+U91//ADDfnV1Xveu7F69+XXyF2tu3LZmrz+Zrcd2pu7+HZ3KV9W1fWy5/&#10;blRVSY2vjlmdpHp6yjkhJ/3XwLZMz7DstzCLee1iZQKCqLUAYwaVH2g16foD1tY/ywf+FVm4qvcm&#10;2+mv5lOMws+Jy9TSYjGfKXY+DhwU+Fq53WGKq7g2BhUFHJSO7EzZfb9PTfbKF14yZTJURRlzH7Zx&#10;iNrvl4moyYWNa/8ANNjmv9Fia/xDA6oyeY63g8NmcRuPD4rcO3srjs7gM7jaHM4TN4etpsniMxiM&#10;nSrW43K4vJUTPDUU1RC6TQTxOyOjKysVIPuG3R43McgKspIIOCCOII8iOmutB7/hYb0zNhvkX8Rf&#10;kFDSv9n2D01vDqOuqooz4UyHU29Du6jWqdRYSzQ7wkERY3dYGAuIjab/AGouw9hdWJOY5Ff8nXT/&#10;ANY/59Ox8Kdac3uWOnOve/de67VmRlZWKspDKykhlYG4ZSPoR+D7917r7Ff8tn5PUfzI+Cnxg+Rc&#10;VemQzG/uqdvJviRHDmDszasTbO7Oo251ARZ/H5FYy4DNHocgaveJ/MO2nad6ubAigRzp/wBI3cn/&#10;ABkjpORQ06PB7Jutde9+691737r3Xvfuvde9+691737r3Xvfuvde9+691737r3XvfuvdBH373JtX&#10;48dH9u98b3mWDaXTvW+8+yc/eVYZKjHbOwE+dmoKVmB1T1PgFPTxqpZ5XRFVmYAqrG0lv72Kyh+K&#10;V1QfaxAr9grU/Lr3HHXxfuwd8bg7O37vfsndlV99ursLd+5d8blrfV/lm4N2ZmbPZmq9ZZv3Kmok&#10;flieeSfeXUEMdtAlvEKLGoUfYooP5DpT0kPbvXuve/de62Ov+EsvTU3Zn81bbG+2pWlx/wAf+me2&#10;uzqioeMtTR12fw8XTmNgZ2GnzN/eiWaFT6v2Xdf82SAB7lXYt+WWgrmeRE/IHxD/AMc/n1Rz29fT&#10;S9469M9UXf8ACk3/ALczfLf/AKjvj3/8E1s72NPb3/lbbX7Jf+rMnVk+Lr5YnvJXp/r3v3Xuve/d&#10;e62sv+EhH/bxXvj/AMUr31/7/Pr33GXur/yQIP8AnoX/AKty9NycOvote4D6a697917r3v3Xuve/&#10;de697917r3v3Xuve/de697917rRP/wCFk3/H7/AH/wANX5Hf+7fZfuafaX+xvv8ATRf4JOnY/PrS&#10;j9zB051737r3XvfuvdfSf/4Sb/8AbrrcP/i1XbP/ALx21fePfuf/AMrIv/NFP+PP0y/xdbNvuOuq&#10;de9+691737r3Xvfuvde9+691737r3Xvfuvde9+6918qf/hRj/wBvmfmf/wBR3Rf/AMDLsv3kzyD/&#10;AMqlZ/ZJ/wBXpOn0+EdUl+xh1br3v3Xuve/de6+xx/LZ/wC3dXwF/wDFK/ix/wC+MwXvE7mH/kv3&#10;3/PRN/1cbpOeJ6Op7J+tdFH/AJgH/ZB3zZ/8VH+SP/vm8z7NNj/5Ldn/AM14v+ri9bHEdfGr95a9&#10;KOve/de697917q5j/hPf/wBvivhR/wCHV2b/AO+K3T7CXPf/ACqd5/pU/wCridVf4T19XT3jH0x1&#10;737r3Xvfuvde9+691737r3Xvfuvde9+691737r3Wq1/wrz/7dsdI/wDi8XW3/vhey/cl+1f/ACsM&#10;3/PO/wD1dh6vHx6+cx7n7p7r3v3Xuve/de63hv8AhGb/AN1H/wDyz/8A+aj7hv3b/wCWf/zf/wCs&#10;PTUnl1vDe4a6b697917r3v3Xuve/de697917r3v3Xuve/de697917r52f/Cvv/t4H8e//FOdrf8A&#10;v698e579qv8AkhT/APNc/wDVuPp2Ph1qf+5O6c697917r3v3XuvqW/8ACaf/ALc2/Fv/ALXnyA/+&#10;CI3T7xr9w/8Albbn7Iv+rSdMP8XV7/sFdV6KZ8+MdJl/gr80sTEpeXKfEz5G46NQbFpK3p7M0yKD&#10;za5Yfj2abG2jerNj5TxH/qovWxx6+NN7y16Ude9+691737r3VxX8gDe9P1//ADgPhPmquaOCDJ74&#10;3rsgtKQqSVHY/Ue4ev8AHw3P9p6nJwrGPy5UewnzzCZ+VLxB5Krf7w6sf5DqrfCevrBe8YumOve/&#10;de697917r3v3Xuve/de697917r3v3Xuve/de697917r5vf8Awrd/7ebdcf8AinPV3/v1t9+8gfa3&#10;/lXZP+a7/wDHI+no+HWrv7kjq/Xvfuvde9+6919av+Rh/wBuk/gz/wCIdH/vWZP3i7zp/wArTe/8&#10;1P8An0dMP8R6th9hjqvXvfuvdJXff/Hkby/8NXcP/uom9uw/2yf6Yf4evdfEd95idKeve/de6979&#10;17qxn+UL/wBvRfgL/wCLVdN/+9jTeyDmr/lW77/mjJ/x09Vb4T19fP3ir0x1737r3Xvfuvde9+69&#10;1737r3Xvfuvde9+691737r3XvfuvdaC3/Cxb/soH4Xf+Ic7M/wDe1ovc4e0/+4F5/wA1E/46enY+&#10;HWm57lnpzr3v3Xuve/de6+mV/wAJWf8At1Hhf/E/9yf9bsd7x39zP+VnP/NKP/L0zJ8XWyF7j7qn&#10;Xvfuvde9+6918VX5Ef8AZQHef/iYuzf/AHta73l9Yf7gw/8ANNP+OjpT0DvtX17r3v3Xuh++J/8A&#10;2VN8av8AxP8A03/78XHe0O5/8k24/wCaUn/HD1o8OvtHe8ROk/XvfuvdJTfez8T2HsfeWwM+hkwW&#10;+dqbi2fmo1Cs0mJ3NiJsLkUVX4JMM7gA8e3YJWgmSdPiRgw+0Go6918U7sTY+d6x7A3z1tuiA0u5&#10;evd47m2PuKlZHjamzu081PgctAySWZSlRTyKQwuLc+8v7eZLmBLiPKyKGH2MKj+R6U9I/wBu9e69&#10;7917q3b+RR8nqX4o/wA0T4v74zmRXG7L33uqp6P31PNKIKNMF3DRNs3GV2SqGIWOmx+anxOUqJG9&#10;KpTEtYAkBXnXbTufLdzCgq6L4i/bH3ED5lQwH29VYVXr6y3vGDpjr3v3Xuve/de697917r3v3Xuv&#10;e/de697917r3v3Xuve/de697917r3v3Xuve/de697917r3v3Xuve/de60GP+Fa3zvyW7e4es/wCX&#10;/srMyRbR6oxWJ7e7qpqOpZEy/Ze78c79fbby0KkErhsDN/FUQ3SRsvGxGumjKzf7XbIsVpJvsw75&#10;SY4/kinuI/0zdv8AtPn07GPPrTa9y1051737r3XvfuvdbEP8kH+Rdu7+ZTnH7v7qrM9118O9m518&#10;XWZbFqKLd/dW48a4bI7O6/qqtHSlx9KSI8znTHII3P2dIklV9xLQALnLnSLl5Po7MCS7cVocrGDw&#10;ZvUn8K/mcUDUZtP29fR++Pvxu6J+KvWuG6h+O/Vu0epeu8Gi/abe2ljEo1q6oRLDNl89kpS9Zk8h&#10;OFU1OSyNRPVTEapZnbn3j/fbhe7ncG6v5WlkbzY/yA4AegAAHkOmiSePQ2+0fWuve/de697917r3&#10;v3Xuve/de697917r3v3XuvjFfNLP0u6/mL8st0UMizUO5Pkv3vn6OZCCktLmO0srkaeRCvBDJICL&#10;e8uNoQxbTaxNxWGMfsRR0oHDotHsx631737r3Q4fGP8A7KT+Pf8A4nDqf/3vaD2j3L/knT/803/4&#10;6evdfac94hdJuve/de697917r3v3XuvjqfzOf+3k/wDMJ/8AF4vlj/7/AKz/ALyw5c/5V6w/554P&#10;+rS9KF4Doj3s5631737r3R4f5Y3/AG8n/l7f+LxfE7/3/WA9k3Mf/KvX/wDzzz/9Wm603A9fYr94&#10;n9J+ve/de697917r3v3Xuve/de697917r3v3Xuve/de6+dL/AMK9/wDt4r0P/wCKV7F/9/n2F7nz&#10;2q/5IE//AD0N/wBW4unY+HWqb7k3pzr3v3Xuve/de6+p3/wmy/7czfEj/qO+Qn/wTW8feNXuF/yt&#10;t19kX/VmPph/i6vR9gvqvWk5/wALGOmZqnaXwo+QtFSsKfC7j7U6Z3LWiO6NNufGY3e+yKVpQPSV&#10;XEbgcKSdVyQBpa8w+092BLeWBPEJIPyJVv8Ajy9OR+fWit7mjp3r3v3Xuve/de6+s7/Ix+UFJ8rv&#10;5X3xb3nJkVrt2debJpuhuwUaUTVtNuvpmJNmQT5RwTeoyWIgxWack3K1qsQCSBi/zntp2zmS5hpR&#10;ZG8Rf9LJ3Y+QbUv5dMMKN1bf7C3Veve/de697917r3v3Xuve/de697917r3v3Xuve/de697917r3&#10;v3XumHdW58DsnbG4957qydNhdsbRwOY3PuPM1rFKPE4HAY+TK5jJ1bi9ooKeKSWQ24VT7vFG80iw&#10;xCrOQAPUk0A/M9e6+Mj8ru9cp8nfk1398h8ws8NZ3R29v/sdKKpcPJicdurc1TlcNglILDx0FHJB&#10;RRAMbJEoubX95cbZZLtu3QWCcIUVK+pUAE/man8+lAFBTov/ALXdb697917q6j/hPT01N3P/ADb/&#10;AIo0j0rT4frbNbs7lz0wjMq0EPW2y6/N7dqnX6ANnv4RThiRpMoI5ABCHPl2LTla6NcyBYx89bAH&#10;/jOo/l1VjRevqye8ZemOqyf5zn/bqv55f+K5b8/9w19iLlH/AJWay/5qr1tfiHXyKfeU/Sjr3v3X&#10;uve/de62F/8AhL3/ANvc+qf/ABFfeH/vAVHsB+5H/KrS/wCnj/491R/h6+nr7xy6Z697917r3v3X&#10;uve/de697917r3v3Xuve/de697917r3v3XuvmFf8KhP+3ufa3/iK+j//AHgKf3kb7b/8qtF/p5P+&#10;PdPJ8PWvR7HnV+ve/de697917r6638mP/t1X8Df/ABXLYf8A7ht7xY5u/wCVmvf+ardJ2+I9Wbew&#10;71rr3v3Xuve/de697917r3v3Xuve/de697917r3v3Xuve/de6xzQw1MMtPURRz088bwzwTIssM0M&#10;qlJYpYnBVlZSQykWI4PvYJBqOvdVz/IL+UV/LW+T0Ve/bnw46VrMxkvI1Xu7ZW2V6q3xPUPytVVb&#10;06ufD5KodD6l+5qZF/DKykqT+x5p5h22n0t3IAPwsda/7y+oD8h1sMRw614flz/wkJ6rz1JldxfC&#10;X5E7l6/z2mepoute/KeLeOy6upYEw46g7C2nS0uWxVOvAD1eLy8p51P+QPNr91blCI94txIvm8Xa&#10;32lWJVj9jIOriQ+fWnr8zfgF8sPgHv8Aj69+UPUub2FVZF6ttqbrhaHOdfb7o6NgJq7Ze98UZKCt&#10;Cq8Uk9KJUq6YSRirp4HYJ7lfaN82vfIPH22UOB8S8GX5MpyPkeB8ienAQeHRN/Zt1vr3v3Xuve/d&#10;e6sr/lCfL3JfCP8AmF/HDupcpJjtmVW98b1t23F5mjo63qfsmri2tvCTIRLxMuNSaLOU8TED7qhp&#10;2JGm/sPc1bUu8bDcWdKuFLp/p07lp9vwn5MeqsKinX14feK/THX/1t/j37r3XzHPkXs49d98d2bA&#10;aMwnY3bfZGzzERp8f92t41mG0W/w8Nvc77TJ41rFL/Eqn9oB6788ubqN95L2jewa/WWVrPX18WCO&#10;T/n7ov8AU/n2Krby6JNx4nphn/Ps9t+gRfefTTN9T7NofLoKXfE9bKH/AAmRqwnya+RdBqs1T0Vj&#10;6sLZbEUW/wDHwlr/AF4+4A4455/HuLfeBf8AdNaN6TEftRv83WKP3mkry5t8npdMP2xN/m63R/eP&#10;vWGPXvfuvde9+691737r3Xvfuvde9+691737r3Xvfuvde9+691737r3Xvfuvde9+691wkkjijeWV&#10;0jijRpJJJGCRxxoNTu7tYAAC5J+nvwBJoOvcevlt/wAwr5IzfLT5nfILvZKx6zA7r3/kqDY7M5KR&#10;dd7SRNpbBWOP9KGTE0VLPMqcGaSR+SxY56cnbIOXuWbPaaUeOMGT/mo/fJ/xtiB8gOp52ey/d22Q&#10;2lKFVGr/AExy38yeiZ+xN0Zde9+691737r3Xvfuvde9+691Kx+MyOayOPw2HoKzK5fLV1LjMXi8d&#10;TTVmQyWRr51paGgoaOnDSSzTSuscUaKWZiFUEkD23K6RRmWQhVUEkk0AAyST5ADiem5WCoWY0AqS&#10;fTr6Tf8AKM/l9Yn4AfFvC7ZzVDRyd6dnpjN7955yLwzSx7ikoz/B9h0dbHq10O3oJnpI9LtHJVPW&#10;1celanQuEnuFzdJzbvrTxE/SwVSBf6NcyEfxSEVPmFCqfh6hPft1bdb4yKf0kwg+Xm32tx+yg8ur&#10;TvYE6JOve/de697917r3v3Xuve/de697917r3v3Xuve/de697917r3v3Xuve/de697917r3v3Xuv&#10;e/de697917r3v3Xuve/de697917r3v3Xuve/de697917r3v3Xuve/de697917r3v3Xuve/de6979&#10;17r3v3Xuve/de697917r3v3Xuve/de697917r3v3Xuve/de6+WL/AMKD/wCX7UfBf5970yu1cJ/D&#10;uivkvPmO6upJqWnMOJxNfl8l5OzOvqXSBHG2FzE7S09LENMOOrccPqSBkryJvo3rY0WVqz29I39S&#10;AOxv9soyfNg3T6Go6ot9jTq3Xvfuvde9+690rNhb83j1dvfaXZHXm48rtDfew9xYfduz904Spaky&#10;+39yYCvTJ4fL46oW+mWCeNJFuCDazAgkFqeCG5he3nUOjgqyngQRQg/aOvdfU+/kv/zc+vf5n/Q1&#10;Ombq8NtX5VdYYjH0XeHWkMsVKMmyBKKHtXYlDIxklwOUlIMsS6mxtW5opyyNR1NXjVzdyrPy3e9g&#10;LWshPhv6f0GP8Q/40MjzAYZaHq6L2EOq9e9+691737r3Xvfuvde9+691737r3Xvfuvde9+691737&#10;r3Xvfuvde9+691Gra2jxtHV5HI1dNQY+gpp62urq2eKlo6KjpYjPVVdXVTlUjijRWeSR2CqoJJAH&#10;vYBYhVFSeA6918xf/hQh/Nph/mH/ACGoup+mc7LV/E3485XKUOyK2mlkSh7Y7DkVsZuTtqWEWD0S&#10;xhsdtvyBmWjM9UDGclLBHkZyJyudhsDdXa0upwC3qi8Qn2+b/Og/CD08q0HWvJ7HnV+ve/de6+hZ&#10;/wAJM/mzuzuT439wfELsHM1War/jBlNs7g6srslO9RWx9T9jyV6TbRhlkLM1NgsvQTPT+Q/tw5KG&#10;mitDTxokEe6GzxWm4RbrAKC5BDgfxpTu+1lOfmpJyempBmvRsf8AhUF8Y5++v5Yu5ew8Jj3rd1fF&#10;7sPafc1OKWHy102zqky7A3/SIbG1PBR5ePNVZ4smO1X9Oliv233EWPMawOaLcq0fy1fEv5krpH+m&#10;60ho3XzIveRfT3Xvfuvde9+691ut/wDCSn5/UWA3D2h/Lv7CzaU8O9KvI90/Hw11QqrLuegxUdP2&#10;rsOhMpLNJVY6kpc9RU0elFFHlZTeSUXh/wB0djLxx79APgpHLT0J7G/IkqT819Om5B59b2PuFumu&#10;ve/de697917r3v3Xuve/de697917r3v3Xuve/de697917r3v3XutRD/hWF8+aLq/48bL+Buxs2g7&#10;A+QtXjd+ds09HUL91guldm5sVeBxtcsZV4m3DuGkiaFgSGp8XWxSLonUmVPbDY2ub997mH6cFVT5&#10;yMMkf6VD+1gRw6cQZr18+L3OvTvXvfuvde9+691v+/8ACQf4xz7R+PHyS+WOcx7w1nc3YWD6p2RP&#10;VQ6ZG2f1NQS5TcGVxktvVT1+YzTUUvJ/exRFhpu0G+6u4iW/t9rQ4hUu3+mc0APzCrX7G6akOadb&#10;h/uKOm+qLv8AhSb/ANuZvlv/ANR3x7/+Ca2d7Gnt7/yttr9kv/VmTqyfF18sT3kr0/1737r3Xvfu&#10;vdbWX/CQj/t4r3x/4pXvr/3+fXvuMvdX/kgQf89C/wDVuXpuTh19Fr3AfTXXvfuvde9+691737r3&#10;Xvfuvde9+691737r3XvfuvdaJ/8Awsm/4/f4A/8Ahq/I7/3b7L9zT7S/2N9/pov8EnTsfn1pR+5g&#10;6c697917r3v3XuvpP/8ACTf/ALddbh/8Wq7Z/wDeO2r7x79z/wDlZF/5op/x5+mX+LrZt9x11Tr3&#10;v3Xuve/de697917r3v3Xuve/de697917r3v3XuvlT/8ACjH/ALfM/M//AKjui/8A4GXZfvJnkH/l&#10;UrP7JP8Aq9J0+nwjqkv2MOrde9+691737r3X2OP5bP8A27q+Av8A4pX8WP8A3xmC94ncw/8AJfvv&#10;+eib/q43Sc8T0dT2T9a6KP8AzAP+yDvmz/4qP8kf/fN5n2abH/yW7P8A5rxf9XF62OI6+NX7y16U&#10;de9+691737r3VzH/AAnv/wC3xXwo/wDDq7N/98Vun2Eue/8AlU7z/Sp/1cTqr/Cevq6e8Y+mOve/&#10;de697917r3v3Xuve/de697917r3v3Xuve/de61Wv+Fef/btjpH/xeLrb/wB8L2X7kv2r/wCVhm/5&#10;53/6uw9Xj49fOY9z9091737r3Xvfuvdbw3/CM3/uo/8A+Wf/APzUfcN+7f8Ayz/+b/8A1h6ak8ut&#10;4b3DXTfXvfuvde9+691737r3Xvfuvde9+691737r3XvfuvdfOz/4V9/9vA/j3/4pztb/AN/Xvj3P&#10;ftV/yQp/+a5/6tx9Ox8OtT/3J3TnXvfuvde9+6919S3/AITT/wDbm34t/wDa8+QH/wAERun3jX7h&#10;/wDK23P2Rf8AVpOmH+Lq9/2Cuq9IXtDaCdg9Z9ibBk0ePfGxd3bQk8lvHo3LgKjCtr1cWtPzf29b&#10;S+BcRz/wMrfsIPXuviaVVLUUVTUUVXDJTVdJPNS1VPMpSWCop5DFNDKh5DKwKsD9CPeYQIYVHA9K&#10;esHvfXuve/de6GH48du5T4/d+9I97YSN58v0x23112pjqZGCGrq9gbvo91Q0TEkArMaXxOrGxViG&#10;4J9pL+1W+sZrJ+EyOh/2ylf8vWjkU6+0XtLdOB3ztXbO9tq5KDMbX3ht/Dbp23l6VtVLlcDuDHR5&#10;bD5Kmb8xz080cqH+jD3iLLE8MrQyijISpHoQaEfkek/Sg9t9e697917r3v3Xuve/de697917r3v3&#10;Xuve/de697917r5a/wDwo++V/Xnyv/mdb+rusKiHK7V6H2Ntv45Nuikqo6vHbs3HsHcGYzu8cpi3&#10;iGn7amy2ZrMTFIjOk4o/uI3Mcye8k/b/AGufa+XEW5w07GWnmoYKFB+ZVQ3yrTy6eQUHVDfsbdX6&#10;97917r3v3XuvrV/yMP8At0n8Gf8AxDo/96zJ+8XedP8Alab3/mp/z6OmH+I9Ww+wx1Xr3v3Xukrv&#10;v/jyN5f+GruH/wB1E3t2H+2T/TD/AA9e6+I77zE6U9e9+691737r3VjP8oX/ALei/AX/AMWq6b/9&#10;7Gm9kHNX/Kt33/NGT/jp6q3wnr6+fvFXpjr3v3Xuve/de697917r3v3Xuve/de697917r3v3Xuve&#10;/de60Fv+Fi3/AGUD8Lv/ABDnZn/va0XucPaf/cC8/wCaif8AHT07Hw603Pcs9Ode9+691737r3X0&#10;yv8AhKz/ANuo8L/4n/uT/rdjveO/uZ/ys5/5pR/5emZPi62QvcfdU697917r3v3Xuviq/Ij/ALKA&#10;7z/8TF2b/wC9rXe8vrD/AHBh/wCaaf8AHR0p6B32r691737r3Q/fE/8A7Km+NX/if+m//fi472h3&#10;P/km3H/NKT/jh60eHX2jveInSfr3v3Xuve/de6+WN/wo0+ME/wAav5qHeWQo8e9Hs/5ExYf5HbSm&#10;EWiKqn7BEtN2ETKgCGT+9dDnJWUeoRyRFxdwzZK8gbkNx5ahUmr29Ym/2vw/8YK/z6fQ1Xqiz2NO&#10;rde9+691zilkhkjmhkeKaJ0lilido5IpI21JJG62KspAIINwffiARQ9e6+tj/Jk+e+N/mF/A/qnt&#10;jIZaGt7e2XQU/VPflAZUNfT9o7Ox8FNW7hqYBysW4aNqTPQFQUX7t4AxenkC4uc3bG2w73LaqKRO&#10;dcR8tDHh/tTVT9lfPphhQ9Wsewz1Xr3v3Xuve/de697917r3v3Xuve/de697917r3v3Xuve/de6b&#10;czmcTt3D5XcGeyVDhsFgsbXZnNZjJ1MNFjcVicZStW5HJZCsqCscMEEKPLLK7BVVSxIAPuyI0jiN&#10;BVmIAA4kngB9vXuvl9/M3/hQH8++yvmB3J2h8a/lF2l1R0e2+chQdMdf4WXGxbaouvtvMuF21lMr&#10;tXMUlRTy1uVgp1yuRStjmK1FTLED4kRRkftHI2x2+0w2242ySzaQZGNa6jkgMCDRa6RSmADx6eCC&#10;lD1Yt8CP+FZXfWy9x4LZXz/2Vg+5OvKyopqLIdy9abfxmy+19tJKwjlzWZ2bift9v5ynj9Jelx9J&#10;ip1UySLJUuEp2IN89r7GaNpticwyDhG5LIfkGNWU/Mlh9nHrRQeXW9z1D271p331nsvuPp3eWF7A&#10;6y7DwdLuPZ+79v1BqMZmMVVXQOokVJYZoZFkp6qlqI0np545IJ445o3RYVu7W4sbl7S7QxyRmjKe&#10;IP8AqyCMEZGOmuGOhH9p+vdfG/8A5ifd1b8jvnb8uO6qytevg33392XW4GZ5Wn8OzcZuafA7Fx6S&#10;t+pKXDUlBSoeBpjFgBYDLLYLMbfstrZgU0RJX/TEAsfzYk9KAKCnRM/Zv1vr3v3Xuhi+PHTG4/kb&#10;310x0DtF1h3L3R2jsXrDDVUkTTQY+t3tuWm29HlKuNCD4KQVBqag3AWNGYkAE+0l/eR7fYzX0vww&#10;ozn56QTT7TSg60cCvX2TuhekOvPjZ0x1l0L1PhIdvdd9T7Owuytq4yJY/KMfh6UQPkMjNGq+etrZ&#10;vJWV9U411FTLLPITJIxOJd9eT7heSX10dUkrFmPzPkPkOAHkAB0nJrnoXPaXr3Xvfuvde9+69173&#10;7r3Xvfuvde9+691737r3RcPmD37h/ix8WPkF8is3PTw0nTvUm+N9UkVSUCZLPYbAzS7XwUYksrS5&#10;HJGkoIEJAaSZFJF/ZhtVi+57nBYJxldV+wE5P5CpP2dbAqadfGJq6upr6qprq2eWqrK2omq6upnd&#10;pJ6mpqJDNPPNI3LO7kszHkk395cABQFGAOlHWD3vr3XvfuvdDh8Y/wDspP49/wDicOp//e9oPaPc&#10;v+SdP/zTf/jp6919pz3iF0m697917r3v3Xuve/de6+Op/M5/7eT/AMwn/wAXi+WP/v8ArP8AvLDl&#10;z/lXrD/nng/6tL0oXgOiPeznrfXvfuvdHZ/lpVApP5jn8v8AqmAK03zZ+KlQwZggIh72wMhBc3sO&#10;Prbj2T8wiuwXw9beb/q23WjwPX2M/eJ3Sfr3v3Xuve/de697917r3v3Xuve/de697917r3v3Xuvn&#10;S/8ACvf/ALeK9D/+KV7F/wDf59he589qv+SBP/z0N/1bi6dj4dapvuTenOve/de697917r6nf/Cb&#10;L/tzN8SP+o75Cf8AwTW8feNXuF/ytt19kX/VmPph/i6vR9gvqvVL/wDwoD+Mc/yi/lX/ACQwmHx7&#10;5HeHUOLxvyG2bFFF9xOtb1JO+Z3WtNTqC8k0+2JM9SwJH6mklUAN+hhdyNuI23mW3dzRJSYm+x8L&#10;/wAb0n8urKaN18pP3k30/wBe9+691737r3W2X/wlN+f1F0b8ld6/CnsPNpj9g/KM0uc6ymr6gRUG&#10;I752tQNDFiojIVjjbc+HVqPWzFpaygxlLEpef3F/ubsZvduTeLdavbYenExMeP8AtGz8gzE8Om3F&#10;RXr6IPuBumuve/de697917r3v3Xuve/de697917r3v3Xuve/de697917r3v3XutZ7/hT78+aL4x/&#10;B6o+NOz80kHcXzC++2VJS0lQBkMB0hjHil7RzlSkZJSPKq9PtqJJlAnira5omLUj2kT242M7jvP7&#10;xlH6VpRvkZD8A/2uX+RC149XQVNevmqe8henuve/de697917rds/4R7fGOefcHyv+Y+Xx7LR43Fb&#10;e+OGwsg8JaKprcrVU3ZHaEUUriyvTRUu1AClyVqHB0jhod919xAS12lDkkysPsqiftq/7Om5D5db&#10;0HuGOmuqyf5zn/bqv55f+K5b8/8AcNfYi5R/5Way/wCaq9bX4h18in3lP0o697917r3v3Xuthf8A&#10;4S9/9vc+qf8AxFfeH/vAVHsB+5H/ACq0v+nj/wCPdUf4evp6+8cumeve/de697917r3v3Xuve/de&#10;697917r3v3Xuve/de697917r5hX/AAqE/wC3ufa3/iK+j/8A3gKf3kb7b/8AKrRf6eT/AI908nw9&#10;a9HsedX697917r3v3XuvrrfyY/8At1X8Df8AxXLYf/uG3vFjm7/lZr3/AJqt0nb4j1Zt7DvWuve/&#10;de697917r3v3Xuve/de697917r3v3Xuve/de697917r3v3Xuve/de697917ovvyi+LnSPzH6U3l0&#10;D8gdlY7e/Xe9KCSnqaWqiiXK4DKrC6Yvdm0ssyNJjsvj3czUNdBZ42up1xvJG6/bdyvNpvEvrFyk&#10;iH8iPNWHmp8wetgkGo6+Rd88fiPu74K/Lfu/4sbyqzla7qrdz0GF3F9v9qm7Nk5ugh3LsPda04LL&#10;E2Rw9ZRVM8CO4gmaSDWxiJ95S7JusW9bXDucIoJVqR/CwNGX8mBAPmKHz6fBqK9FG9mvW+ve/de6&#10;97917ra+/wCgg7uP/nt8r/51Vv8A1+9xj/UW0/g/1fs6b0D06//X3+PfuvdfPQ/m27IbYP8AMO+U&#10;WHMPhjyu+6Te8JC2SZew9sUG+pZkb6G8uQkDkf2wwPIPuaOVpfF2mBvQaf8AeSV/yddq/u97uN69&#10;iuXbqtTHbNbn5fSyyW4H7IhT5U6rLqfz7HNt5dDPceJ6YZ/z7PbfoEX3n00zfU+zaHy6Cl3xPWw1&#10;/wAJosmtP83e3sW76f4l8Xd1zxg2tJPju1Nn2Qf46JpG/wBYH3G3u6leXIH/AIblf5xy/wCYdYvf&#10;eWj1cmWko/DeoPyMFx/lA63ffeOnWEnXvfuvde9+691737r3Xvfuvde9+691737r3Xvfuvde9+69&#10;1737r3Xvfuvde9+691W3/Nz+Qp+NP8vb5Ib8oa77HdG4NmSdWbKeOQRVo3P2lOuy4q3Gsbfv4+kq&#10;6vKr/QUrGxtYjb272f8AfnONlaOKxo/iv6aYu+h+TEBP9t0d8uWf128wQkVVW1t9id2ftIA/Pr5m&#10;HvOTqcTx69791rr3v3Xuve/de697917r3v3Xutl7/hOZ8BU7n7qyvzI7Hwq1XW/QGVTF9ZUtfT66&#10;Pcndk9GlZHl41kBWSPbFFNFWi4BWuqaCWNtVNIog73o5u/dm2Ly1ZNSe8FZSOKwVpT/m6wK/6RXB&#10;+IdAfnTdvprYbbCe+UVb5J6f7Y4+wH163lfeK3UWde9+691737r3Xvfuvde9+691737r3Xvfuvde&#10;9+691737r3Xvfuvde9+691737r3Xvfuvde9+691737r3Xvfuvde9+691737r3Xvfuvde9+691737&#10;r3Xvfuvde9+691737r3Xvfuvde9+691737r3Xvfuvde9+691737r3Xvfuvde9+691737r3Xvfuvd&#10;e9+691737r3VT385b+XFiP5lfwx3f1Vi6XG0/eGw3n7G+Pe465oaVaLsLFUTxybVr8k9jFjdxUhk&#10;xVYXbxRSPTVro7UUa+xPylzA/L27pdMSYX7JQPNT+ID1U9w8zkefVlND18m/c22twbL3JuDZ+7cN&#10;ktubq2pm8rtvcu3szSTY/L4LP4OukxmYw2VoagLJDU0tRFJBPE6hkdWUgEe8n45I5o1liIZWAIIy&#10;CCKgg+hHT/TJ7v17r3v3Xuve/de6G346/IzuX4odw7M756D3zlevuztiZEV+Dz2LdHjmhkXw5DC5&#10;rHThqevx1bCWp66gqo3hniZkkQg+0d/t9pulo9lfIJI3FCD/ACIPEEcQRkHrRFcHr6Yn8on+en8f&#10;v5lW28R13u6ownTHy+xuNtuTqDIZAwYXf8lBTeTIbp6YyeSfVkKV1V6ifCySNkaFRIHFVTRCvlx3&#10;5q5LvuXpDPFWa0JxIBla8FkA4HyDfC3yJ0hllK9Xt+wV1Xr3v3Xuve/de697917r3v3Xuve/de69&#10;7917r3v3Xuve/de6Yd0bp2zsfbmc3hvPcOE2ltLbOLrc3uPc+5crQ4Pb+Aw2OgNVkMtmcxk3ip6a&#10;mgjVpJZppFRFBLEAe7xxSTSLFCpZmNAACSSeAAGST17r59P89n/hQjP8q6PdPw9+EucyuG+OMz1G&#10;G7Z7khSrw+d72gjYxVO1NrQTCOpoNouR/lckyx1OWH7UiQ4/yRV068lciDbCu7bwoNxxSPiI/wCk&#10;3kX9PJeOWyrqpTJ61J/co9Ode9+691737r3W5/8A8I6Ous9Vdu/NXtoQzxbYwXXHV3XRqHV0pq3P&#10;br3PkNyrDTufTJJS0+FLTBbmMVEeq3kW8R+7FwgtbO1/Ezu/5KAP5lv5HpuTyHW8x2T19tTtrrvf&#10;nVe+8ZHmtkdl7N3PsHeGHlOmPKbX3hhZ9v57Hs1jYTUtRLHe3F7+4Yt55bW4S5gNHjYMp9CpqD+0&#10;dNdfG8+Yvxm3n8N/lB3d8ZN/Rzf3h6f39mNrpkJoDTLuLbwcZHZ276WE8rT5nET0OVpgefFUJcA3&#10;Ayz2ncYd222HcYPhlUGnoeDL9qsCD8x0oBqK9Fr9mHW+ve/de6X/AFT2lvzpHsvYnb/V246/aPYn&#10;Wu6sLvTZm5MayrV4jcGArkyGOqgkgKSx60CzQSq0c0ZaKVHjdlLFzbQXlu9pcqHjkUqwPmCKH/i+&#10;I4jr3X1l/wCVL/Mt6v8A5nPxhwPbm15sZge1tsQ47bXffVkFVqruv9//AGhMlTR007tM+Dy/ilrc&#10;FWsWEkPkp5H+7pKuOLF/mbl655c3JrWSrRNUxP5Mv+DUvBh654EVTsNJp1Zt7DvWuve/de697917&#10;r3v3Xuve/de697917r3v3Xuve/de6KN84vml0z8A/jjvv5I93ZdaXb21aQ0m3NtUtRBHuPsXfFdB&#10;Ids9f7Rppv8APV+Qlja7aSlPAk9ZUFKanmkQ12baLvfNwTb7MVZuJ8kUcWb5D+ZoBkjrYBOB18j/&#10;AOXvyo7T+a3yM7S+THcmRWt3v2fuKbKy0NNJM2I2vgqaNaDbGy9uxVBZo8diKCKnoKRWJdkj8krP&#10;M8kjZSbVtlts+3xbdaCiRilfMniWPzY1J+3GOnwKCg6LZ7MOt9e9+690rdg7F3Z2hvrZnWuw8LV7&#10;k3v2Durb+ydn7foFD1uc3PunKxYTA4mkViB5KiqniiS5Au3JA59tTzRW0L3E50pGpZieACipP5Ad&#10;e6+xp8Hvi9tz4W/EnoP4v7YenqaPqDrzEbey2UpYzDBuHeVVrze/t0pEwBX+K5yqyGR0EXXzafx7&#10;xO3ncpN33SfcpMGViQPReCr/ALVQB+XScmpr0av2Wda6ou/4Um/9uZvlv/1HfHv/AOCa2d7Gnt7/&#10;AMrba/ZL/wBWZOrJ8XXyxPeSvT/Xvfuvde9+691tZf8ACQj/ALeK98f+KV76/wDf59e+4y91f+SB&#10;B/z0L/1bl6bk4dfRa9wH011737r3Xvfuvde9+691737r3Xvfuvde9+691737r3Wif/wsm/4/f4A/&#10;+Gr8jv8A3b7L9zT7S/2N9/pov8EnTsfn1pR+5g6c697917r3v3XuvpP/APCTf/t11uH/AMWq7Z/9&#10;47avvHv3P/5WRf8Amin/AB5+mX+LrZt9x11Tr3v3Xuve/de697917r3v3Xuve/de697917r3v3Xu&#10;vlT/APCjH/t8z8z/APqO6L/+Bl2X7yZ5B/5VKz+yT/q9J0+nwjqkv2MOrde9+691737r3X2OP5bP&#10;/bur4C/+KV/Fj/3xmC94ncw/8l++/wCeib/q43Sc8T0dT2T9a6KP/MA/7IO+bP8A4qP8kf8A3zeZ&#10;9mmx/wDJbs/+a8X/AFcXrY4jr41fvLXpR1737r3XvfuvdXMf8J7/APt8V8KP/Dq7N/8AfFbp9hLn&#10;v/lU7z/Sp/1cTqr/AAnr6unvGPpjr3v3Xuve/de697917r3v3Xuve/de697917r3v3XutVr/AIV5&#10;/wDbtjpH/wAXi62/98L2X7kv2r/5WGb/AJ53/wCrsPV4+PXzmPc/dPde9+691737r3W8N/wjN/7q&#10;P/8Aln//AM1H3Dfu3/yz/wDm/wD9YempPLreG9w1031737r3Xvfuvde9+691737r3Xvfuvde9+69&#10;1737r3Xzs/8AhX3/ANvA/j3/AOKc7W/9/Xvj3PftV/yQp/8Amuf+rcfTsfDrU/8AcndOde9+6917&#10;37r3X1Lf+E0//bm34t/9rz5Af/BEbp941+4f/K23P2Rf9Wk6Yf4ur3/YK6r1737r3Xx3P5nPSs/x&#10;4/mFfMnqF6Q0NDtb5C9lVW3KZlKFNl7q3FLvHYjlSB+vDZCgk44Oq44t7yv5cvBf7DaXValokr/p&#10;lGlv+NA9KFyB0Rb2ddb697917r3v3XuvpV/8JiP5gWL+T3wkofjFvDORy91/D+motmpQ1lQv8Q3H&#10;0bWSuOsNw0UchBkixCCTbNQkKkU8dJQPKwatjBx69xtibbd4O4xL+jd1b5CT8Y/23xj1q1OHTLih&#10;r1sw+476p1737r3Xvfuvde9+691737r3Xvfuvde9+691rc/8KEf5w+I+B3SOS+OXR+6IH+YPd+26&#10;miop8RWI1d0Z1xl43ocl2Rk2gJeny9bH5qXbMJKusvkyJOikjjqpB5E5Tfe7wbher/ikJ8+EjjIQ&#10;eqji/wAu3zxdVqanh18zpmZ2Z3Znd2LO7EszMxuzMx5JJ5JPvIjp7rr37r3Xvfuvde9+6919av8A&#10;kYf9uk/gz/4h0f8AvWZP3i7zp/ytN7/zU/59HTD/ABHq2H2GOq9e9+690ld9/wDHkby/8NXcP/uo&#10;m9uw/wBsn+mH+Hr3XxHfeYnSnr3v3Xuve/de6sZ/lC/9vRfgL/4tV03/AO9jTeyDmr/lW77/AJoy&#10;f8dPVW+E9fXz94q9Mde9+691737r3Xvfuvde9+691737r3Xvfuvde9+691737r3Wgt/wsW/7KB+F&#10;3/iHOzP/AHtaL3OHtP8A7gXn/NRP+Onp2Ph1pue5Z6c697917r3v3Xuvplf8JWf+3UeF/wDE/wDc&#10;n/W7He8d/cz/AJWc/wDNKP8Ay9MyfF1she4+6p1737r3XvfuvdfFV+RH/ZQHef8A4mLs3/3ta73l&#10;9Yf7gw/800/46OlPQO+1fXuve/de6H74n/8AZU3xq/8AE/8ATf8A78XHe0O5/wDJNuP+aUn/ABw9&#10;aPDr7R3vETpP1737r3XvfuvdasP/AAqu+ENT3z8M9pfKvZmHeu358SM/V1W6RRwl6yu6S7CmpcXu&#10;2Z44Rrm/g+UgxGSBYFaekOSm9ILkyX7Z7yLLd22yY0S6Hb8pFqV/3pdQ+Z0jq6Ghp185H3P3T3Xv&#10;fuvde9+691ch/JQ/mkZz+WJ8qabc+45Mplfjh24uK2b8gdqUCzVU8GGgq3bb/ZOBx8Z/dyu3JZ55&#10;o4gpNTRzVtGumSoiliCXOHLScx7Z4cdBcRVaJj6+aE/wvQfYQD5UNWXUOvqpbG3xs/szZu1+w+vt&#10;y4beOxt7YHF7o2lurb1dBk8HuHb+ao0r8Vl8XX0xZJYZ4XSRGU/Q82Nx7xomhlt5mgnUo6EhlIoQ&#10;Rggj5dMdKr2117r3v3Xuve/de697917r3v3Xuve/de697917r3v3XutP/wD4VAfzYcZ1J1fkv5df&#10;Ru5o5u2u3MRSy/IvMYerLTdedSZKJK2l68mnpmHiym64yhradm1R4YussRTKU8iyt7ccsNdXI3+9&#10;X9KI/pA/jcfi+xPI/wAfD4T04i1yevn5+5z6d697917red/4R+fJ7d+Wxnyo+IOfylVkto7Sg2r3&#10;n1tRVEzyptufOZCXaPZNBR+UsUpqyYYOrjp4ysaTiql0mSpkb3DHutt0StbbrGKO2qNz60GpD9o7&#10;hX0oPLpuQefW6/lqp6HFZOtiXXJR4+sqo0HJZ6emaZFAsfqRb6e4fUVYA+Z6a6+IRPPNVTzVNRI8&#10;1RUSyTzzSMWklmmcySyOx+pZiST/AF95jgACg6U9Yvfuvde9+691br/IZgxdR/N2+D0eYWJqRezs&#10;3PCJiAn8Upuuc3U4Nhq/titSnMf+1Wtz7C3OxYcq3ujjoH7Na1/lXqrfCevrL+8X+mOve/de6979&#10;17r3v3Xuve/de697917r3v3Xuve/de60tP8AhWR/MRxeE2Lsz+XJ1vnY6jc28azAdrfIz+H1If8A&#10;guz8PUDKdYdf5MRFlE+TyCR7hqKeTTLDDRY6WxirVJl72w2FnnfmC4XtSqRV82OHYfIDtB4ElhxH&#10;TkY8+tD73NfTvXvfuvde9+690OHxj/7KT+Pf/icOp/8A3vaD2j3L/knT/wDNN/8Ajp6919pz3iF0&#10;m697917r3v3Xuve/de6+Pn/NdxM2F/mb/wAwGjniMLzfMP5D5ZUIAJhz/aWTztPLZfxJHUrID+Qb&#10;nn3lbyw4flyxI/3xEP2IB/k6fX4R1X/7POrde9+690OPxh33S9XfJT489m10yU1F113l1NvusqJG&#10;0xwUu0d/Y/cFRM7D6BUpyxP9B7RblCbnbp7deMkbr/vSkf5etHh19pv3iH0n697917r3v3Xuve/d&#10;e697917r3v3Xuve/de697917r50v/Cvf/t4r0P8A+KV7F/8Af59he589qv8AkgT/APPQ3/VuLp2P&#10;h1qm+5N6c697917r3v3Xuvqd/wDCbL/tzN8SP+o75Cf/AATW8feNXuF/ytt19kX/AFZj6Yf4ur0f&#10;YL6r1EyGPoctQVuLydJTZDG5KkqcfkKCshjqKSuoayFqerpKqnlBWSOWNmR0YEMpIIsfe1ZlYMpo&#10;RkH59e6+Pz/M/wDhpl/gT84u+vjfU0dZDtXbe7arcHVOQq/JJ/HOod4Mc/15kErJLiokhoJkx9dI&#10;pIFbTVMZs0bAZWcubum97NBuAPcy0ceki4cfLOR8iOlANRXogns8631737r3TztzcWe2huHBbs2t&#10;mMjt7c+18zi9xbcz+Hq5qDLYPPYSuTJYjMYuupiskNTTVEUc0EsbBkdVZSCB7pJGksbRSgMrAgg5&#10;BBwQR6EcevdfVT/ko/zXNn/zN/jVj6jcORxOI+UvU2NxWB782NC1PRvkqwRfaY7tba2OQgnDZ0oZ&#10;HSNbUNb5qNv21ppqnGfnDliXlzcSIwTbSkmJvT1Rj/Ev/GhQ+oDDLpPV0HsI9V697917r3v3Xuve&#10;/de697917r3v3Xuve/de697917oCPkz8k+oPiJ0f2D8he9N0020utuuMJNl8xXSGOTIZKqP7GJ23&#10;t2gd0NZlMlUtFRY6jRg008iLdRdgt27b7vdbyOwsl1ySGgHkPUk+SgZJ8h1sCpp18kr+Yn85+y/5&#10;iXyt7F+S/ZHkxsefqI8F15spat6zH9cdYYOaVNobJx0pCqxhjkkqq+dEQVNfUVdV40M5Rco9g2W3&#10;2DbI9ut86cs3m7n4mP8AgA8lAHl0+BQU6I/7Oet9e9+691KoKCuytdRYvGUdVkclkqumoMfj6Gnl&#10;q62urqyYU9JR0dLAGeWWWRlSONFLMxAAJPvTMqqWY0AySfIde6+vT/Kd+GUXwL+BHQHx5rqSGn33&#10;jdrjefbs8Rikaq7Z37J/ebe1O9VD6Z0xs864WkmAGulooCRf3itzRu/773ye/U9hOlP9IuF+yoGo&#10;/MnpOxqa9WM+yDrXVZP85z/t1X88v/Fct+f+4a+xFyj/AMrNZf8ANVetr8Q6+RT7yn6Ude9+6917&#10;37r3Wwv/AMJe/wDt7n1T/wCIr7w/94Co9gP3I/5VaX/Tx/8AHuqP8PX09feOXTPXvfuvde9+6917&#10;37r3Xvfuvde9+691737r3Xvfuvde9+6918wr/hUJ/wBvc+1v/EV9H/8AvAU/vI323/5VaL/Tyf8A&#10;Hunk+HrXo9jzq/Xvfuvde9+6919db+TH/wBuq/gb/wCK5bD/APcNveLHN3/KzXv/ADVbpO3xHqzb&#10;2HetdNG4NwYLaeCzW6d05rFbc21tzFZDO7h3DnchSYnCYPCYmkeuymXy+UrnjgpqamgjeaeeZ1SN&#10;FZmYKCfd443lcRRAszEAACpJOAABxJ8h17rS8+fX/CtWg2Xv2t69/l+dT7T7JwG3MwKXM9490Qbk&#10;TbO746OqC10PXmwMDVYuvWjlVSsGYytdG76iRjQqpLJLux+1zTQCffZWjZhiOOlV9NTEEV9VUf7b&#10;y6cEfr1s3/y8f5gfR38x/wCOu2++umcnFTVjR02I7N63ra2Co3V1Tv5KVZsptPcMUYRnjJvNjcgs&#10;SxVtKUnjCN5Ioo537Yr3l+/axuxUcUena6+TD/KOIOPmaEEGnR6/ZL1rr3v3Xuve/de697917r3v&#10;3Xuve/de697917r3v3Xuve/de6+bX/wrRw+Hxn8z/Z1bjEgWt3D8SeqcxuFolCySZiDsHeOAgepI&#10;/U/2FDQqCf7AQfj3kH7Xu7cuOG4LO4H2aYz/AISeno/h61h/cjdX697917r3v3XujRf7KP2z/wA6&#10;qf8A84an2W/vW19etVHX/9Df49+691pQf8KINgnbXzU2lvOCDRSdkdH7VyFRU6dImzm2dwZXbNbF&#10;f8mOigxpJvezAfge5V5Gl17c0Z4pIf2EKf8ADXrqp9zDevr/AGiudqc91hfzKB6RyxwyqfzkaX9n&#10;Wv3U/n3Jlt5dZFbjxPTDP+fZ7b9Ai+8+mmb6n2bQ+XQUu+J6vF/4TvZxcT/MWoKBpNB3P0r2hg0W&#10;/wDnWp/4fuQx/wC2x5b/AGHsCe6kevlJm/gmjP8Ax5f+fuscvvEQeL7fNJ/vq5hb9utP+f8ArfS9&#10;4zdYIde9+691737r3Xvfuvde9+691737r3Xvfuvde9+691737r3Xvfuvde9+691737r3WpJ/wqT7&#10;2am238YfjRjqz/i8ZjdHd27aJZNLJFg6Q7G2FK8a8skr124f1WAaFSLn9OQ/sNtOqe/3xx8IWBD/&#10;AKY65P2aY/29SLyDaVee+YcAEH59zf4F/b1pz+8k+pHPHr3v3Wuve/de697917r3v3Xul51b1rvD&#10;uXsjYnU/X+Kkze9+x92YLZm1sXHqUVWb3FkY8ZQLPKARFCryB55mGmKMNI5CqSEl/fW22WUu4Xja&#10;YoEZ3Poqip+04wPM4HTU88dtA9xMaIgLE/ICvX1JfiH8admfEH449U/HjYyRSYrrvbFLj8ll0gFP&#10;PujddYxyW7921qC5E2SyU1TVlCSI1dYktHGgGBfMe+XPMe9XG83fxTMSB/CgwiD5KoA+dK8T1A24&#10;30u43sl5Lxc4HoOAH5Cg6Ml7JOkXXvfuvde9+691737r3Xvfuvde9+691737r3Xvfuvde9+69173&#10;7r3Xvfuvde9+691737r3Xvfuvde9+691737r3Xvfuvde9+691737r3Xvfuvde9+691737r3Xvfuv&#10;de9+691737r3Xvfuvde9+691737r3Xvfuvde9+691737r3Xvfuvde9+691737r3Xvfuvde9+6917&#10;37r3Wkx/wps/k31e4k3B/Mm+M21DUZTHY9aj5ZbCwFGWnyGMxsCwU3fGIx1Mt2lpIEWDdSxA3gSL&#10;KMg8WSqHmH265tEenl7cWwT+gx8if9DJ+Zynzqvmo6cRvI9aLXuaOneve/de697917r3v3XunDEZ&#10;fLbfyuNzuBymRwmcw1fSZXD5nEVtTjcricnQTrVUGRxuRomSaCeCVVkhmidXRgGUggH3V0WRSjgM&#10;pFCDkEHiCPMde620v5b/APwqn7x6PpMB1Z88ts5j5H9c0K02Oo+5dsvjqPvnb2PiUQo25KTIPTY3&#10;dixoqr5qmehyDeuaora2QhfcX8we2lnelrnZGFvIc+Ga+GT8qVKfkGXyAA6bKV4dbpvxG/mO/Cn5&#10;z4Wmyfxn+QWxN/Zd6MVmQ6/myP8AdvtLBIqaqj+N9bbkFLmIY4mDIataR6VyrGGeRLMYg3Xl/eNl&#10;fTuMDIPJqVQ/Y4qv5Vr6jpsgjj0d32T9a697917r3v3Xuve/de697917qNW1tHjaOqyGRq6agx9D&#10;TzVdbXVs8VLR0dJTRmaoqqqpnKpHHGgLO7sAoBJIA97ALEKoqT5de6oc+c3/AAow/l2fDimy+39p&#10;7+j+VXb9HHURUvX3Q2Txme23R5KMFI4N39tqZcFQRiVWiqUoJMjXQMDroPY22XkHf92IklT6aI/i&#10;kBBp/RT4j8q6VP8AF1YIT1ol/wAyT+c/8yv5l2Vnw3Zu54euuiqXILW7d+PnXFTX47YkD0s3kx2S&#10;3nWTP93uPJRWRhVZJ/BFKGkoqSiEjoZq5e5R2nl1ddsviTkZlehb5hfJB8hk/iJ6dCheqk/Yo6t1&#10;737r3XvfuvdZ6Wlqq6qpqKipp6ysrJ4aWkpKWGSoqqqqqJBFT01NTxAu8juQqIoJYkAAk+9EhRU4&#10;A6919Yj+R78A6r+Xp8Beuetd34xMf3T2VVT9zd5RsqGpxu+t4UFNFRbNmkGqxwGJpsdiZ0SRojVw&#10;1c8R0zm+MXOW+Dft8kuIjWGP9OP5qpNW/wBsxLDzoQDw6YY1PVvvsKdV600/+FW38tmq7B2FtX+Y&#10;p1PgGqtz9U4yg6++RdBjKYvV5TrSfIFdj9iyQQAF3wVdUyY7JTEPIaKrppGKU2NciWvbLmEQTtsF&#10;01FlJaInyencn+2AqPmD5t04h8j1oP8Aub+neve/de697917o43wY+dPf/8AL2772/398fdyDG5u&#10;gUYvdm08oamp2X2Ts6eoSfJ7L3tiIJI/uKOcorxSI6T006x1NNJFPGjgp3rZbHfbFrG+WqnKsPiR&#10;vJlPkR+wjBqOtEAih6+nz/LM/m4/Fr+Zz15BlOsM9BsrunCYuGq7K+Pe6snSDfm0alQsVbk8GSIR&#10;nsF5WAgzNBFpAeJKyGiqXNMuOPMXK25cuXGm5XXCT2SqO1vQH+FvVT+RIz0yVK9Wm+w11Xr3v3Xu&#10;ve/de697917r3v3Xuve/de6JB87P5hnxe/l2dTVXanyO37S4aSpgrE2P11hnpcn2Z2dmKWMEYXY+&#10;1TLHJPZ2jSpr52ioqTWjVdTCrKSc7LsO5b9dC229K/xOcIg9Wby+QFSfIHrYBPDr5g/80L+aT31/&#10;NC7uPYnZkp2j1ltN8hjumulMPkair2v11gKuYGapqJnWIZHOVypE2WzMsKPMyJFDHT0kNPTRZHct&#10;8tWPLdn9Pbd8jUMkhGXP+RR+FfLiakkl5VCjqsr2Iurde9+691737r3W4R/wlT/lr1XZ3b+b/mG9&#10;p4Bv9HnSlVlNndCU2SpyIN09wV+P+03HvOlinBWak21jql6aCXSVOSq1eGQT4yRRFPuZzCLa0Gw2&#10;zfqTUaWn4YwcL9rkV/0ozhh027eXX0BPcGdNde9+691Rd/wpN/7czfLf/qO+Pf8A8E1s72NPb3/l&#10;bbX7Jf8AqzJ1ZPi6+WJ7yV6f697917r3v3XutrL/AISEf9vFe+P/ABSvfX/v8+vfcZe6v/JAg/56&#10;F/6ty9NycOvote4D6a697917r3v3Xuve/de697917r3v3Xuve/de697917rRP/4WTf8AH7/AH/w1&#10;fkd/7t9l+5p9pf7G+/00X+CTp2Pz60o/cwdOde9+691737r3X0n/APhJv/2663D/AOLVds/+8dtX&#10;3j37n/8AKyL/AM0U/wCPP0y/xdbNvuOuqde9+691737r3Xvfuvde9+691737r3Xvfuvde9+6918q&#10;f/hRj/2+Z+Z//Ud0X/8AAy7L95M8g/8AKpWf2Sf9XpOn0+EdUl+xh1br3v3Xuve/de6+xx/LZ/7d&#10;1fAX/wAUr+LH/vjMF7xO5h/5L99/z0Tf9XG6TniejqeyfrXRR/5gH/ZB3zZ/8VH+SP8A75vM+zTY&#10;/wDkt2f/ADXi/wCri9bHEdfGr95a9KOve/de697917q5j/hPf/2+K+FH/h1dm/8Avit0+wlz3/yq&#10;d5/pU/6uJ1V/hPX1dPeMfTHXvfuvde9+691737r3Xvfuvde9+691737r3XvfuvdarX/CvP8A7dsd&#10;I/8Ai8XW3/vhey/cl+1f/Kwzf887/wDV2Hq8fHr5zHufunuve/de697917reG/4Rm/8AdR//AMs/&#10;/wDmo+4b92/+Wf8A83/+sPTUnl1vDe4a6b697917r3v3Xuve/de697917r3v3Xuve/de697917r5&#10;2f8Awr7/AO3gfx7/APFOdrf+/r3x7nv2q/5IU/8AzXP/AFbj6dj4dan/ALk7pzr3v3Xuve/de6+p&#10;b/wmn/7c2/Fv/tefID/4IjdPvGv3D/5W25+yL/q0nTD/ABdXv+wV1Xr3v3Xuvnc/8K2fixU9b/M/&#10;qr5T4jHNHtj5KdYwbe3JXxxakPaPTIg2/WNWTxiyGo25Vbejplk9T/aVBUssbBJ69rtzFxtEu2Oe&#10;63eoH9CTP8nDV+0dOxnFOtTn3J/TnXvfuvde9+690a/4TfMnuT4FfI7YXyV6PysdJuvZtW9NlsFX&#10;vOdub92bkmSPc2wt20kDKZsfkYUCtYiSCZIaunaOpp4JULN42m03vb3269FVfgRxVhwZfQj+YqDg&#10;kdaIBFD19Vf+XX/Mp+N38yrpeh7R6P3HBR7pxdJQQ9p9O5qupR2D1VuKpi/cx2cx6aWqcfNIsn8M&#10;zVPH9rWIp0mOojqKaDGbf+Xtw5evDbXi1U10SAdrj1B8j6qcj7KEsEEGh6sG9kXWuve/de697917&#10;r3v3Xuve/de61nv5vX/Ciror4UYndHSPxYy21++/li0VZiKqsxtVDnep+kq8aqaorN7ZnHSeLK5q&#10;lkBWPbtDMfFKrfxKam0LTVMicq8g3u8Mt5uYaC145w8g/og/Cp/iPEfCDxF1QnJ6+cp2r2t2P3j2&#10;NvHtzt3eWd7A7J3/AJur3FvDeG5Kxq3L5vLVhHknnksEjjjRUhp6eFEhghSOGGOOGNEWfrW1t7K3&#10;S1tUEcaCiqOAH+rieJOTnp7h0H/t/r3Xvfuvde9+691737r3X1q/5GH/AG6T+DP/AIh0f+9Zk/eL&#10;vOn/ACtN7/zU/wCfR0w/xHq2H2GOq9e9+690ld9/8eRvL/w1dw/+6ib27D/bJ/ph/h6918R33mJ0&#10;p697917r3v3XurGf5Qv/AG9F+Av/AItV03/72NN7IOav+Vbvv+aMn/HT1VvhPX18/eKvTHXvfuvd&#10;e9+691737r3Xvfuvde9+691737r3Xvfuvde9+691oLf8LFv+ygfhd/4hzsz/AN7Wi9zh7T/7gXn/&#10;ADUT/jp6dj4dabnuWenOve/de697917r6ZX/AAlZ/wC3UeF/8T/3J/1ux3vHf3M/5Wc/80o/8vTM&#10;nxdbIXuPuqde9+691737r3XxVfkR/wBlAd5/+Ji7N/8Ae1rveX1h/uDD/wA00/46OlPQO+1fXuve&#10;/de6H74n/wDZU3xq/wDE/wDTf/vxcd7Q7n/yTbj/AJpSf8cPWjw6+0d7xE6T9e9+691737r3Sb3l&#10;s/bHYe0N1bB3thKDcuzd77cze0d27cykP3GMz+2tyY2XD53DZCDjXBVUs0sEq35ViPbkMslvKs8L&#10;FXQhlI4gg1BH2Hr3XyKv5pfwF3j/AC4vmN2V8e87FkK3ZH3b7y6U3hWxnTvXqHcVZM+1cm1QFVXr&#10;KLxzYnLBVCrXUlRoBiMbtlPy1vkXMG0x36UD/DIv8Mg+IfYfiX+iR59KFNRXquz2fdb697917r3v&#10;3XutiT+Sj/Pg7C/lv5ek6O7shz/aPw23BmJKqXA0cort5dI5XKVBlyW6etI610SfHVEjNPldvPLH&#10;HJIWq6R4Kp6la4Bc4ckwcwIb2zpFdqOPBZAOCv6EcFb0waimmjLXPn19IPoP5DdJ/KPrDb3cvx+7&#10;J2v2p1rueHyYvc+1a9aunSoRFeqxOWopAlTj8hTFlSsx1fDDVU7+iaJHFveP19YXm23LWl9GYpF4&#10;hh/MeRB8iKg+R6ZII49DL7Sde697917r3v3Xuve/de697917r3v3XutZ/wDnNf8AChDqP4O4PdPQ&#10;Pxbze2+3vmDVU9Vh66toJaTcHXnQE7hqaoyW9aunZqfIbhpzq+025GzeGVfJlPFGkdJWyJyjyJdb&#10;y6325KYrQZAOGl+S+YU+b+YwteIuqE5PXzfN8b43h2ZvLdHYXYO5czvLfO9c7k9zbt3XuKvnymc3&#10;Dn8zVtXZTLZTIVRaSWaaV2d2Y/U8WFh7yBhhit4lggUIiABVAoABgADp7pLe3Ovde9+691vAf8I6&#10;+iswtR8zPkxX0k0OAkg676L2rXFD4Mll4pKnf2/qVXPGqihbbbEC9xVc2sLw37sXqUtNuU93fIw9&#10;BhV/b3/s6akPl1vFsqurKyhlYFWVgCrKRYqwP1B/I9w10318UDuvr2u6j7k7a6oycUkGS6x7N351&#10;7kIJgVmhrtl7qq9t1cUoNiGWSmYMCPr7zBs5xdWkV0vCRFYf7ZQf8vSgcOgz9qOt9e9+690PfxX7&#10;2zHxg+SvQ3yJwVPJW5LpXtrYfZSYyORYTmqTae5KfL5PAPK3Cx5CljmopD/qJW5H19odzsk3Lb57&#10;B8CZGSvpqBAP5HP5daIqKdfZT6q7P2P3X1psLt7rPPUm6OvuzNpYDe+zdwUTXp8rt3cmNjyuLqgh&#10;9UbmKVRLC4DxuGjcK6sBiXc201ncPaXC6ZI2KsPQg0PSfpfe2Ovde9+691737r3Xvfuvde9+6917&#10;37r3VNP83/8AnD9M/wAr7qOrpo6vC7++U++MLVHp3pdKvzSQPOHpKfsTsiOjdZqDbtHMrFVLxz5K&#10;aNqSjIC1VVRi3lTlO75kugSClsh/Uk/58T1c/sUZPkDZVLHr5Z3bvbXYnfHZ2+u5O2t1ZLe3ZPZO&#10;5cnu3eW6MtIr1mWzWVnM9RL44wscMMY0w01LAiQwQpHDCiRRoi5KWtrb2VslpaqEjjAVQPID/Vk8&#10;ScnPT/DoOvajr3Xvfuvde9+690OHxj/7KT+Pf/icOp//AHvaD2j3L/knT/8ANN/+Onr3X2nPeIXS&#10;br3v3Xuve/de697917r5SX/ChHrqp62/m9/MOhkgaOi3XuTYvYuLnKaI62m371bhNx188P8AUJXz&#10;VlOx/LxN/r+8m+RLgXHKtow4qGQ/7V2A/lQ/n0+nw9Uwexd1br3v3Xuve/de6+vf/KV+XGH+bH8v&#10;r42d3UuViye6zsDD7A7WiE4lrMd2z11RR7V3zHkIiS8LVtTTjL00ch1GkrKaS7LIrHFbmja32ffb&#10;izIouosnzRzqWn2A6T8wek7Ch6sd9h/rXXvfuvde9+690FvdndPWPx16o333d3Lu7F7F6y6229W7&#10;m3dufLSFaagx1GoCQ08EYaWpq6mVo6WioqdHnqaiSKngjklkRGU2dnc7hdJZ2iF5JDRQPM/5AOJJ&#10;wBUnHXhnHRLP5fH81/4bfzL8JuCq+OO9MxTbz2hClbu7qLsfE0m1O0tvYiaoWlps/LgqSrrqStxz&#10;yPHE1diq+rhhkeOGoeKaRI2ON95Y3bl11G4IND4V0OpCfStAQfkwBPEVHWypHHqyX2Hutde9+691&#10;86X/AIV7/wDbxXof/wAUr2L/AO/z7C9z57Vf8kCf/nob/q3F07Hw61Tfcm9Ode9+691737r3X1O/&#10;+E2X/bmb4kf9R3yE/wDgmt4+8avcL/lbbr7Iv+rMfTD/ABdXo+wX1Xr3v3XutWL/AIVDfy2ar5Of&#10;GfFfMbqvAHIdy/FPEZJt70eOpjLlN4/HuonfK7jW0YLSybVqmlzkCEhUopss3rkMSGS/bfmEbduJ&#10;2m5akN0RprwWXgP97HafmE+fV0NDTr5yHufunuve/de697917oxPxU+VfeHwu7w2d8hPj3vGq2Z2&#10;LsyqYwzBWqsLuLC1TKMztDd+GLLHkMTkI1EVXSSkXsksTxVEUM0aDc9ss93s3sL9Ncb/ALQfJlPk&#10;w8j+RqCR1ogEUPX04v5Uf86/40/zNtoY3btPkMZ1L8pcTilm3x0Hn8rEKzJyUdPryO5+qMlV+M53&#10;DnS8skcS/e0I9NbCsfhqajHTmfk/ceXJTIQZbYntlA4egcfhb+TeR4gMspXq6H2EOq9e9+691737&#10;r3Xvfuvde9+691737r3RWvl580Pjf8F+pMp3R8luycPsHadGs8GGx8si1m7t8ZuKHzQ7X2FtaBvu&#10;srkZeP2adNEKEz1MkFMkkyGW1bRuG9XQs9ujLseJ/Co9Wbgo+3jwFTjrYBJoOvmRfzd/5w/dP80z&#10;tKm+9p67rb417AylZN1D0pBkBUCKeSNqNt+9h1VKRFkdw1UDMilQafHwO9LR3MlXVVmRfKvKdny1&#10;bY/UuJB3yU/4ynoo/axyfIB5VC9U6+xZ1br3v3Xuve/de62d/wDhMf8Ay1qr5V/K9Pln2TgDU9C/&#10;EzN47NYb+IU5bHb37/WJcnsbB04kAWaPbqmPcdeUe8U64uKRGiq2tHPuLzCNs2v9127fr3QINOKx&#10;cGP+3+Aeo1eY6o5oKdfSV94+dM9e9+691WT/ADnP+3Vfzy/8Vy35/wC4a+xFyj/ys1l/zVXra/EO&#10;vkU+8p+lHXvfuvde9+691sL/APCXv/t7n1T/AOIr7w/94Co9gP3I/wCVWl/08f8Ax7qj/D19PX3j&#10;l0z1737r3Xvfuvde9+691737r3Xvfuvde9+691737r3XvfuvdfMK/wCFQn/b3Ptb/wARX0f/AO8B&#10;T+8jfbf/AJVaL/Tyf8e6eT4etej2POr9e9+691737r3X11v5Mf8A26r+Bv8A4rlsP/3Db3ixzd/y&#10;s17/AM1W6Tt8R6s29h3rXWmj/wAK3PnHvPrvr3pP4M9f5qswdJ3Xjsn2x3ZPQTvS1Wa2FtvNrhdg&#10;7NkkjN3oK/L0+Rr6+MhdT46kW7RvMhlv2t2aG4nm3qcajCQkdfJiKs32hSAP9Mfl05GPPrQh9zd0&#10;70dX4H/Pv5F/y7O8MZ3h8ed0DHVrLT43fGx8z9zWbD7P2pHUeefa29sJDJH5oSSzUtVC8dVSSHy0&#10;s0T3JJ972Pb9/szZ361HFWGGRv4lP+EcDwIPWiARQ9fTL/lkfzkvid/M12hRU+ws9T9b9/4/Fir3&#10;x8dN55WkXemKkpor5HLbLrWWCPcmFRgWXIUEYlhQxmvpaKSRIzjvzHylunLspM6+JAT2yqO0+gbj&#10;ob5HB/CT0yylerbPYW6r1737r3Xvfuvde9+691737r3Xvfuvde9+6902ZrNYfbeGy24tw5TH4PAY&#10;DGV+azmby9ZT47FYfD4uleuyeUyeQq2SKCnp4Y3mmmlYIiKWYgAn3ZEeRxHGCzMQABkknAAHmT17&#10;r5Hn84P5p4z58fzBe+O/9qTzzdaSZbHdf9RtPFLTvUda9eY9Nt4LNimqVWWH+MyxVWdMEyh4mrTE&#10;wBSwyl5U2htj2KCxl/tKFn/07GpH+1wtfOlen1FBTqsn2Iurde9+690IvT/WW4u6u2esOnNoQtUb&#10;r7X7C2Z1vtqBYnmMme3vuKm21iV8UfLDz1KXA/HtPd3MdnayXcvwxKzn7FBJ/kOvdfW7/wCGw/ij&#10;/wA8fP8A9T4f+vfvFz+se5/x9J6nr//R3+Pfuvdax3/ClLrj7zrr4x9uwwaf7u7z3z1xkqlV/wA9&#10;/fLB0u5sLBM//Nv+A17Rj/a3/wBgP+Qp6XM9sfxKrD/amh/48Os8/uN774W7cwcsuf7eC3ulHp4E&#10;jxSEfb9RHX7B1qG1P59zFbeXWde48T0wz/n2e2/QIvvPppm+p9m0Pl0FLvierUP5IO5V2z/M++M0&#10;s0oipczV9mbaqQTYStnen8/RY+K/+NYaYgfm1v8AH2FvcSHxuTL0Diojb/eZUJ/lXqDvfC2Nz7a7&#10;kAKlPBcf7WeIn/jNevoj+8VOuenXvfuvde9+691737r3Xvfuvde9+691737r3Xvfuvde9+691737&#10;r3Xvfuvde9+69185/wDn1dzt3D/Mt7npKer+8wnT2K2b0xgm16xANrYVczumkCi4XxbgyeYQgH8X&#10;NiSBmd7S7Z+7eR7ViKPcl5m/2zaUP5xqnU08o2v02xxEihlLOfzNB/xkL1TZ7kzoRnj1737rXXvf&#10;uvde9+691737r3W0n/wmd+G6b57c7D+Z278X5tv9NwVHXPVb1MOqCp7N3XiNe7M1SORbyYfBVCUp&#10;B4Jyyuvqh4gX3x5lNpt0PLNs1HuaSS08okPYp/08gr/zbp59APnjcvCtk2yM5l7n/wBKDgfm2f8A&#10;a/Prdg94v9Rh1737r3Xvfuvde9+691737r3Xvfuvde9+691737r3Xvfuvde9+691737r3Xvfuvde&#10;9+691737r3Xvfuvde9+691737r3Xvfuvde9+691737r3Xvfuvde9+691737r3Xvfuvde9+691737&#10;r3Xvfuvde9+691737r3Xvfuvde9+691737r3Xvfuvde9+691737r3Xvfuvde9+691737r3WCppqa&#10;tpqijrKeCro6uCWmqqWpijnpqmmnjMU9PUQSgq6OpKujAggkEW97BINRgjr3Xzwv5+38hLL/ABZz&#10;O7vmZ8Otp1GU+MWZrZ872n1ZgKWapr/j5k66Yy1+dwePgDNJsyaVi9kBOHZvE4GPEbwTzyPzum5I&#10;m0bs1LkYRzwlHkCf9+f8f/03F1Xrg9am/uT+nOve/de697917r3v3Xuve/de6m43JZHDZCiy2HyF&#10;bisrjamGtx2TxtVPQ5CgrKaQS09XRVlKyyRSxsAySIwZSAQQfemVXUq4qDxByD17q2/49/z4v5q/&#10;xugocXtP5a7331tqi8aDbHd1Lhu6KKWlhGmGhTN9g09bmqWBAAqR0GVgCqAosoA9ha/5J5Z3Alpb&#10;VUY+cdY/zopCn81PVSqnq2Prj/hX980sJBT0/aXxq+NvYHgCpJWbUl7H64yFWq/7sqWrcrn6YSH8&#10;mGlRP6Rj2F7j2q2hzW2uJY/9Nocf8dU/z6r4Y8ujK0H/AAsty8cAXJ/y7sbWVPjIaWg+VdVjoDL+&#10;HFPUddVTBf8AafKT/tXsvb2kSvbfkD5w1/6yjrXh/PpK7l/4WQ9nVUDLs74H7DwVV6tM25e+dwbs&#10;gF/0aqbF7XwrG35/dF/8PbkftNbA/q3rMPlGF/wu3W/D+fRHO3f+FXn8zzsCnrKLr/HfHjoqCUOl&#10;Fk9kdZZDdW5KRGHpeWr7Vyuexssi/hhiUX6XT63OrX2x5cgIacyz/JnCj/jCqf8AjXWwi9UsfI/+&#10;YD81/l1JOPkf8nO4O1MXPKJjtTObvr6LYMEyuJBNQ9dYI0mCpnuAS1PjkJsvPpFhft+xbPtQ/wB1&#10;9tHEf4go1fm5qx/M9WAA4dE/9mvW+ve/de697917r3v3Xuve/de63N/+E1X8lzKb33RtD+Y18otp&#10;y0WwNq1kOe+LXX24KFo5987qo5ddB3ZmKCqAK4jFSL5dtq6XrKxVyClKalpmroj9wub1hifYNtes&#10;jYmYfhXzjB/ib8foO3iTpbdvIdb6vuEumuve/de6Yt0bX27vfbO4dmbvwmM3LtPduDyu2tz7dzVH&#10;DkMPntv52gkxeZw2VoKgNHNTVVPLJDPE6lXRipFj7vHJJDIs0RKspBBGCCDUEH1B6918rH+db/Ke&#10;3j/LF+SFXBt2gy+b+LPbORymb6F33UCas/htOH+7yXVO7Mgb2zOEEgSOWU/5fReKsT9w1UFNkxyf&#10;zPFzHt4MhAuYgBKvr6Oo/hb/AIyaj0JfVtQ6pe9i7q3Xvfuvde9+690rdib+3x1du/Adg9a7w3Ns&#10;DfW1MhFlts7x2bnMltvc2AycAIirsRm8RJDU08oBK64pASCVPBI9tTwQ3MTQXCB0YUKsAQR6EHB6&#10;91tjfBb/AIVm/ILqqhw2xfnD1hSfIzbFEkFH/pZ2BJitjdyU1HGNJqc7gHSPb2fmVQqJ4/4PI3Mk&#10;9TPISTGG9e19jcsZtmk+nY/garR/kfiX/jfyA6bMY8utnj4+f8KCf5T/AMhaOh+x+Uu3eoc/VJG1&#10;TtX5BY3I9RVmKeQArFW7p3Ap21IwNwxo87OotywFiY5v+ReZ7AnVbGVR+KIh6/Yo7/2qOqFGHVmO&#10;0/k38bd/UsVdsX5CdH70oqgK0FZtPtjYW46WYNbSYqjD18yMDcWsfYdl27cIDpmgkQ/0kYf4R1qh&#10;6cdx/IToLZ9NJW7u7w6g2tRwqXmq9x9l7LwlNEgGovJPk62JVFiDcn3WOwvpTpihkY/JGP8AgHXq&#10;HqvTvb+ej/Km+PtJWSbo+ZPVu9spSrIIdvdJ1lb3flK2qjvegjqesIcnj6eW4Kk19dTxqRZ3U8ez&#10;2y5L5mvyPCtHQHzk/TH299CfyB62FY+XWtn82v8AhXVuvP0OX2b8BujX2KlTHNSwd199pis1umlW&#10;QGP7zbXU+AnqcVTVEZAkgqMrlshEwOmXHgj3IWz+1kSES75Nrp/ocVQv5uQGI9QqqfRuriP161Be&#10;8e/O6Pkt2Nm+2+/OzN39sdj7hcHJ7r3pmKjLZAwI7PTYygSUiGioafWy0mPo4oqanT0QxRoAolWy&#10;sbPbrdbWxjWKNeCqKD7T6k+ZNSfM9XAA4dBH7Vdb697917r3v3XurEP5Y/8ALo7b/mX/ACb230b1&#10;5BWYbZmOko9xd09omiNRh+sOuY6wRZDLTM9o5snWWakwmO1BqqqILaKaGqngIeY9/teXdua9ny5x&#10;Gnm7+Q+wcWPkPmQDpjQV6+s/0H0X1l8ZumuuOhOm9uU+1Os+q9r4/ae08LBpeSOhoVLT5DJVQCtU&#10;11bUPNW5GskHkqaqWaeQmSRicXr69udxu5L67bVJKSzH5nyHoAMAeQAHScmpr0LvtL17r3v3XuqL&#10;v+FJv/bmb5b/APUd8e//AIJrZ3sae3v/ACttr9kv/VmTqyfF18sT3kr0/wBe9+691737r3W1l/wk&#10;I/7eK98f+KV76/8Af59e+4y91f8AkgQf89C/9W5em5OHX0WvcB9Nde9+691737r3Xvfuvde9+691&#10;737r3Xvfuvde9+691on/APCyb/j9/gD/AOGr8jv/AHb7L9zT7S/2N9/pov8ABJ07H59aUfuYOnOv&#10;e/de697917r6T/8Awk3/AO3XW4f/ABartn/3jtq+8e/c/wD5WRf+aKf8efpl/i62bfcddU697917&#10;r3v3Xuve/de697917r3v3Xuve/de697917r5U/8Awox/7fM/M/8A6jui/wD4GXZfvJnkH/lUrP7J&#10;P+r0nT6fCOqS/Yw6t1737r3XvfuvdfY4/ls/9u6vgL/4pX8WP/fGYL3idzD/AMl++/56Jv8Aq43S&#10;c8T0dT2T9a6KP/MA/wCyDvmz/wCKj/JH/wB83mfZpsf/ACW7P/mvF/1cXrY4jr41fvLXpR1737r3&#10;XvfuvdXMf8J7/wDt8V8KP/Dq7N/98Vun2Eue/wDlU7z/AEqf9XE6q/wnr6unvGPpjr3v3Xuve/de&#10;697917r3v3Xuve/de697917r3v3XutVr/hXn/wBu2Okf/F4utv8A3wvZfuS/av8A5WGb/nnf/q7D&#10;1ePj185j3P3T3Xvfuvde9+691vDf8Izf+6j/AP5Z/wD/ADUfcN+7f/LP/wCb/wD1h6ak8ut4b3DX&#10;TfXvfuvde9+691737r3Xvfuvde9+691737r3XvfuvdfOz/4V9/8AbwP49/8AinO1v/f1749z37Vf&#10;8kKf/muf+rcfTsfDrU/9yd051737r3XvfuvdfUt/4TT/APbm34t/9rz5Af8AwRG6feNfuH/yttz9&#10;kX/VpOmH+Lq9/wBgrqvXvfuvdVGfzu/gZN/MF/l/9pdYbWxa5HuTrxoe5ujUSNGrK3sHZFDUGbad&#10;MxsS2fxNRksLCrSLGtTU088htAPYp5N3sbFvsVzKaQyfpyfJWI7v9qwDfYCPPqymh6+TVPBNTTTU&#10;1TDLT1FPLJBUU88bxTQTROY5YZopAGVlYFWVgCCLH3lACCKjp/rH7917r3v3Xuve/de6FnpHvjuX&#10;42djYPtvoXsrd/VHZG3JGbFbt2XmKnD5NIJGVqrG1ohPiq6KoChKugq45aaoT9uaKRCVKW8srTcL&#10;drW+jWWNuKsKj7R6EeRFCPI9aIrx62yviL/wrw7n2djcXtf5ofHzA9yx0scNNUdqdP5Sm653tURR&#10;gCXIZzYeShqMHkKuQ3J/h1Th4Bxph+pMYbr7V2kzGXaJzDX8Eg1r9gYUYD7Q5+fVDGPLq6rYH/Cq&#10;L+VHvChgqdybh736qqZEVpcdvnpuvylRTuR6o2m6yrNwwtY8ArKb/wCHsHz+2nM8TUjWOUeqyAf8&#10;fC9V0N0IWZ/4U4fyfsXRtU0PfW+txzLGHGPw3Q/cMFY7EXMKvuHEUFPqH0JacL/Rj7YT265rY0aB&#10;V+Zkj/yMT/LrWhuiEd7f8K/fibtmjraX47fGjvDtvORiWKmruysns/p/aTylbQ1kFRiKjdGSmiUk&#10;M0U2OpXaxXUl9YO7L2q3SQg39xHEvogaRv5hB/M9WEZ8+taT5y/8KCf5i/zgoMxszIdjUXQXUGYj&#10;mpK3q/oKLJbOgzWNlBiaj3dvmpqancGSSWImOspP4jDQTgnVQgEKJE2XkXYNmYTLH48o/HLRqH+i&#10;tAo+RoWH8XVwgHVIXsY9W697917p0yGDzOJpMHX5TE5HHUO5sXNnNuVldRVFLTZ7DU+arNtz5bDz&#10;zqq1NMmRx9fQtNCWQVFNPCT5InVaq6MWVSCVNDTyNAaH0NCD9hB8+vdNfu3Xuve/de697917r61f&#10;8jD/ALdJ/Bn/AMQ6P/esyfvF3nT/AJWm9/5qf8+jph/iPVsPsMdV697917pK77/48jeX/hq7h/8A&#10;dRN7dh/tk/0w/wAPXuviO+8xOlPXvfuvde9+691Yz/KF/wC3ovwF/wDFqum//expvZBzV/yrd9/z&#10;Rk/46eqt8J6+vn7xV6Y697917r3v3Xuve/de697917r3v3Xuve/de697917r3v3XutBb/hYt/wBl&#10;A/C7/wAQ52Z/72tF7nD2n/3AvP8Amon/AB09Ox8OtNz3LPTnXvfuvde9+6919Mr/AISs/wDbqPC/&#10;+J/7k/63Y73jv7mf8rOf+aUf+XpmT4utkL3H3VOve/de697917r4qvyI/wCygO8//Exdm/8Ava13&#10;vL6w/wBwYf8Ammn/AB0dKegd9q+vde9+690P3xP/AOypvjV/4n/pv/34uO9odz/5Jtx/zSk/44et&#10;Hh19o73iJ0n697917r3v3Xuve/de6pw/nVfysNt/zPfi/UbdwMeLwvyS6lXLbs+P2867xU0EuYqK&#10;VP451ruOvYXTD7hSCCGWW/8AktXFSVlnjglgnFvKHMsnLm5eI9Wt5aLKo9PJwP4l/mCR5giytQ9f&#10;Ku37sPeXV29d19cdibazGzd97Gz+U2tu7am4KOXH5rb+4cJWPQZTE5KjmAZJYZkZGH0NrgkEE5Lw&#10;Tw3MK3FuwdHAZWGQQcgjp/pJ+3evde9+691737r3RsPiR84/lT8F9/f6Rfi73HunrDM1T0o3BiKG&#10;aHJ7M3lSUjlosfvXZGYSfF5SJQzrEaulaSDWz08kMlnBXuuzbZvUH0+5RCQDgThl+asKEfkc+dR1&#10;ogHj1t7fET/hX3tiposXtz5xfG7L4nKxpDT1naPxzqqbLYitlIEX3eQ6s31W09RRItvJPJSbirC1&#10;z4qVdIRor3X2qkBMmzXAI/glwfydQQflVB8z02Y/Tq+TqT+ff/KT7jpaWXC/Mvr7Z1bOqfcYntvG&#10;7t6kqsfM/wBaeqr9/wCPoMe5X+1JTVssX9JDz7BN1yRzTaEh7RnHqhV6/kpJ/aB1XQ3Rrab+ZN/L&#10;rrKUV1N89/hfNSFVY1CfKLpDxLq4AkY5z0m5sVaxB4Iv7LDy9v4Ok2NxX/mjJ/0D1qh9Ogu3v/OJ&#10;/ladfU81Vnvnt8Ya+OCIyuuyO09vdmVDIBe0NJ1vJlpZG/2iNGb/AA9qYeU+ZZzRLGYf6ZCn/H9P&#10;W9LenVXPyH/4Vafy1+q6Ovpul6PuL5ObjSKQYz+6eyazrbZM1Wg4iy25e1FxuTp4iePNSbfrP6hC&#10;OfYksPbLmG5IN4Y7ZfPU2tvyCVB/Nh1sRnz61cPnp/wpK+fnzLx+a2HsDK4/4mdOZdZqSq2n03lc&#10;m3YGcxcylJMfuzuKpFPkpUZWaOaPC02KgnjJjqIJVJvJOye32x7QwnnBupR+KQDSD6rHkf70WI8i&#10;OrhAOte9mZ2Z3YszEszMSzMzG5ZieSSfqfY76v117917r3v3Xulv1n1tvjuLsPZPVPWe28ju/sHs&#10;Xc+F2bs3bGJiEuQzm49wV6Y3FY+nDFVXXLIoaSRlRFu8jKiswZuLiG0ge6uGCRxgsxPAACpPXuvr&#10;y/y0vhLtr+Xv8Mum/jJhJaLJZ3auFfN9m7noY2SLeHa26X/i++8/G8qrI9MKt/ssb5h5EoKelibm&#10;P3ivzFvEm+7vNuL4VjRAfwouFH20yf6RJ6Tk1Nej4eyTrXXy4P8AhSN8Ua/40fzQe2900eMel2H8&#10;naTHfIPZ9YkR+2my+6Q2N7Po5KlRoaqXc1Jk66WLh0hrKZnH7is2SXt9ua7jy3FGTV7asTfYuU/L&#10;QQPtB6fQ1XqhL2N+rde9+691737r3Wyz/I9/n57g/l4R03xt+R1DuDsL4hZbM1Ndga3Cr/Et7dCZ&#10;jNVhqsvktsY+odBkNv1dRJJV5PCq6yxTNLW0JaeSopa2POcuR49+J3DbyI7sChrhZQOAJ8mAwG4E&#10;UDYoRRkrkdfQ2+O3yn+Ovy12JSdlfG7uPYfcOzqqKnebIbNzlPXVuGmqo/LFjt04CXx5HEVoXl6D&#10;KUtPUJ/biX3A9/tl/tc5t9whaJ/RhSvzU8GHzUkfPpogjj0PvtD1rr3v3Xuve/de6L78gflf8afi&#10;ntl93/I7vPrLprB+CWopJN97txOFyeZEN9cG29vzSHIZSfg6abHUs8rWOlDY+19jte47nJ4W3wvM&#10;39FSQPtPAD5kgdbAJ4dai/8AMX/4VkYCmx2d6y/lvbMrMpl6iOpx8nyV7YwBoMRjA4MYyXWfVWUH&#10;3FXLpYSU9buZKdIpFKy4ipRgwlPYPbByy3PMD0HHwUNSfk7jA+YStf4h1cR+vWkz2f2j2N3Vv7dH&#10;aXbe9ty9i9i70yc2Z3TvLd2Wq83n83kJgE81ZX1rM5VEVIoYltHFEqRRKkaKomC2trezgW2tUEca&#10;CiqooAPs/wAPqcnp2lOHSD9v9e6ft0bW3JsjcWZ2jvDBZXbG6duZCpxOf27naGoxmZwuVo38VZjc&#10;rjqtVlgqIXBSWGVQ6MCrAEEe6RyxzRiWJgysKgjII9QfMde6Yfd+vde9+690OHxj/wCyk/j3/wCJ&#10;w6n/APe9oPaPcv8AknT/APNN/wDjp6919pz3iF0m697917r3v3Xuve/de60AP+FfvxyqttfJD4z/&#10;AClxtAy4PtbqvL9RbjqoIr08W7+qdwS7gxdTkJQPTPXYvcKwQAn1R457AeNiZy9qtwEm33G2Me6J&#10;w4/0rihp8gVz/punYzinWnl7lfpzr3v3Xuve/de6uo/k1fzjex/5VvaWbpcjhMl2b8Zu0q3Hydsd&#10;WUdfFS5bHZSjQUdJ2R11NXMKaHN01P8AsVFNO0cGSp1SmqJYXhpKukCHNvKdvzNbKVIjuYq6Hpgj&#10;+B6Z0k8DxU5ANSDVl1dfQ++M383v+XD8s8BjMv1V8sOpaHM5CCKSbr3srdOL6s7LxtSyA1NDUbL3&#10;3LQ1VQ0DnxyVOOFTSs3MVRIjKzQNuPKvMG1uUurVyB+JFLof9stQK+hofUdMlSOPR1sj3f0th8c+&#10;Yy/b3V+LxEaNI+UyO/8AadDjkjT9bvXVNWsQAsbktx7J1s7x20JE5PoFYn/B1qh6qv8Alt/P6/lh&#10;/EzDZRqv5Dbc7331SRTDH9bfHGtx3a+YyNbGpBo6zdeEn/u3jSj2WYZLMwyqNWiKR1KexLtfI/Me&#10;6OKQGBDxeWqAf7UjWfyUj5jqwRj1oQfzWf50fyT/AJo26KfDbkjTqb45bWyzZPYfQu2ctUV+O/iE&#10;avDTbr7Ez7R07Z7MrG7xwyvTQ0tIjMtJSxPJUTVE38s8obfy3Frj/VuGFGlIoafwoM6V/Mk+ZOAH&#10;VUL0Qz4c/Krsz4UfJTqf5L9T5Koo909ZbpoctU42OqlpaHd22JZBS7t2NnfFfXQZjHvUUFSpBKrJ&#10;5I9Mscbqd7ttlvvG3S7ddCqyKRXzVvwsPmpoR+zh1siop19kPr7fGA7N2FsjsnalQ9XtbsHaG2t8&#10;baq3VUeqwG7MNDnsPUOilgC9PURsQGIF/qfeJk8L20728uGjYqftU0P8x0n6V/trr3Xzpf8AhXv/&#10;ANvFeh//ABSvYv8A7/PsL3PntV/yQJ/+ehv+rcXTsfDrVN9yb051737r3XvfuvdfU7/4TZf9uZvi&#10;R/1HfIT/AOCa3j7xq9wv+Vtuvsi/6sx9MP8AF1ej7BfVeve/de6w1NNT1lPPSVcENVSVUMtNVUtT&#10;Ek9PU086GKaCeGUFXR1JVlYEEEgi3vYJBqMEde6+Yn/P7/k/5f8Al5d71Xc3Tu3aqX4d947irazZ&#10;k1FA81H07vrIeXJ5Tp/LSxgiKkss1VtmaWxlolelLSz0E00uRnI3Nab9ZCzu2/xuEd3rIowJB8/J&#10;/Q5wGADyNUUPHrXl9jzq/Xvfuvde9+69077f3Dn9p5zE7n2rnMxtncuAyFLlsFuHb+TrcNnMLlaC&#10;YVFDk8Tlsc8dRTVEMiq8U0MiujAMpBF/dZI0lQxyqGVhQgioIPEEHBHXutpn4G/8Krflh0JQ4XYH&#10;y+2dRfLHYOPSnoYd+RZGn2X3tiqGO0SyZDOxwS4rcXhjUaRkKOmrZ3u9RlHY39xpvftntd8zT7U/&#10;0rnOmmqMn5D4k/IkDyXqhQHh1tLfHX/hRb/Kh+QtJQJN8hv9BO5qxI2m2j8htuZHrufHmQcir3pF&#10;99tU2a4Pjz7EWuQAQTG1/wAg8z2BNLfx1H4oiHr/ALXD/wDGemyjDq0jZnyv+LfY1LDW9e/JToLf&#10;dHUKHgq9m9xdd7nppkZdStFPhMjOrAjm4PsNTbZuVuaT28qH+lGw/wAI61Q9KfO98dHbXpnrdzdz&#10;dUbdo4lLyVed7E2hiKaNALl3nyFZGgAAvcn22lleyGkcLsfkjH/AOtUPRDO8P51/8rH4/UlZNvf5&#10;q9L56uo1kBwPUuek7tz0lUg4oGx/UkWZ8ErNZP8ALGhRDzI6KCQd2XJ/Mt8QIbORQfNx4Y+2r6a/&#10;lXrelj5da5/zS/4V4Y4UOW2l8Cugq98hKk9JT9y/IYU1PTUR5gau271NtSrmaoJB81JU5TNxBSF+&#10;4xsgLRgfbR7VtqEu9zin++4vP5F2GPmFU/JuriP1607/AJKfKv5EfMHsmv7b+SvbW7u2991yvDFl&#10;NzVymgwmPaUzDDbU27QJDjsPj1cl0oMXSQU4Ys4j1MzGWNu2yw2m3Frt0SxIPIDJPqxOWPzJJ6cA&#10;A4dF99rut9e9+691737r3Rv/AIL/AAn7o/mA/I7Y/wAb+kcS1RnNy1Irt0bpqqaeXbfW2xKGoiTc&#10;vYG7aiG3joqCOVQsesSVNQ8FHT6qmohRiret4s9i299wvD2rgDzdjwVfmf5CpOAetE0FevrY/Dn4&#10;mdTfB/45dafGjpfGNQ7L65wq0cmTq44BnN37krXNbufe+56iBVE2Ryta8tVUMAEj1LBCsdPFFGmL&#10;m7bpdbzuEm43hq8h4eSjyUfJRgftOSemCamvRnPZd1rr3v3Xuqyf5zn/AG6r+eX/AIrlvz/3DX2I&#10;uUf+Vmsv+aq9bX4h18in3lP0o697917r3v3Xuthf/hL3/wBvc+qf/EV94f8AvAVHsB+5H/KrS/6e&#10;P/j3VH+Hr6evvHLpnr3v3Xuve/de697917r3v3Xuve/de697917r3v3Xuve/de6+YV/wqE/7e59r&#10;f+Ir6P8A/eAp/eRvtv8A8qtF/p5P+PdPJ8PWvR7HnV+ve/de697917r6638mP/t1X8Df/Fcth/8A&#10;uG3vFjm7/lZr3/mq3SdviPVm3sO9a60HP+Fh3S+4aDvn4jfIhKWebam6+o90dL1FbHGz0uN3D1/v&#10;Ko3xR0tZKBaOStptzTvTKxvIKScrfxtab/ai8jaxurCvcriT7Qyhf5FM/aPXp2PgR1pre5a6c697&#10;917p623uXcezc/h917Qz+b2rujb2QpcvgNybbytdg8/g8rRSieiyeHzGMkiqKaohcB4poZFdGAKk&#10;H3SSOOZDFKoZWFCCAQR6EHBHXutpP4H/APCq35adC0mG2H8vdoUHyy6/oFgoo98x11NsrvXFUKAR&#10;LJWZ+CCTFbg8MYBVcjRU9ZO92qMoxNxG29+2e13xM+1ObWQ/hpqjP5fEv5EgeS9NlAeHW1t8YP8A&#10;hQX/ACr/AJP0uPgo/kfiOjt3VscTVGyPkhTL1HXY+WaypTybxyssu1KiQtdVSi3BM17XUXW8Y7ly&#10;LzLtpJNuZkH4ou8H/ajvH5qOqFGHVw21d4bS31hqXceyN07c3jt6uUPRZ7aubxm4cNWIVDhqXKYi&#10;WaCQEEG6OeCD7CksUsLmOZSjDyYEH9hz1XpR+2+vde9+6910SACSQABck8AAfUk+/de6rY+V383r&#10;+XZ8M8fk37m+T3Xcu68dHNp6w66y1P2b2hVVkXEePk2dstquegeVgUjny7UdMCDrnQKxAh2zlXf9&#10;3YfSWz6T+NxoT7dTUr9i1Py62FJ4daLP83f/AIUP91fzCcPmuhejsDmPj98U66Yw57ET5OGbtLuK&#10;khm8lPF2PlcQ5paDFmyOdu46aaJ3BNXW1yeKOGaOVeQ7PYXW+vWE90OBp2R/6QHJb+maH0C5q6qA&#10;ZPWuD7kDq/Xvfuvde9+691tBf8JZ/grkPkF826v5Vbqw0kvVHxFxz5jGVlXTlsfne793Y+fEbGxF&#10;OZQFlbE0b1+emeJi1NUQ43yKFqUJjj3K3pbDZxtkR/VujQ+ojU1Y/wC2NF+YLenVHNBTr6RXvH3p&#10;nr//0t/j37r3VS/87nq7/SZ/Lt7fqqem+5yvWOU2X2jik06jH/AdxRYfcFSCLlfFhsjk5Cf6CxsC&#10;SBLyjcfT77EDwk1IfzFR/wAaA6yK+6vzB+4fejbo3bTHfpPaP8/EjLxj85o4h+fWgJU/n3Plt5dd&#10;VNx4nphn/Ps9t+gRfefTTN9T7NofLoKXfE9G7/l37uGxvnj8QNySTfb01P8AIrqfG105Nlgxm4t4&#10;0m3MpM5/1K09XKW/wv7LuaIPqeWNwhGSYJSPtVCw/mOox9x7T63kfd7cCpNrOQPUpGzr/NR19Nz3&#10;h51zR697917r3v3Xuve/de697917r3v3Xuve/de697917r3v3Xuve/de697917qDk8lQ4bG5DL5O&#10;pjo8biqGryWQq5jaKloaGBqqrqZT+FSNWZj/AEHuyI8riOMVZiAB6k4A62qlmCrknA6+TR3V2RX9&#10;x9x9sduZXyDJ9o9k757Dr1mbVKlXvTc1VuOojcgkXVqkrwbccce+hG2WSbbttvt0fw28UcY+xFCj&#10;/B1kPawLbW0dsvCNVUf7UAf5Ogx9mHTh49e9+611737r3XvfuvdSqGhrMnW0eNx1JUV+QyFVT0NB&#10;Q0kMlRV1lZVyiClpKWniBZ5JHZURFBLEgAXPurusal3ICqKknAAHEn5DrxIUFmwB19Rj+Xp8WqD4&#10;bfD3pHoWOmpodxbb2nTZbsOqp/G/8S7M3Sx3DvqqaqS5mjir6iWjpJGJIpYYEFlRQMDucd/fmXmS&#10;63ck6HciMekSdsYp5VUAn+kSfPqB94vzuW5S3f4WNF+SjC/yyfmT0dH2GOizr3v3Xuve/de69791&#10;7r3v3Xuve/de697917r3v3Xuve/de697917r3v3Xuve/de697917r3v3Xuve/de697917r3v3Xuv&#10;e/de697917r3v3Xuve/de697917r3v3Xuve/de697917r3v3Xuve/de697917r3v3Xuve/de6979&#10;17r3v3Xuve/de697917r3v3Xuve/de697917r3v3Xuve/de6j1dJS19LU0NdTU9bRVtPNSVlHVwx&#10;1FLV0tRGYaimqaeYFJI5EJV0YEMCQQQfewSpDKaEde60hf5yv/CZeoq6vdfyc/lsbaiZqqSt3B2D&#10;8S6Iw0qpK5aqyWZ6CaUrGFY6pW2lKwsdSYl7GnxgmPlL3FAC7dzC3DCzn+Ql/wCg/wDevNunFfyP&#10;WkRm8JmdtZjK7d3HiMngNwYLI1mIzeCzdBV4rMYfLY6oakyGLyuMrkjnp6iCVHimgmRXR1KsoII9&#10;zGjpIgkjIZWFQQagg8CCOIPTvTZ7t17r3v3Xuve/de697917r3v3Xuve/de697917r3v3Xuve/de&#10;697917r3v3Xuve/de697917rlHHJNIkUSPLLK6xxxxqzySSO2lERFuSSSAABcn37hk9e63Jf5J3/&#10;AAm53L2TkNofKz+Yfs+u2v1lSyUG4+tvjJuCmmoN0diuhWrx2e7jxsumbF4IHS8e35gtZX/8pqU1&#10;EPDXxLzh7gx26vtmwuGkNQ8wyE9RGfNv6XBfKpyrbP5DrfboaGixlFR43G0dLj8dj6WnoaCgoaeK&#10;koqGipIhT0tHR0tOFjiiijVUjjRQqqAAAAB7hFmLEsxqTkk+fTXUr3rr3Xvfuvde9+690W/5Z/E/&#10;pH5sdE71+O/yA2nDurr/AHpR6SyGKnz21s9TIxwm89nZd0kagy+OlYy0lUqsDd4ZkmppZoZDDa90&#10;vNnvUv7FtMifsI81YeanzH5ihAPWwaGo6+Wv/NO/lNfIP+V527Lt3fdFVb16P3ZlK1ene+MTjZYd&#10;tbyoEDVMOC3BGhkXE7ipoATW4meQ6tDz0klTSjy+8k+WuaLDmS18SA6JkA8SMnKn1H8SE8GH2Ghx&#10;08rBuqq/Ym6t1737r3Xvfuvde9+691737r3Xvfuvde9+691737r3Xvfuvde9+691737r3XvfuvdH&#10;p/l//wAvD5HfzH+7cf030Dtl5aWkehrexuy8zDUwbA6q2vVTmJ9wbuy0SkeSQJKKDGwaqqtkRkgj&#10;KpLJES77v238v2Zu75smoRB8Tn0Uf4ScDz8q6JAGevqbfy8f5e3Q/wDLc+PmF6J6SxrVdVK0GZ7L&#10;7Ky1JTRbw7W3u1OIazc+4pYNQiiQXhxuNjdoaKnAiQvI0082NW/b9e8w35vbw0HBEHwovoP8JPEn&#10;8gGCSTU9Ht9kvWuve/de697917qi7/hSaCf5M3y4sCbV3x7J/wAB/szezRc+xp7e/wDK3Wv2S/8A&#10;VmTqyfF18sT3kr0/1737r3XvfuvdbWX/AAkI/wC3ivfH/ile+v8A3+fXvuMvdX/kgQf89C/9W5em&#10;5OHX0WvcB9Nde9+691737r3Xvfuvde9+691737r3Xvfuvde9+691on/8LJv+P3+AP/hq/I7/AN2+&#10;y/c0+0v9jff6aL/BJ07H59aUfuYOnOve/de697917r6T/wDwk3/7ddbh/wDFqu2f/eO2r7x79z/+&#10;VkX/AJop/wAefpl/i62bfcddU697917r3v3Xuve/de697917r3v3Xuve/de697917r5U/wDwox/7&#10;fM/M/wD6jui//gZdl+8meQf+VSs/sk/6vSdPp8I6pL9jDq3Xvfuvde9+6919jj+WyCP5dXwGBBBH&#10;wr+LIIPBBHRmCuCPeJ3MP/Jfvv8Anom/6uN0nPE9HU9k/Wuij/zAP+yDvmz/AOKj/JH/AN83mfZp&#10;sf8AyW7P/mvF/wBXF62OI6+NX7y16Ude9+691737r3VzP/Ce4E/zivhRYX/39XZx4/oOid0kn2Ee&#10;e/8AlU7z/Sp/1cTqr/Cevq5+8ZOmOve/de697917r3v3Xuve/de697917r3v3Xuve/de61Wv+Fef&#10;/btjpH/xeLrb/wB8L2X7kv2r/wCVhm/553/6uw9Xj49fOY9z9091737r3Xvfuvdbw3/CM7/uo/8A&#10;+Wf/APzUfcN+7f8Ayz/+b/8A1h6ak8ut4b3DXTfXvfuvde9+691737r3Xvfuvde9+691737r3Xvf&#10;uvdfOz/4V9/9vA/j3/4pztb/AN/Xvj3PftV/yQp/+a5/6tx9Ox8OtT/3J3TnXvfuvde9+6919S3/&#10;AITT/wDbm34t/wDa8+QH/wAERun3jX7h/wDK23P2Rf8AVpOmH+Lq9/2Cuq9e9+691737r3Xzvv8A&#10;hTB/KKyfx37czfz36G2vLL0D3VuL7zunC4WjZ6bqLuTP1ZNXuKogp1/Ywe66p/uEna8dPlpJqdmj&#10;Wsx8Jnr275qW/tV2S9b9eEfpk/jjHl82QYp5rQ+THp5GqKHrU09yf1fr3v3Xuve/de697917r3v3&#10;Xuve/de697917r3v3Xuve/de697917q2H+Uf/Kq7Y/mh/IOi2diIsrtPoPYlbjct312/HSf5Jtrb&#10;0k3lTam2qmpRoKjceXRJIcbTEOIV8lbOjQU7I4Y5p5mteW7AytRp3qIk9T/EfMIvmfPgMnqrNpHV&#10;t/8Awqw+J+xvjhv/AOAU3UmzaHZfUuL+Nm4Pj9s3CYmN/sMTRdL70O54KOeeQtJLUTLvBqmepqXa&#10;aqmaeeV5JTK5C3tluk24QXwunLymYSsTxPiLT9n6dKDAFAMU6qhrXrUv9yh051737r3XvfuvdfWr&#10;/kYf9uk/gz/4h0f+9Zk/eLvOn/K03v8AzU/59HTD/EerYfYY6r1737r3SV33/wAeRvL/AMNXcP8A&#10;7qJvbsP9sn+mH+Hr3XxHfeYnSnr3v3Xuve/de6sZ/lC/9vRfgL/4tV03/wC9jTeyDmr/AJVu+/5o&#10;yf8AHT1VvhPX18/eKvTHXvfuvde9+691737r3Xvfuvde9+691737r3Xvfuvde9+691oLf8LFv+yg&#10;fhd/4hzsz/3taL3OHtP/ALgXn/NRP+Onp2Ph1pue5Z6c697917r3v3Xuvplf8JWQf+Go8Jx9e/8A&#10;uUj/ABHnxwuPeO/uZ/ys5/5pR/5emZPi62QvcfdU697917r3v3Xuviq/Ij/soDvT/wATF2b/AO9r&#10;Xe8vrD/cGH/mmn/HR0p6B32r691737r3Q/fE/wD7Km+NX/if+m//AH4uO9odz/5Jtx/zSk/44etH&#10;h19o73iJ0n697917r3v3Xuve/de697917rWz/nqfyKNu/wAwvb1b8ivjpRYXaPzM2lhUhqaWZqTD&#10;7d+QmAxNOI6Hau7MhKUipM/SwoIMJnJ2CMgTH5BxSimqsdIXJfOkmwyCw3Al7Rj9piJ/Eo81P4l/&#10;2y5qGurUweHXzbd/7A3v1XvTc/XHZO08/sXfuy8xWbf3XtDdOLq8LuDb+ax8niq8dlMZXKksUiH8&#10;MvIIZSVIJyCgnhuYVuLdg6OKqymoIPmCOnukj7d691737r3Xvfuvde9+691737r3Xvfuvde9+691&#10;737r3Xvfuvde9+691737r3UvH4+vy1fRYvF0VXksnkqumx+Ox2Pppqyvr6+smWnpKKipKdWklmlk&#10;ZY4441LMxCqCSB70zKqlmNAMkngB17r6LP8Awnp/keVXwxwlD8yPlXtyGP5Tb0wMsHXHX+ThSaf4&#10;/bLz1GYq+bKRyAiPduWppGgrgvqx1Gz0WoTVFdGsB8+c5Dd3O07Y3+LIe9h/orDhT+gpyP4jngF6&#10;Zdq4HW1R7jPqnXvfuvdUZ/z8/wCWVU/zGvhzUP1xiYq35KfHyozHYvSiIsa1m7qapoY49+9TpUSc&#10;Kc9S01NLQ30g5KioFeSKB529jPkfmIbBu3+MGlvPRJP6Oe1/9qSa/wBEtxNOrK1D18smvoK7F11Z&#10;jMnR1eOyWOq6igyGPr6eakrqCupJjT1dHWUlQFkilikVkkjdQysCCAQR7yVVlZQymoOQRwI6f6i+&#10;99e697917r3v3Xult192X2P1Luaj3p1V2BvbrPeOODDH7s6+3XndmbmoQxDMKPPbcnpqqK5UE6JR&#10;9B/T2zPb291GYbqNZEPFWUMD+RBHXurUut/5/X83rq6jp8dgfmpvvO0NOsaePsjafWHa1ZPHGNIW&#10;oznZGDymRYn+04qw5+pa/sM3HI/KtydT2aqf6DOn8kYD+XVdK+nQx1f/AAph/nF1FN4Ifkptegl0&#10;sv3tJ0F0O9Tc/R9Fdt2aG4/H7Nv6g+0g9u+Uwam3J/5uyf5H61oXor3aX87P+a53FTVNHvH5zd30&#10;VLWK6VMPXWWxHTaSxyDTJC3+iCiwR8bAlWjB0kcEW49mVtydyxaEGKyjJH8YMn/Vwt1vSvp1WluX&#10;dG5t55qu3LvDcWd3XuLKS+fJ5/cuXyGdzWRntbzV2Vykks8z2/tSSE+xFHFHCgjiUKo4AAAD7AMd&#10;W6Yvd+vde9+691uM/wDCdz+RXlu1txbJ+fXzD2bJQdQ7eqqLdHx46j3PQSQ1Xamfo5Vq8J2lu3E1&#10;iAjbNG4Wpw9LKv8AuWnWOpcfwyNFyUT8+86Laxvse0vWVsSuD8A80U/xngx/CMfEe1t28h1ST/PQ&#10;6+q+tP5tXziwFZA0DZbuBuwYAwOmWk7U2tjuy6WeNj9QyZYE2+huPqD7GPJc4uOV7Jx5R6f94JT/&#10;AJ96svwjqpz2J+rde9+690OHxj/7KT+Pf/icOp//AHvaD2j3L/knT/8ANN/+Onr3X2nPeIXSbr3v&#10;3Xuve/de697917qpf+dl8Eaj+YJ/L97Y6l2vjEyPb2xzS9ydHR6VNRVdkbEpKh121SsxUCTPYmpy&#10;mBhLusaTVkU0h0xexRyfvQ2LfYrqQ0if9OT/AEjUz/tWAb7AR59WU0Nevkw1NNU0VTUUdZTz0lZS&#10;Ty01VS1MUkFTTVMEhinp6iCUBkdGBV0YAgggi/vKAEEVGQen+sPvfXuve/de697917r3v3Xuve/d&#10;e697917r3v3Xuve/de6+zR8HNi5/q/4U/D/rPdcE9Lunrv4t/H7Yu5aaqVkqqfP7R6mxGAzEFSjh&#10;WEiVFPIrggEEG4HvEjeZkud4u7iLKyTSsPsZ2I/kek54no0nst61186X/hXv/wBvFeh//FK9i/8A&#10;v8+wvc+e1X/JAn/56G/6txdOx8OtU33JvTnXvfuvde9+6919Tv8A4TZf9uZviR/1HfIT/wCCa3j7&#10;xq9wv+Vuuvsi/wCrMfTD/F1ej7BfVeve/de697917oJO9uiuqPkv1Jvnozu/ZmJ3/wBYdi4SfA7p&#10;2zmI2aGqppGE1NW0VVEVmpK2jnSKroK6mkSemqI4p4JEljRgqsr26266S9s3MckZqpH+X1BGCDgi&#10;oOOvcOvl+fzgf5L/AHZ/LA7GqdwY6HNdmfE3eGakg6x7ojollnws1WzTUnX3a0dAixY/OQICsFSE&#10;jpMnGpnpPHKtVRUeR/KnN1nzJb+G1I7pB3x+v9JK8VPmOK8DihL6sG6pR9jDq3Xvfuvde9+69173&#10;7r3Xvfuvde9+691737r3Xvfuvde9+691737r3Xvfuvde9+690aj4dfDD5CfO/uzb/Q3xx2PV7u3f&#10;mGSqzGTm8tHtHYm2kqEgyO89+7hCPFjsXS611ysGlmkKU9LFUVUsMEhZu272GyWbXu4PoQcB+Jj5&#10;Ko8yf5cSQAT1okAVPX1J/wCVl/K26Q/ld9ER9dbAEO7+1d3pjsp3Z3TX42Kjz/YW46SFhBQ0MOqR&#10;6DA44yTR4jErMwiDyTzPNVzzzSY28y8y3nMl79RP2RJURxg4Uep9WP4m/IUAA6YLFurPfYb61173&#10;7r3XvfuvdVk/znP+3Vfzy/8AFct+f+4a+xFyj/ys1l/zVXra/EOvkU+8p+lHXvfuvde9+691sL/8&#10;JegT/Nz6psDx1V3gT/gP7g1AufYD9yP+VWl/08f/AB7qj/D19PX3jl0z1737r3Xvfuvde9+69173&#10;7r3Xvfuvde9+691737r3XvfuvdfMK/4VCf8Ab3Ptb/xFfR//ALwFP7yN9t/+VWi/08n/AB7p5Ph6&#10;16PY86v1737r3XvfuvdfXW/kx/8Abqv4G/8AiuWw/wD3Db3ixzd/ys17/wA1W6Tt8R6s29h3rXVf&#10;/wDM2+BGxv5kHxD7D+Nm7aqlwW4K77fd3U2+aimaqPX/AGvt2Cb+6u5GijBd6WRZ6jGZSKMa5KCr&#10;qkiKStHIh5y7vk3L+6x7hF3KO11/iQ/EPt4Ff6QFcdbBoa9fJa+Qvx87c+LHce+uhe9Nm5LYvZvX&#10;eanwu4cFkYzoYraWhy+IrVHircdXQNHV4+vp2aGpp5I5omZHB95RWF/a7naJfWTh45BUEfzB9CDg&#10;g5Bx0+DUVHQMe1fW+ve/de697917r3v3XulfszsLf3XOSOZ693xvDYmXIQHK7M3Nmtr5IiNtUYNd&#10;hJ4JfSeR6uD9PbU0EFwuidFcejAEfsNevdG/23/NG/mTbShSmwPz2+X9LSRII4aKp+RHa2VoaeNV&#10;0hKeiy2UnijAH0CIPZVJy3y9KavYwE/80kH+BR1rSvp0qa7+bz/NEyEDU8/z6+VccbR+MtQ9zbzx&#10;k+n+q1ONqopA3+1h9X+PtpeVeW1NRYw/nGp/wjrWlfTotXZfy0+VPdFPUUfcPyY+QPa9JVArU0nZ&#10;PcvYu+aWoUixSan3PkqpGFuLFbezG32vbLM1tLeKIj+CNF/wAdboB0X32u631737r3Xvfuvde9+6&#10;90ZH4lfFDur5sd9bF+OvQe15tzb+3xkBEJJBLDgtq4CmdWzu9d4ZSNHFFicZC3nq6hlZj6YYUlqJ&#10;YYZC/dN0s9nsXv75tKIPzY+SqPNj5D8zQAnrRNBU9fWo/l9/B/q7+Xn8Weu/jN1YorqbbFNJl977&#10;ynpI6PK9j9k5qOOTd++sxEjOUerljSGkp2lk+1ooaWjWR0p1Y4u77vNzv25Sbjc4LYVfJEHwqPs8&#10;z5kk+fTBNTXo6fso611//9Pf49+690GPdnXFF3F032v1NkTGtF2b1xvbYVRJKLpAm7dt1OC+5uAS&#10;DEZxIrAXUqCOQPaizuDa3cVyvGN1b/eSD0fcrb3Ly1zNt/MUNddhcwXAA8/BkWSn56aEeYND18vj&#10;O42uw2TyWHylNLRZPE11XjcjRzjTNSV1DUNS1dNMv4aORGRh/Ue8l7RldVdTUHI+w9du7qeK5hW5&#10;gYNHIoZWHAqwBBHyINeknP8An2f2/QNvvPppm+p9m0Pl0FLvienPaO5azZm79q7wx9/v9qbkwe5a&#10;HS2k/eYLJxZSmsw+h1xLz7VSQrcW8lu/B1Kn7GBH+XoMbnbJeWktpJ8Mqsh+xlKn/D19XXFZOize&#10;LxuZxsy1OOy9BR5OgqF/TPRV9OtVSzL/AING6sP9f3hG6NG5jcUKkg/aMHrldLG8MrQyCjISCPQg&#10;0P8APqf7r031737r3Xvfuvde9+691737r3Xvfuvde9+691737r3Xvfuvde9+690Rr+Zl2Y3UP8v/&#10;AOXm+oaj7OtpOit9bfxNWH0PS57fWKbYmAqYm/1cdbkqd0H5YAfn2KuR7H94837daEVBnjYj1WM+&#10;Iw/3lT0bbFB9TvFtCcgyKT9inUf5Dr5efvO/qeeuPvfVDx69791rr3v3Xuve/de6uG/kXfGFPkt/&#10;MK6tmzGPFbsnomGq753assWumln2RV08WxqGRn/bYybiqsVK8D38kEVQNJAYiN/dbff3HydcCM0l&#10;u6QJ694PiH8ow4r5EjoOc1330OzyBTR5f0x/tvi/4yD+ZHX0bfeFvUL9e9+691737r3Xvfuvde9+&#10;691737r3Xvfuvde9+691737r3Xvfuvde9+691737r3Xvfuvde9+691737r3Xvfuvde9+691737r3&#10;Xvfuvde9+691737r3Xvfuvde9+691737r3Xvfuvde9+691737r3Xvfuvde9+691737r3Xvfuvde9&#10;+691737r3Xvfuvde9+691737r3Xvfuvde9+691737r3Xvfuvde9+691737r3VPX8yn+ST8NP5lNB&#10;W7k3vt6Tqb5ApRiDDfIPrXH4+k3ZUNTwCGho+wsLIEo9zUMYWNNFcUrI4k8VHX0is1xXy9zju/Lz&#10;COFvFg84nJ0/PSeKH7ME5KnqysV60F/5gX8iD58fAGoze5s919N3d0XjpJ56fvLpmhyO5MDQ4qMl&#10;0q9/bWjRsttxkj0fczV1O2PWRvFBkKkjUZw2LnXY98CxpJ4Mx/0OQgEn+i3wv8qHV5lR06GB6pg9&#10;i7q3Xvfuvde9+691737r3Xvfuvde9+691737r3Xvfuvde9+691737r3XvfuvdWQfBX+U784v5h2a&#10;o4/j90/k16+au+zzHd+/Vq9ndN4DxyeKsaTd9XC5yU0BsJsfgqaurEuC1OFOoB/euZ9m2FD9dKPE&#10;piNe6Q/7XyB9WKj59aLAcet+b+V3/wAJ5/id/L7nwHavYP23yV+T+OFNX0vY28MLBBsnrrLIBKX6&#10;o2FUtURU1TC9hHnMjJUV4ZPLSmgEkkHuEOZOfN030NbQf4vbHGhT3OP6bYqP6IovkdXHppnJ62Bv&#10;YF6p1737r3Xvfuvde9+691737r3XvfuvdBZ3V0j1L8jOs91dN947A232b1lvXHtjdybQ3TQrXY2t&#10;hvrgqYHBWalq6aQLPR11JLFU00ypNTyxyojhTZ3l1t9wt3ZOY5ENQymh/wBkHgQcEYIp14Ejh1oL&#10;fzSP+EvfeHQdZuPuH4Dpn/kJ0wHqcpXdMzla7vfr6lYmaSl29TwKi7voIeVhFGiZZVMcZo60pLWN&#10;OHLXuRZXwW03ykE3DxOEbfb/AAH7e3zqMDp1XB49anuUxWTweTyGFzeNr8PmMTW1ONyuJylHUY/J&#10;4zI0Uxp6ygyFBVqksM0UitHLFIgZWBVgCCPcnqyuodCCDkEZBHqD051B97691737r3Xvfuvde9+6&#10;91737r3Xvfuvde9+691737r3XJEeR0jjRpJJGVI40Us7ux0qiKvJJPAA9+691sr/AMsL/hNd8qPm&#10;PV7e7Q+TtJuH4rfHCokpchbcGL+z7x7FxT2nEWydj5iMnEU1RHwmaz0KKFeOelochETaPOY/cLbN&#10;pDW23EXNxwwf00P9Jh8RH8K/YWU9UZwOHX0Jfiv8Svj98LOocF0f8buucL1zsHCDzzU9AjVOa3Lm&#10;pIUhrd0by3DVl6vK5OpCIJqysld9KpFHogjiiSCdz3S+3e7a93CQyO3rwA9FHBQPQfbxqemiScno&#10;x3sv611737r3Xvfuvde9+691VH/PH6gzfeX8p35tbC25Rz5DMU/VVH2LTUNKjy1VXH0vvbE9yVtP&#10;SwR+qSV4MBKscSAs7WVQxIBE/Jl2llzPZzyGg16K/wDNRWj/AMLdWXDDr5J/vKLp/r3v3Xuve/de&#10;63Iv+EePTubyHyC+XXyBaimj23tDpza3TsORkiZKeszfY29qfetRRUczemR6aDa0UlSq3MYngLW8&#10;iaom917tFsLWxr3PIZKfJFK1/Mvj7D03Jwp1v1e4P6a697917r3v3Xuve/de697917r3v3Xuve/d&#10;e697917rS+/4WLdO5zMdU/CrvvH0U0uA2Dvrtvqzc9bFG0kdNXdn4TC7n2iKhlv41I2tllDGwLMq&#10;3uVBl32nu0S6vLFj3OqOP9oWDf8AH16cj8x1oae5s6d697917r3v3XuvqE/8Jk+oc31V/KY6kyme&#10;op8dV9x9gdp9vUlHUxtFULhMruIbO2/Wuj/2K2hwdPX07Dh4Jo3H6veN/uLdpdc0SqhqIVSP8wNR&#10;/YWIPzHTDnu62A/YG6r1737r3Xvfuvde9+691737r3Xvfuvde9+691737r3XzFP+FRHUGb65/mzd&#10;l75r6KaHDd9dYdN9k7drPEwpKqDb+xKTp3KRRTD0GWOr2xK80YOoCRHYWkUtkZ7b3aXHK8cKnMDy&#10;IfzYyD+T9PIe3rXe9j3q/XvfuvdTsXjMjm8njsNh6GqyeWy9dSYzF42hgkqa3IZGvqFpKKho6aEF&#10;5JZZXWONFBLMQALn3pmVFLuaACpJ8gPPr3X2kfjR1pVdL/HH4/8ATtcyNXdT9JdVdaVjRuJY2qti&#10;bEoNrVDRyKSGUvSmzAm45v7xD3G4F5uE92vCWR3/AN6Yt/l6Tnj0NvtH1roIfkH1zN3D0J3f1JTv&#10;FHP2l1D2V1zBJOQsMc299mVu2Y3mY8BQ1UCxP49q7C4FpfQ3R/0KRH/3lgf8nXhx6+LHmcPldu5j&#10;K7fzuPq8Tm8Fkq7D5nFV8L09djMrjKp6LIY+sp5LMksMyPHIjC6sCD9PeXiOsiCRDVWAII4EHgel&#10;PTb7t17r3v3XuthP/hMJ07nOzP5tPU288fRzz4PobrzuDs/dNUsb/bU1JltgVvU2FSacekO+S3LS&#10;PHHe7CNyAVV7AT3Hu0t+V5YWPdO0aL+TBz/JD1R/h6+nz7xx6Z697917r3v3Xuve/de697917r3v&#10;3Xuve/de697917rXN/4VKdOZztT+VPuTceDop689E939Vdx5aCmjaaePBiPKdVZKtWGO7FKZd0io&#10;qGAIjhSSRrIjMB/7bXaW3MyxuaePG8Y+3Dj9uig+fV0+Lr5kvvIrp7r3v3Xuve/de63+v+EefUOb&#10;278cPl73fX0c9Nhu0+3uvuv8DNPG8S5D/Q9tSvy+UrKQPbXCsu7hT+VBpMsUsdy0bhYO917pJNwt&#10;LNTUxIzH5eIwA/45X7KdNSHNOtxL3E/TfXvfuvde9+691737r3Xvfuvde9+691737r3XvfuvdaEn&#10;/CxHqDN0Pd/w878Sjnl23ujqre3UFTkI43emoc3sTd3986KjrJR6Y3q4Nx1D0ytYyCnnK38bWm72&#10;nu0azu7GvcrrJT1DLp/kUFftHr07Hwp1pne5b6c697917r3v3XuvrPfyJOoc30j/AClfhVsvcdHP&#10;QZnJdbZnsyppaqNoqmKk7n3/AJjt7CpUQvZkdaDOUqsjAMtrMAwPvF/nW6S85ovJozUBwn/ONVQ/&#10;zU9MN8R6tu9hbqvXvfuvde9+690k997E2Z2hsvdHXXYu2MJvXYm9sHkts7t2nuPH0+VwW4cBl6Zq&#10;PJYrKY+qDRywyxsysrD/ABFiAfbsE81tMtxbsUdCCrA0II4EHr3Xzh/5zX/Certr4RZndfyB+KuF&#10;3H278QaietzeTxVBHV5/sX4/Urs1TU4/d1LCHqcltymW5pdxRq708KlMqI2jWtrJ/wCUefLXeUWx&#10;3MiK74AnCS/NfIOfNPM/D6B5Wrg9ay/uRer9e9+691737r3Xvfuvde9+691737r3Xvfuvde9+691&#10;ef8Aynv5FHyX/mT5/C79z9Fl+kPiZTV6vn+6s9imiyW9KWkn0VuB6YwWQCHLVUhV4Hyzr/DaNlkM&#10;ktRURChmBfM/Ou3cvIYIyJrryjBwvzkI+Eeen4j6AHUKMwHX0tviz8VujPhj0rtPoH48bHoNi9db&#10;RgYw0lOTU5fP5mpRBlt17tzUo8+Rytc6K9XWVDFjZI0EcEUUUePO57ne7veNfX7l5H/YB5Ko8lHk&#10;B/hqemiSTU9VXf8AChz4HZ75yfy991DrnBz57uf4752LvLrrEY+naoy+6Mfg8VUYzsPZONjiV5ZZ&#10;q7DVE9ZR0kKGSprqKigUXf2JuQ97TZt9X6g6YbgeG5PAEkFWP2MACfJST1tDQ9fLL+nB4I+o95Kd&#10;P9e9+691737r3X1q/wCRh/26T+DP/iHR/wC9Zk/eLvOn/K03v/NT/n0dMP8AEerYfYY6r1737r3U&#10;WuoqfJUVZjqtPLSV9LUUVVH9PJT1UJgmS/8AirEe9qSpDDiOvdfFI7o6u3H0f2/2n0zu+mmo91dT&#10;9ibz643FTTxNDLHmdl7iqNu5G8bfQGWnZlI4IIIJBB95gWdzHe2kV3FlZUVx9jAEf4elAyK9Bp7U&#10;db697917q4f+Qb07nO5/5s3w+xmIop6ii2Bvyt7i3LWxxu9Ph8H1Xt+q3dFW1zp+hJ8hT0GPjY8G&#10;epiQ/q9hTne7Sz5Xu2c5kXwwPUuQuPsBJ+wHqrGi9fWF94w9Mde9+691737r3Xvfuvde9+691737&#10;r3Xvfuvde9+691737r3WkH/wsa6hzc1F8Ie+6Kimm25j6nt7qHcuRETeDH5rLxYfeWyKJ5hca6yC&#10;i3A6qbG1MxF+dMx+012ga8sWPcfDcD1A1K37Kr+3pyPz60b/AHM3TvXvfuvde9+6919UT/hOV07n&#10;Onf5R/xqj3JRT47Mdmy9gdxGiqI3jdMHv3fFbVbLrF12ulbgocZkI2AsVnFr/U408/3aXfNNwYzU&#10;R6Y6/NVGr9jVH5dMOat1eR7BnVeve/de697917r45/8AMo6dzvQXz/8AmL1PuCjnoqnbHyI7RqMY&#10;tTG8clZtPcu6ajdmx8yEk5CV+FrqCuj5N0lUgkcnLHl67S+2K0uozUNElf8ATBQrD8mBH5dKAajo&#10;kfs4631737r3R7P5YPUOb72/mI/C3rDBUU1dPm/kd1XlctHBG0slNtHZm6qfe++sn40+q0eFx1fV&#10;vcgaYzcgXIJeZLtLLYby5c0pE4H+mZSqj82IHWjgdfYg94odJ+ve/de697917r3v3Xuve/de6979&#10;17qnz+aR/Je+LX8z3bD5bd1H/or+RWExJx+yPkHtDFUs+fihgQ/Ybf7CwpeCPcWGjaxSmqJ4qmmB&#10;b7KspRJMsor5a5u3LlyTTEfFt2NWiY4+ZU50N8xUHzBxSysV6+c9/MB/lPfM3+W/umpoe+euKnId&#10;bVORNDtTvfYkVduLqLdayuRRRLuJYY3xddKA1sVmoaWrJV2iilhCzNPuxcz7RzBEGspKSUq0bYdf&#10;XH4h/SWo9SDjp4MDw6rX9iHrfXvfuvde9+691737r3Xvfuvde9+691737r3Xvfuvde9+690Zz4p/&#10;DX5L/Nrsqk6o+MnUu6O0d1StTPlpsTSim2ztHHVUphXOb43bXmLG4ehBDAVFfUxh2Hji8krLGxdu&#10;e77ds9ubrcZRGvlXix9FUZY/ID7cdaJA49fQ7/k//wDCe7pT+Xs+B7z70q8D3x8uooI6nHZ9aKWb&#10;rTpeqlitPB1djMrGktXkhqKPuWvgjqNIC0VNQBpzUQNzXz3eb9qsrIGC18x+OT/TkcB/QBp6lsUa&#10;Z64HWxr7AHVOve/de697917r3v3XutRf+e1/wnqf5R5bdXzH+EGFxmN+QVas+Z7e6Sjejw2G7sqo&#10;4zJVby2XUzmOmot2SAXr6ad46bLH98yQ5HytkZT5K57/AHaq7TvJJgGEk4mP+i3mU9CMrwytNLiv&#10;TB6+f3uzaW6th7lzmzN8bbz2zt37YydXhdybW3RiK/A7iwGXoZTBW4vM4bKRxVFNUROCskM0aup4&#10;IHuc4pYp41mhYOjCoYEEEHgQRgjp3pP+79e697917r3v3Xuve/de697917r3v3Xuve/de6W/W/Wf&#10;YfcO9tvdbdU7I3V2N2BuuvTGbb2bsvBZHce5M1XSAt4MfiMVHLNJpUM8jBNKIGdyqqSGbi4gtIWu&#10;Lp1jjUVLMQAB8yevcOt5r+UH/wAJhsX1xkNr/Iz+ZDjsHu3eVE9Jm9nfFilqaPPbO21XRMKijyHc&#10;+Zonlo83VROAwwFDJJjlKj7yor1kelihjmr3Ha4VrDl8lEOGm4MflGOKj+ke70C8S0z+Q63N4YYq&#10;eKKnp4o4III0hhhhRYooYolCRxRRoAFVQAFUCwHA9xGSSanpvrQk/wCFcnwqzm3u4emfnftXDTz7&#10;M7E2xQ9I9r11HAzwYXsLaDVWU2FmMvKBdf4zhpZ8fC19CnEKraXlQPN3tZvCSWk2ySnvjPiIPVWo&#10;GA/0rZ/2/wAunYz5daaXuW+nOve/de6HD4x/9lJ/Hv8A8Th1P/73tB7R7l/yTp/+ab/8dPXuvtOe&#10;8Quk3Xvfuvde9+691737r3XvfuvdaFv/AAo9/kh7j2lu/fH8w/4mbOqM1sDdVTW7q+TvWO2qFqjI&#10;7E3NUManOdz7dxdIpebC5Jy1XuOKNS9DVNLkDqop5zj5t9v+co5Yk2HdHpIvbC5OGHlGT/EOCfxC&#10;i8QNTqN5HrTF9y5051737r3Xvfuvde9+691737r3Xvfuvde9+691sNf8J9v5Te7fnh8mds959k7X&#10;q6f4kfHzduL3PvHMZWidMR2pvzATx5jbnUWCeoXx1sbTinq9yeMMkNB/k8jRTV9KSA+euaItk25r&#10;K3b/ABqdSFA4opwXPpioT1bOQp6o7UFOvp5e8cumeve/de60GP8AhYd05nMf3/8AET5ArQzybb3b&#10;09urpyfJRxs9NR5zrves+9aWhrJl4jepp90TSUytYyCCcrfxPab/AGou0axurCvckiyU+TqF/kUz&#10;9o6dj4U602vctdOde9+691737r3X1rv5G3UOc6O/lOfCXYe46OfH5ip6rruxqihqkeKqpIe6N8Zb&#10;uShp6qCT1RypT56ISROAyNdWAIIGLvOd0l7zReTxmo16K/8ANNVjP816Yb4j1a97DHVeve/de697&#10;917r3v3Xukd2D15sTtnZO5ut+zdobd39sDeeJqcHuvZ27cTRZ3bu4MRVi09BlMVkEeKVCQGGpbqw&#10;V1IZQQ7BPNazLcWzlHQ1VlNCD6gjr3Wih/NQ/wCEs++9h1e4+7P5bv3vYexGapy2X+Me4MqJuxdq&#10;RljUVCdV7myzqm4KGNdXixeRmTKIqqkM+VmkCpNXLXuVBOFs+YP034CYDsb/AE4Hwn+kO31Cjp1X&#10;9etPLde0907E3Hmtnb321n9nbu25Xz4rcO1t1YfI7f3FgspStoqcbmcJlo4amlnjPDwzxK6n6ge5&#10;XilinjEsLB0YVDKQQR6gjBHTnTB7v17r3v3Xuve/de697917r3v3Xuve/de697917r3v3Xuve/de&#10;62AP5ZP/AAnm+Yfz2q9vdh9j4rJ/GT4y1j0mQl7I37g6mDeu+sNIRMU6o6+rvBU1a1EZUw5nI/bY&#10;7Q/lglrWjamYDcx8+bTsga3tyLm5GNCntU/02GBT+EVbyIHHqrMB19Ej4T/A74zfy++oaPpv407A&#10;ptrYZjTVe691ZFosrv8A7Gz0EJiO5N/7qMcctdVHU/hiVI6WlVjFR09PBaIQLvG97jvt0bvcX1H8&#10;KjCoPRV8h/M8SSemSSTU9HE9lPWuve/de697917r3v3XuiafzFOos1318DPmJ07tmjlyO6uwPjf3&#10;BgNo46GNpZcju+XY9ZPtSgSNLkmfIx00XpBPq4BPHs32C6Sx3u0u5DRY5Yyx9F1DUf2V62DQ16+N&#10;8QQSCCCCQQRYgjggg+8sulHXvfuvde9+691tJf8ACS3p3Ob1/mKb+7Ziop/7rdJ/HrdsmSywjdqW&#10;HdHY2dx21tsYWWReFlqqJM3VRBvqtHJbkcRt7o3aQ7BHa17ppVoP6KAsT+R0j8+qSHFOvo9e8f8A&#10;pnr3v3Xuve/de697917r3v3Xuve/de697917r3v3Xuve/de6+bv/AMKyuoc3sn+ZDtHtGaimG2e6&#10;/j3sivxmW8TLSz7i2Dl8js3ceGWU8NPS0sWIqZQPolXD+T7yB9r7tJuX3tge6GVgR8mAYH7CdQ/I&#10;9PIcdavfuSOr9e9+691yRHkdI40Z5HZUREUs7ux0qiKvJJPAA9+4ZPXuvsl/y++oM10D8GPiF0vu&#10;allod1dbfHHp7au7aKZWSSi3fjti0S7ro2R+R4siamMA8gAA+8S99u0vt6u7yM1WSWRlPqpY6f5U&#10;6Tk1Nejf+yrrXXvfuvdVUfzQv5RXxo/mi9eU+M7KpJNg91bUxtTSdX9/bWxtLPu7aqyO1THgdxUM&#10;rQpncA87GWbE1UyNGzyyUVTRzyySsJuW+atx5bn1W51wse+Jj2t8x/C1PxD5VBAp1ZWK9fOD/mDf&#10;yjPmn/Lg3JWx929cVWe6qkyBpds9+9fwV24uptwQzTeLHx12aSJZcJXzfpGMzcNNOzK5pxUQhZmy&#10;A2LmnaOYIx9HJplpmJqBx60H4h81qPWhx06GB4dVjexH1br3v3Xuve/de697917r3v3Xuve/de69&#10;7917r3v3Xuve/de697917qyf+Xn/ACpPmB/Mm3rT4bovYVRi+tqDJR0e9++N6U9bh+qdmQqymsib&#10;NmMtlcmiMpjw2JSeqJZGlSCnL1CB7fuZ9q5eh13r1kI7Y1oXb8vwj+k1B6VOOqlgOvpZ/wAsv+Vd&#10;8b/5X/Uj7J6joH3V2XummoZO2u8tyUFLFvbsTJ0q61pIkhMi4rB00hY47CU0rRwg+SeWqq2mqpce&#10;eYuZtw5kuvGujpjWuiMfCg/5+Y+bHj5ACgDJYt1Zl7DvWuve/de6/9Tf49+691737r3Xzov5rfTr&#10;9I/P35K7UjpftcVnd+1XZeACJopXxPaVNFv0RUIsB4qaor6iiAAsrQsg4X3kJyjd/WbJbS1qVXQf&#10;tQ6f5gA/n11+9lOYxzR7RbJuDNqkitxbSeuu1Jgq3zZY1f5hgfPqtuf8+x1b9Cm+8+mmb6n2bQ+X&#10;QUu+J6bpPz/r+zCPogn6+nH/AC9ewl7T+DXxM3uagVVXk+g+tKHL1AbV5dwbc2xT7Z3I5P8AX7+j&#10;qbgm4+hJI94d812n0XMt9bUoFnkI/wBKzFl/4yR1zP59sP3ZzrutlSgW6mKj+i7l0/4yw6OL7D/Q&#10;S697917r3v3Xuve/de697917r3v3Xuve/de697917r3v3Xuve/de6ok/4UY9gHZv8tTc+3ROYj2v&#10;291TsDQGsahcflJ+z2h4+ottvWR/tPuWPZiz+p53jmp/uPDLJ+0CL/rJ0LeSofF3xX/32jt/LT/z&#10;918+n3mD1MXXH3vqh49e9+611737r3Xvfuvdbx3/AAmQ+Oq7H+LnavyOy1AIs33t2ENs7cq5Y9TS&#10;df8AVMcuNSpo5nF1WoztbmYKhU4Y0cRYkooTFb3z3r6rfrfZYz2Wkeph/wAMloaH7I1Qj/THqLOe&#10;b3xb+OyU4iWp/wBM+f8AjoX9vWzL7g7oD9e9+691737r3Xvfuvde9+691737r3Xvfuvde9+69173&#10;7r3Xvfuvde9+691737r3Xvfuvde9+691737r3Xvfuvde9+691737r3Xvfuvde9+691737r3Xvfuv&#10;de9+691737r3Xvfuvde9+691737r3Xvfuvde9+691737r3Xvfuvde9+691737r3Xvfuvde9+6917&#10;37r3Xvfuvde9+691737r3Xvfuvde9+691737r3Xvfuvde9+691Tz8y/5Ef8ALY+bE+X3Dvjo2k6t&#10;7OzBmmqO2ehKim6y3fUV092myWaxVFTz7fy1TI2kyVWYwtVObWEqgm4r2jnXmHZwI4ZvFjH4Je9a&#10;egJOpR8lYD5dWDEdax/ya/4SC/ILbE1fl/iX8lOue18MvmqKfZ/ceJy3V28oYR/mcbRbh2+mbxOR&#10;nPF56lMVGefSthqkbbvdWxkATdLd4j/FGQ6/bQ6WA+Q1Hq4kHn1Rf3f/ACVf5pvx+krDvz4U90Zb&#10;H0TOZM51ZhKbuvCfbITavlyHUU+aEEJX1aqoRFQbSKjXAGlnzhy1fU8C8jBPk58M/ZRwtfyr1YMp&#10;8+q3N07O3dsfKy4Leu1dx7PzcF/Ph904PJ7fysOltLeXH5aKGZbHg3T6+xBHLFMuuFg49QQR+0dW&#10;6Tntzr3Xvfuvde9+6904YrEZbO19Pi8JjMjmcnVv46XHYqiqchX1Ln6JT0lIryOf8FU+6syoupyA&#10;B5nA690fnpn+U7/Mo7/lpV6v+E/yFydFXaPs8/ubr/K9b7RqRIeGg3p2UMRiWA4LEVtlFi1gfZHd&#10;80cvWIP1N5ECPIMHb/eU1N/LrWoDz6uy+N3/AAki+cHYktBkvkf23078cNvzeJq3E4iet7o7GpOd&#10;U0L4bbr4/AfT0rJHueWzXOggDUD9w90tmt6rt8Ulw3qaRp+01b/jA6oZB5dbKnw9/wCE2P8ALQ+K&#10;8+L3Juvr/MfKXsPHmCoG4/kFVUO4dqUtbGQ8rYrqnEwUuAaAsFZI8xS5KWO3pn5N493b3C5i3MGO&#10;KQW0Z8oqhvzckt/vJUfLqhcnq+/GYvGYTHUOHw2OocRiMXSU9BjMXjKSnoMdjqGkiENLRUNDSKkU&#10;MUaAJHHGoVVAAAA9ghmZ2LuSScknJJ+Z6r1O91691737r3Xvfuvde9+691737r3Xvfuvde9+6917&#10;37r3XvfuvdVsfN/+Uj8Dv5gtNU1nyC6TxP8ApDem+2oe6evpE2J29j9EIgpmn3ZiYyuVjgQWp6TP&#10;01fSx3JSANz7EOzc073sRAsJj4fnG3dGf9qfhr5lSp+fWwxHDrUt+WP/AAkO7+2lPks/8NvkBsnu&#10;Db6eappNg9x003WvYMEIuIcZj904eOuwWVnPBNRVphouSNIsNUobX7qWMoCbtA0TfxR96/aVNGUf&#10;Iaz04JB59a/XfH8pn+ZL8a5q0dt/DLvbF43HeQ1m6NqbNquztkU6Rn/Oz766xOYxEakcr5K1SRfj&#10;g2HVlzRy9uAH0t3GSfJm0N/vL6W/l1YMp6r6raKsx1VPQ5CkqaCupZGhqqOtglpaqmmTh4p6ecK6&#10;MPyrAEez0EMNSmoPVuo3vfXuve/de65xxyTSRwwxvLLK6RxRRo0kkkkjaUjjRbksSQAALk+/cMnr&#10;3R4Ojf5Z38wP5JT0S9L/AA97+3hj8gyLS7nl67zu2NjM0n6BL2BvCPH4OK97/u5BeOfoL+ya95i2&#10;LbwfrLuJCPLWC3+8rVv5da1AefV+XxU/4SQ/MDsSfGZr5X9vda/HLbMhjlrtqbRf/TH2iFQh5qCd&#10;cRLR7bpDIPQlXBna8IbsadwArgfc/dLarcFNrie4byZv00+3NXP2FV+3qpkHl1ti/Bb+SF/L2+Ak&#10;uJ3N1j1HH2F29ixDJH3f3TLR7+7BpK6EXFfteKangxGAlBLhZ8HjKWco2iWaUc+4w3rnLfd8BjuZ&#10;fDiP+hx9q09Dks32MSPQDpssT1bl7C3Veve/de697917r3v3Xuve/de697917rDU01PWU89JVwQ1&#10;VJVQy01VS1MST09TTzoYpoJ4ZQVdHUlWVgQQSCLe9gkGowR17rQz/mWf8JVO5IOzN2dq/wAuiu2f&#10;u7rfdWUrs7H8eN3bjotk7t2BWZGdqqXb+w907haPDZLDRuXFGuUr6GopYjHTs1YUapM2cve5lobd&#10;bbfwySKAPFUalanmyjuDetAQTnHDp0P69UnV38gH+cFjql6So+Em+pJUYqXod8dPZSmJB0+itxm4&#10;5oWH+KyEfn6exgvPPKjCovF/NZB/hTq2pfXozvx1/wCEwH80ruLdONoe0ev9lfGXZMtTD/Ft59ld&#10;g7M3PXQY4OPvJMLsrrDIZivqatUv4KeuNDFI1laqiUmQF1/7j8tWkRa2ka5fyVFYCvzZwoA9SNRH&#10;oetF16+gV/L6+BnTH8uX417W+OPS8VXXUOPq6rcm+N75iGni3J2V2Dl6eGDPb0z6Uv7cbyJT09LS&#10;UsZZKakgp6cPIYzK8F77vd3v+4NuF5gnCqOCKOCj9pJPmST8umiamvR3PZP1rr3v3Xuve/de6979&#10;17r3v3Xuve/de697917r3v3Xui5/LP4sdQ/NP4/djfGzvLCS5rrzsnDrj656GWKlzu38rRVKZHb+&#10;7NsZCaOVabJYytihrKOVo3TWmiaOWB5YnMNr3O72i+j3CyakkZqK8COBUjzBGD/Khz1sEg1HXz4/&#10;lb/wlg/mM9O7ty/+y70GyflZ1s1XPJt/Mbd3htTrffsGJ1nwLuvZnZNfjqWOrUcMmIytej8MCpJj&#10;Sdds9y9gu4h9eWtZPMFWda/0WQE0/wBMq9Ohx59Ehi/kCfzgJqn7RPhHvwS6imuXenUMFNccX+9n&#10;3EsNv9q8lv8AH2cHnnlQCv1i/wC8yf4NHW9S+vVqnwK/4Sk/KvsHf23N0/PDIbb6F6fxOQpK/cfX&#10;O1t4YLfXb+9KWCVZn29SZPZk1dgcNT1Kgxz5I5SpqIgbRUbMfLGGt79zdsggaPZAZ5SKBypVF+dG&#10;ozEeQ0gHzPl1UuPLr6BuzNnbW672ftXYGx8Fjtr7L2RtzC7R2ltrEQClxW39tbcxseIweFxtOvCQ&#10;UtNDFDEt+FUD3Bc0stxK08zFnclmJ4kk1JPzJ6a6Uvtvr3Xvfuvde9+691737r3Xvfuvde9+6917&#10;37r3XvfuvdVI/wA3X+Ut1V/NU6Wwm1c5nv8ARt3X1jUZbK9NdtwYsZdMJPmYYkzu0t14lZIXrcJl&#10;DTUzVCRTJPTzww1MDMEmp6kU8q80XPLN40qL4kMlBIlaVpwZT5MKmnkQSD5EWVtPWiX29/wmn/m5&#10;9XZ+txeC6B253PgqaaWOl3n1R2v1zU4bJIjHRLT4XfORwedj1LZrT4hP6XJ9zVae4fK1zGGecwt/&#10;C6PUfmoZf2N05rXoKsH/AMJ9P5wufrYqGk+FW7qN5ZEQ1Gc7E6V2/RRBjYyS1ma3LBGFUcmzE/0B&#10;Nh7Uvz1yog1G8U/Ykh/wIet619etlr+Tj/wmf3H8bO4NlfKv52Z/Ze4d89c5Oj3T1V0Rsisl3LgN&#10;u70x7iowm8exd2TRQ09XWYmoVarH4zFpNTrUpBUyV0ojNMY85s9xI9wtH2zZVZUkBV5GwSp4qi8Q&#10;GGCTQ0qNI49UZ64HW477ibpvr3v3Xuve/de607/5yf8Awmlz/wAnu3t5/K74Mbg2ZtrsPsTIVW5u&#10;2Ojt71cu3Nubr3lWEzZjenX266aGaCiyGVmP3ORx2Tjjppap5qta6EyGAyvyl7hpttqm2b0rNHGK&#10;JIuSq+SsvEheAIyBQUPHpxXpg9azOd/4T5fzhdv1stDV/Cvdla8UjxiowXYvSu4KKYKeJYqvC7ln&#10;Qqw5FyD+CAbgSKnPXKjiovFH2pIP8KdX1r0J/UP/AAms/m59pZ+gxma+PmB6bwVVNFHV7z7Y7V64&#10;osNi43YapqrC7LyObz0gVbkinw8n9OD7TXfuFytbIWSczMPwoj1P5sFX9rdaLr1vb/yiv5SvVP8A&#10;Kr6Xze2MJnR2T3b2dPisp3L25PixiUzM2HilXB7Q2limeV6LB4w1FS0CSzPPUzzTVM7KGhp6aFea&#10;uaLrma8WR18OGOojStaV4sx82NBXyAAA8yW2Yt1bh7C3Veve/de697917r3v3Xuve/de697917r3&#10;v3Xuve/de6SW/tibP7R2PvDrXsLb2O3ZsTf22c3s7eO2MvCZ8XuDbO48dJiM3h6+IEExVFPLJE+l&#10;gwBupBAIdgnltpkuIGKuhDKRxBBqCPsPXuvn7fO7/hKN8r+u987h3L8Fcttr5AdR5Ouqq7bvX+69&#10;3YHYXcW0aWaUzR4CuyO75aHb+Yhp1IjiyS5Slnmt+5RIRrec9l9ztruIVj3oGCUDLKpaNvmAtWWv&#10;pQgevTocefVV838gT+cBBU/aP8I9+NLqCa4d6dQ1NNcmwP3tPuJobf1PksP6+xMOeeVCK/WL/vL/&#10;APQHVtS+vR3vif8A8JYv5i/ce78R/sxmO2Z8U+s1rIJdw5ncG8Npdj7+qcT5B9xHtLZvW9fkqV6t&#10;hcKuXylAicudZAjcm3P3L2C0iP0Ba6k8gFZFr/SZwDT/AEobrRceXX0J/iz8Zepfhz0F1r8bukMG&#10;+C646vwK4bDx1UqVOWy1bUVMmTz259w10aRrUZLKV81TkK+dY0VppX8cccYSNYI3Pcbrdr6TcLxt&#10;UkhqfQeQAHkFFAPkPXpompqejA+0PWuve/de697917r3v3Xuve/de697917r3v3Xuve/de6JL/ME&#10;+B3TP8xn417q+N/dEdZQ0GSqqXcmyd7YaKnl3J1t2Dh4JocBvTAJVftyPElRUUtXSyFVqaSeopy8&#10;ZlEqHGxb3d7BuK7hZ5Iwyng6nip/YCD5EA+VOtgkGo6+fx8if+Evn80np7dGSourNh7H+TeyYqqb&#10;+E7x637C2ZtTIz40uRRy5rZXaOQw9bTVTLbz01C9fFG1wtTKg8hnOw9yOWruMG5drZ/NXVmFfkyB&#10;gR8zpPyHTodT0V2i/kA/zga+qWjg+Em+o5mbQHrd79PY2lB1abtXZHccUAH+JkAtze3syPPPKiip&#10;vF/3mQ/yCV63qX16ul/ltf8ACVHuuv7K2n2f/MVr9o7I6y2xk6HN1Xx+2fuei3pvbsCqx8y1Ue3N&#10;6bq208uGxeHmcKta2LyNbVVEQlgjNEzpVoEOYfc2zW3a22AM8jAjxWBVVr5qp7mb0qFANDnh1Uv6&#10;db61HR0mPpKWgoKWnoaGhp4KOioqOCKmpKOkpohDTUtLTQhUjjjRVRERQqqAAAB7hIksSzGpPTXU&#10;j3rr3Xvfuvde9+691737r3XTKrqyOoZWBVlYBlZWFirA8EEfUe/de611f5hH/Caz4OfMyuznYnUs&#10;VR8Ru7su9VXVm4ussHQ1/V258tUEyyV27uonlpKVZpHu0lTgazGvI7PNUiqkPsfbF7hbztCrb3X+&#10;NQjFHJDgeivk/kwb0FOrhyOtRn5Sf8Jqf5o3xzq8lW7S6swnya2RSNNJT7p6D3BT5vMPSqS1MtX1&#10;tuMY7cJqWT/OQ47H1sSMConf0s0pbb7h8t7gAJZTbOfwyig/3sVWn2kfZ1cOp6pT7L6R7n6Xyb4X&#10;uLqLs/qfMJKYHxPZewd1bFySTLctC1DuikpZQwsbrpv7GFteWd4uu0lSUeqMrD9oJ6tUHh0GHtT1&#10;vr3v3XultsTrPsftLMxbd6y6/wB79jbgnZEhwWxNqZ7d2ZmeQ2jSLGbfp6idi34ATn8e2Z7i3tk8&#10;S5kWNfVmCj9pI691ct8Xv+E6f81D5L1WNqqzoc/HnZ1a0ZqN4/I/KDrl6KMkM6v16kVZu0yaLlA2&#10;BWMtZWlS9wEty5+5a24ECf6hx+GIa6/7bCf8a/LqpdR1tmfAT/hLt8L/AIw1mF7A+S+TqfmD2rjm&#10;pq6DE7qw0e3ejMDkYmEyml61jmqZM0Y2LRM24K2opJlCv/DYH+kX757kbvuIMG3D6SI+amshH+nx&#10;p/2oBH8R6bLk8OtmmgoKHFUNFi8XRUmNxmNpKegx2OoKaGjoaCho4RT0lFRUlOqxxRRRqqRxooVV&#10;ACgAAe46ZmZizGpOSTxJ6p1L96691737r3WpT/Na/wCEwmxflJvndPyF+Em79p9F9s7ura3O746k&#10;3fS19N01vXcVbIauv3FtzKbfgqqvbVfVyl5KunjoKqhqJnDpHQHzSTSjyx7jzbbCthvCNNElArrT&#10;xFHkCCQHA8jUMB/FijivTB61ft7f8J1f5weycvPjP9lIrd20qTGKlzuye0+ms/iMggfQtTAg3BFW&#10;QofqBWUkDgclQPcjw8/cqTJq+qCH0ZJAR/xmn7Cer616H34/f8Jc/wCaX27mqCLs7ZvW/wAadqyz&#10;RPX7g7M7I2vujKpj9Y88mK2n1PU56olqQt/FTV8tErEWeaJSG9or73J5atUJtne4byCIQK/NnCin&#10;zGr7D1ouo6+hx8KfjHjfhn8U+jPi9id2V2+qLpfY1DtH++GRxkGFqtx1cdTLkcjlf4NTSzpSRy1N&#10;RKYKb7iYxR6EaaVlMjQNvG4tu+5zbk6hDM2rSDWnkBXFcDjQV9B00TU16NF7Letde9+691737r3W&#10;qn/Ow/4TrN86uxst8rfiVunaXX3yEz1FRxdn9f72esxWwe2arEUKY/H7px24MVBUyYjP/awxUlSJ&#10;qSSjr9EMsslFMtRUVUmcn8/fuW3G2borSQL8DLlkrkqQSNS1yM1XNKigF1emD1qgbn/4T0fzhdrZ&#10;GegqPhpuHMLFM8UWQ2x2X0ruPHVcY/RUwTYvckjqjjkCaONx9GRWuBJ8fPnKkq6hdgfIpID/ADTp&#10;zUvr0q+tP+E4P83zsbOUWLq/jDTda4upljjq92dl9q9VYbB4lJG0/cVuPwuYyOYlReSwosVO4A/T&#10;cgFq49wOVbdCwufEP8KI5J/MqF/aw68XXrd6/kxfyWevf5Vmydzbmz+58d2v8n+0MXR4jsHsjH46&#10;eg25trbFNUpkk6665psgBVDHGrSOpr6+pWKbISw08klPTJTwwRw5zdzfPzNMsaKYraM1VCaknhre&#10;mK0wAKhQTk1J6aZtXV43sGdV697917r3v3Xuve/de697917r3v3Xuve/de697917r3v3XuiofNn4&#10;b9O/PX44b++M/d+Pqp9ob1pqeox+cxLU8O5dkbtxMn3e2t7bVrKlJEirqCf1KHRo5oWmpZ0kp55Y&#10;3NNn3a72TcE3GzPenEHgynirfIj8waEZA62CQajr58PyZ/4S5fzN+m915Sm6X2rsn5TdfrVzHCbs&#10;2JvjaGxdxti/IVpJNy7F7PyOLlpqwi3lp8XW5KJL+mocXInXbvcnly7iBvGa2k81ZWYV+TIDUfMh&#10;T8unQ6+fRRqb+QJ/OAq6kUkXwj34krMVD1O9OoaKmuDYk1tZuKOED+hMlvze3s1PPPKgFTeL/vMn&#10;/QHW9S+vVv8A/Ly/4SlfIfdfYW2N9/zCMltnqbqbA5GiyuX6W2bu7G7z7O399nMtQdsZjc20JajC&#10;4XG1FglXW0OUrKxo/JFDHTSOlZEFN+9zbCKBoNiBllYUEjKVRfmA1GYjyBUDzNeBqXHl1v5YHBYX&#10;a+Dw22dt4qgwW3tu4rHYLA4TFUsNDi8PhcRRpj8XisbRU4WOGnp4I44YYo1CoihVAAHuDnd5XMkh&#10;LMxJJOSSckn5k9NdOvuvXuve/de697917rXQ/nYfyFdr/wAzGsx3fHS+7dv9SfK7bmAp9t1eR3NS&#10;1v8Ao97e25jNRwmJ31U4WGorMfkceHaKhzlNSVTGntR1NPNFHSyUY+5P53k5dBsrxTLasa0FNUZP&#10;ErWgIPmpIzkEGoN1bTg9abW+v+E6f84LY2Wq8cPiVV7xoqeYx02f2L2l05uDE5OINoWppKc5+HIR&#10;o34WroYZAOSgHuWoefuVJlDfVaD6MkgI/wCM0/YT05rXrFsj/hOx/OD3tlqTHL8RchtOknmWOpzu&#10;9+0Om9vYnGxFgrVVXHJuCStkRb3K0lHNIRyqNY+9zc+8qQqW+qDH0VJCT/xmn7SOva163Iv5JH8h&#10;bAfy0K7Kd9937t272t8rdy7fqNs0NTtWCufr3p/bWTKNm8VsytzUNPV5HJ5DQsVdmp6SlK0+qjpo&#10;EikqZqyJeced5OYlFjZoYrVTU6qapCOBalQAPJQTnJPABtm1dbG/sAdU697917r3v3Xuve/de697&#10;917r3v3Xuve/de6ZNyba25vHA5bau78BhN1bYz9DPi87tzcmKoc5gc1jKpPHVY7LYfJxy09TBIp0&#10;yQzRsjDggj3eOSSJxLExVlNQQSCD6gjIPXutav5sf8JaPgj8jKnLbv8Ajtk9w/DzsPINUVTUOzKJ&#10;d59M1tdOTI0k/WGaqaebHKW0pHDgcvQ0kK300bm3uQ9n9yt628CK/Au4x5t2yAf6cA1/2ysT69XD&#10;kcetXj5M/wDCZD+aN0HPkK/YuwNmfJzaFIZZo870lu+hbPJRKbwmt6/31/B8u9SwsHp8TBXhTwJX&#10;X1e5I273F5bvgFmka2c+Uimn+9LqWnzbT9nVw6nqlDtn44fIToWukxneHRfcHT1fFL4Wpezutt47&#10;FkZy2lfENzUdMHDH9DISGHKkgg+xha7hYXy6rKaOUf0HVv8AAT1aoPDoGPavrfXvfuvde9+690uN&#10;h9Y9ldp5ZcD1j17vnsbOuUVMLsPaef3flmaQ6Y1XHbfp6iYljwoCc/j2zPc29suu5kWNfVmCj9pI&#10;691bj8df+E938175Fz0E1H8ZMx0ztuseJZ92fIjKUXUlNjFlsVlrdn5jybpdQLlvtdvzEWsQCQCF&#10;r/nvliwBBuRMw/DEC9f9sOz9rDqpdR1so/DX/hI10VsWoxW6/m53dnO8stTtDVVPVXUsWQ65618y&#10;EebHZretS53FlaZhciSgTCSgkckA6o93b3TvZgYtnhEI/jejv9oX4FP26x1QyHy62s+j+gOkvjVs&#10;HGdXdA9WbH6i6/xPrpNr7E2/QYHHyVTRrHPk8kaNBJWVswVTUV1ZJLUTN6pZXa59xleX15uM5ub6&#10;VpZD5sST9g9B6AUA8h03WvHoX/aTr3Xvfuvde9+691737r3Xvfuvde9+691Wh8+f5SHwh/mN4t5e&#10;/wDq9KLsqmx4x+B7y66nptodu4OGKPx0kEu4o4JqfLUsAuIKDPUddTRamaGKN21+xFsfNO88vtSx&#10;krHWpjfuQ/lxUnzKlSfM9bDEcOtOv5a/8JKvmP1nV5PN/Evs7r35L7SRppsftXctVTdP9sRoxMkF&#10;AIdwTy7arDGv7bVb56iMjWYUsasVSWNr90dpuAE3SNrd/Nh+on247x9mk/b04JB59UIdz/y2fn78&#10;eqiri7h+HfyG2dR0TOs+4X6v3RnNmsYv859tvnbVPWYacAckw1zi1j9CD7G9pzDsd+AbS7icny1q&#10;G/3kkN/Lq9QeiV1NNU0VRNSVlPPSVVO7RT01TFJBUQSqbNHNDKAysPyGAPs3BBFRkdb6w+99e6UO&#10;2to7r3pkkw+ztsbh3Zl5LePFbawuSzuSk1HSuihxcUspueBZfbcksUK65WCj1JAH7T17qyPon+Sx&#10;/NJ+RM9GNgfC3ubE42t8cke4u1cFD0ptw0cnJyFPlu25cMlVCFu16ITM1rRq7WUh+95v5asAfHvI&#10;yR5IfEP2UTVT86dVLKPPrYU+Iv8AwkF3pkanG7i+cHyQw22cWDBUVfWPx2pZc/uCphciR6TIdn74&#10;o4KKgmQDRKlJgMgjEnx1AChmAm6+6sKgx7Nblj/HLgfkikk/my/Z1UyenW3H8Ov5enw8+BW1ZNsf&#10;F3pLa3Xk9fSQ0m496NHPuDsnd6xFZD/ensDPPUZSqiMoMyUX3K0kLs329PCp0+4s3bft23uXxNym&#10;aSnBeCL9iigH20qfMnpsknj0dH2Uda697917oHu/ehOpvk/0/vzobvHZ2O351d2RhZMFurbeRM0S&#10;1FP5Uq6KuoK2lZJ6Sto6mOGsoK6mkSamqIo5oXWRFYK7G+uttu0vbJyksZqpH+A+RBGCDgg0PWwa&#10;Go60CvnD/wAJSvmN1NurN5/4W5jAfJ3qipqqipwW185uTbfXvdW3aBpDKmNzcO6Zcft/K/bxkIK+&#10;gyUEtSyswxtOSqNOOze5u03UQTdwbaUcWALRk+o01Za+hBA/iPTocefVS7/yRv5sUeTOJb4Kd6Gq&#10;Enj8qYXFy4zVqC3GajrDR6bn9Xn02ub2BPsUf1x5Y06vrY6faa/spX+XW9S+vVqHwA/4TJfzFNx9&#10;2dT9k/IfD7J+MvXOxt/bP3zmU3NvDbu+exM1jts56nzv8N23tLryqyNLHUVPgEJOYydF4AxkMcrI&#10;IXDO++4uwR2ctvYFrmR1ZRRSqAkEVLMAaCv4Qa/Lj1ouPLr6N3uAemeve/de697917r3v3Xuve/d&#10;e64OiSo8UqJJHIjJJG6h0dHGl0dG4II4IP19+4ZHXutVr+Zh/wAJevj38oMvuHt/4bZ/CfFvuLMS&#10;1WTzHX9Vi6if4/bzy05MjzwYjCo1ZtOeZ21TS4inqaKyjRikkeSZpM5d9yL/AG1Vtd3U3MQwGr+q&#10;o+04f/bEH+l5dXDkcetNz5R/yZf5lXxErcie0fit2Pm9q495WHY/U2Km7c6+noY20plKrPbDWtbG&#10;Qyf2EzUFFN9A0Skge5Z23m7l7dQPprlFY/gc6Gr6Ualf9qSPn04GU9Vhz089LPNTVUMtNU08rwVF&#10;PPG8M8E0TFJYZopAGVlIIZWAIPB9iQEEVHVusXv3Xuve/de6M78ffhX8tvlZk6XF/HT459v9vGqq&#10;DTHLbO2Pm67atBIH8bPmt5yRR4jHxq3paauroYwbAsCQPZdf7xte2KW3C4jip5MwDH7F+I/kD1ok&#10;Dj1tZ/y8/wDhJnvfL5XBdjfzGd84/am2qaWmyDfHXqXOx5jdeaCgSnFb/wC0scTQYyHWPHUU+3Wr&#10;pZomPhydHKAwjLfvdCFFa32BCzcPFcUUfNUOT8i1APNT1Qv6dbvfVXVHWvRvXu1ep+oNkbc65632&#10;Ri4sNtXZu08ZT4nB4bHxMZGSnpacDVJLIzzVE8haWeZ3mmd5Xd2hu6uri9na6u3MkjmrMxqSf9XA&#10;cAMDHTXHoQfbHXuve/de6JP/ADAvgf0x/MY+Nm6vjh3VDWUeOyVVSbj2VvXDR0z7l637Aw8MsOB3&#10;pt77sGN5IknqKWrppLJU0k9RTsyeUSIcbFvd5sG4LuFnkjDKeDqeKn9gIPkQD5dbBINR18/n5Gf8&#10;Jev5o3Tu58lR9U7H2P8AJ3ZEdVN/Cd4dcb/2dtLKTY0uRSS5zZPaGQxFXTVbLbzU1BLXxRtcLUyq&#10;NZnPb/cjlu7jBuna2fzV1ZhX5MgYEfM6T8unQ6norVD/ACAP5wWQqlo4PhJvmOZ20h67fHTuMpQd&#10;Wm7V2S3HFAo/xMgFub29mTc88qKKm8X8lkP8glet6l9err/5an/CVPuWo7M2l2p/MWrtn7Q622rl&#10;KHOzfHnaG5KLe279/wBZjplqotvb73Tt5pMNjcPK4QVq4vIV1RVRCWnVqMutSAfzD7mWgt3tdgDP&#10;IwI8VhpVa+aqe4t6VCgHOeHVWfyHW+bTU1PRU9PR0dPBSUlJBFTUtLTRRwU9NTwRiKCnp4IgFREU&#10;BURQAAAALe4TJJNTknprrP7117r3v3Xuve/de697917r3v3Xuve/de6IZ80P5Znwm+fuF+w+TPRu&#10;2d27ipqM0eE7Nwom2l2vt2NUK06Yrf8At8wV8lPEx8i4+ukqKFmAMlNIOPZ3tHMW8bG+rbpiq+aH&#10;uQ/apqK/MUb59bDEcOtSz5a/8JBeyMNUZPcHwm+SG397YgGeoo+tfkHRy7U3XTQJdo6Kh7I2ZS1O&#10;NyVQ4sq/dYXFxAj1S2NxKO1+6tu4Ee8W5Q/xxdy/aUYggfYzH5dOCT1616e+/wCTh/M7+Ns9Z/pM&#10;+GHdU2KofI8+5+uNuDuPaUVLHcrXVe5ep5MzSUsTCzD7yWFhcK6q91A7sebeXNwA+nvI6nyc+G32&#10;UfST+VeralPn1W/lcRlcFX1OKzeMyGGylHIYqzG5WiqcfX0so5MdTR1apIjf4MoPsQK6uupCCD5j&#10;I6t03+7de697917rwBJAAJJNgByST9AB7917o4nSP8vb5zfI+ejTpH4l9/dhUVc6Rw7hxHWO6afZ&#10;sTSfoNdvjK09Ph6ZW/DVNcgNjzwfZTeb7su3g/WXUUZHkXXV+Sglj+Q60SBx6vi+LP8Awk0+dfak&#10;+Ny3yY371f8AFva0rxtkcNHkIe5O0oo7h2SDA7LqY9vDUvp8j7pLIxuYHsR7BW5+6Gy2wKbcj3Le&#10;Rp4aftYav+Mfn1UyDy62tfgx/ID/AJdfwbqcNu7EdZzd7dxYloKqDtnvo47eeQxWTiIlWt2hs1Ke&#10;HAYh4pQXpKqHHPXwiwNdIRqMY71zzv8AvIMTyeBEfwRVUEf0mrqb5iuk/wAPTZYnq7H2D+q9e9+6&#10;91737r3Xvfuvde9+691737r3XvfuvdaSX82j/hL1vvs/t3e/yN/l7ZbZUUXYeYyW7d6/HDeWVTZ8&#10;WL3Zl6hq7M1/Uu6Zo2xq0VfUyPUHC5WSjionMgpqtqdoaSmmLlf3IgtrVNv34N+mAqyqNVVGAHXj&#10;UDGpak+YrUlxXoKHrXvyv/Cfr+cJhqt6Or+E29J5Y2dTJit/dMZykYo2klK7C7lqIWB/BD8jkex2&#10;vPXKjiovF/NZB/IoOr6l9ehy6P8A+EzH82XtrclBjd39M7T6C2xPUQpX727Y7Q2HPRUNMWDVMkW2&#10;uuq/PZqaVUuY4zj443eymZBqZUV57i8r2sZaKZp28lRGz+bhV/n+XWi6jrfj/lc/yy+nf5Xnx4Xp&#10;vrnIVG9N6bpyUG6e4e2srjocXmOxd3xUn2dM8WNiknFBicdEXgxOLWolECPLLJLNU1FTPLCHMnMV&#10;3zJf/V3A0Io0xoDUIv24qx4s1BXAoAAA2zajXqyj2Huq9e9+691737r3Xvfuvde9+691737r3Xvf&#10;uvde9+691737r3VY381T+V/1F/NK+PkPU++8rNsbsPZWSrNz9Mdt4/GxZbI7C3PWUi0eRpa/FvJA&#10;a/DZSKOGLK44VERk8VPPHIk9NC6iPlnmS65av/qoBrjcUkQmgYeVD5MPwmh4kcCetq2k9aEndX/C&#10;Z7+bV1RuOvxe1+kNrd67cp55Uot7dTdp9fjGZCFWJhk/u92DX4HOROycsr4sqrXUSNwWm6z9xOV7&#10;qMNJMYW81dGqPzUMv8+nQ6noF8R/wn5/nCZqsjoqT4T7zp5ZHRBLl9/9MYKjTW2kNJXZrctPCoH1&#10;Yl+B9faxueuVEFTeL+SyH+QQ9b1L69bFH8o7/hMFvDp3t3ZHyW/mB5rZWQreusxjt27B+Omy8j/e&#10;zHzbuxM61uEzPbG6xHHQzQ46pRamLC4o1UFVKsTVNYadJqKoAPNPuPFd2r7dsQYCQFWlYaTpPEIv&#10;HIxqahGaCtCKM+KDrdU9xB031737r3Xvfuvde9+6902ZnC4fceJyWA3DicZnsFmaKpxuXwuZoKXK&#10;YnK46siMFXQZLHVyPDPBKjFJIpUZWUkMCD7sjvGweMlWGQQaEH1B8uvda9fzH/4TJfy4fk7U5XdH&#10;WW39xfEnsPINNUnJdJvRnrmqr5SdMuT6hzqyY2CBQeKbb02JUkAljzcd7T7i8wbcBHcsLqMeUnx0&#10;+TjNfm2rq4cjrWv+Rn/CTP8AmCdZTV9d0Hvnpn5NbfhMv8OoqTOP1B2HWKhuhqdub9c4KAuLaQu6&#10;pObg2ABMhbf7obFcgLfJJbN5mniJ+1e7/jA6uJB59U09u/yqP5kXRUtUvZfwl+R2Ko6IutXncF1l&#10;uHfm04PGfUX3jsGLKYqx5Kt95ZhcqSB7F1pzNy/egfT3kRJ8i4Vv95ajfy6tqB8+iLZrA53bdfLi&#10;txYXLYDKQcT43NY6sxVfDzb92jrkjkXkEcr7OkdJF1RkMPUGo/l1vpp92691737r3XvfuvdGM6o+&#10;H3yx73mpYelvjP332qKsx+Go2B1JvzddAEkNlnnyWGoJqeKIfVppZVjUcswAJ9oLrddrshW8uIoq&#10;fxOqn9hNetVA49XHfHL/AITE/wA0zvGooKvfOwNh/Gna1U0csma7o31i5MyaIkGZqXZPXf8AHMol&#10;QBcJT5OGiDMLNIinX7CW4e43LVkCIXa4YeUamn+9PpFPmK9VLqOtmf4V/wDCVX4QdBVWJ3f8mdz7&#10;o+Xu+qBoaoYLN0h676XpayMiaMnYmDq6nI5LxP6WXK5yWkqFA8tAASnuO949zN5vgYtuUWiHzHdJ&#10;/vRAA/2qgjybqhcnh1s0bR2ftLr/AGzhdl7D2vt3ZWztt0EOK27tTaWFxu3Nt4HGU4tBjsNg8PFD&#10;S0sCXOiKCJVH4HuOpZZZ5DNOxd2NSzEkk+pJyT1TpR+2+vde9+691737r3X/1d/j37r3Xvfuvdah&#10;X/ClXpVsX2X8evkFQUZ+23hs7P8AVW46qFNMUWU2VlP7zbaerYWDTVdNmK+NG5JSj0nhF9y57a3m&#10;qGewY5Rg4+xhQ/sKj9vWf33OuZfH2DeOUpWzbSpdRg8Ssy+HJT5K0KE/OSvmetXOf8+5it+sqb7z&#10;6aZvqfZtD5dBS74npuk/P+v7MI+iCfrfm/4T2dmLvz+XJtXbD1Pnqenu0OzOu5kdtU0UOQy0fZ1G&#10;r39RQR7iCRn6WXQP0WGMnutZ/S82vNSguI45P2Dwz/1b/wBVesCvfrbvofcKW5AoLuGGX9imE/zi&#10;z9tfPq8L3G3UL9e9+691737r3Xvfuvde9+691737r3Xvfuvde9+691737r3Xvfuvdarf/CprejUP&#10;SHxQ678tl3T2rv7ehg1f5xthbRpcGsun86P7yEX/ABq/x9z77CWuvdNwvf8AfcUaf85HLf8AWPqQ&#10;OQIq3dxN/Cir/vRJ/wCfetLL3k51J/XH3vqh49e9+611737r3XKON5XSKJHkkkdY4441LvI7nSiI&#10;i8kk8AD6+9EgCp6919U/4T9FRfGf4k/HnooU6U1f111VtTEbjSMBY5d6VWPXL76rVVfoKjM1NdUW&#10;5tr5JPJwE5o3Y75zFebtWomlcr/pAaRj8kCj8uoD3S7N9uM135O5I/0taL+wAdGi9kPSD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mTP7Z25uqhfF7o2/hNyYyS/kx2fxVBmKF9QsddJkY5IzccG6+7&#10;pJJE2qNip9QSD/Lr3RZtx/Ab4Kbwd5N3fCv4l7pklYvJJuP45dPZt5HJ1F3bJ4aUk35ufZjHvm9Q&#10;4ivJ1+yWQf4G63U+vSAb+Vl/LPeYTn+X38Lw4BGlfjN04kNmJJvTphxGTzwdPH49v/1l5ipT6+4/&#10;5zSf9Bde1H16WGA/l4/ALarxS7Z+DvxA29NCVaOfC/GrpnGTq6fpkE9HhUfV+dRa9+b39tPv2+S4&#10;kvZ2+2aQ/wDP3Xqn16MvtTYOxdh0rUOx9l7T2ZQsqq1HtTbmH27SsqfoVqfEQwoQPwLcey6Weec6&#10;pnZz/SJP+HrXSs9tde697917r3v3Xuve/de697917r3v3Xuve/de697917r3v3Xuve/de697917r&#10;3v3Xuve/de697917r3v3Xuve/de6DvfHUPU3Z0Xg7K6v677Ch8fh8O+Nlba3ZF4f+OXjz9NUDT/t&#10;Nre1EN1dWxrbyPH/AKViv+Ajr1eiz5f+Wh/Llz0zVGY+A/wyyFS99dXUfGLpU1b6hY66pcKJD/hd&#10;uDyOfZinMW/oKJfXAH/NaT/oLrdT69R8Z/LE/lu4aWOfG/AL4YU1RFbxVH+yxdLzVMZBuGjqKjCu&#10;4P8AiGv783MfMDijX1wf+b0n/QXXtR9ejG7D6H6O6raNusOmeqOuGiUpE2w+u9obQaJCNJWM7eo6&#10;fSLcWHtBPe3lz/uTM8n+mdm/wk9aqehX9pe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Ra6gocnST0GSo6XIUNShjqaOup4aukqIybmOennDI6/4MCPe1ZlOp&#10;TQj0690X/PfD/wCJW6qhqrc/xc+Ou46p3aR6nPdJdaZioeRuWkabIYyRixubkm/tcm67pEKR3Mq/&#10;ZI4/wHrdT03Yf4UfDXb00VRgPiT8ZMHUQENDPh+heq8ZNCwvZopaLFIykXPIPuz7xu8go91M32yu&#10;f+fuvVPRhcJgMFtrHxYnbmFxOAxVPcwYzCY6jxWPhLfqMVFQpHGt7C9lHtA7vI2qQlj6k1P8+tdO&#10;3uvXuve/de697917r3v3Xuve/de697917r3v3Xuve/de697917r3v3Xuve/de697917r3v3Xuve/&#10;de697917r3v3Xuve/de697917r3v3Xuve/de697917r3v3Xuve/de697917r3v3Xuve/de697917&#10;r3v3Xuve/de697917r3v3Xuve/de697917r3v3Xuve/de697917r3v3Xuve/de697917r3v3Xuve&#10;/de697917r3v3Xuve/de697917r3v3Xuve/de6wVNNTVlPNSVlPBV0tTG8NRTVMUc9PPDIumSKaG&#10;UFWVhwVYEEfX3sEg1GCOvdFp3h8Jvhl2FNLUb++I/wAYt8VE9/PPvDoTqrcs02o3byy5rEzs1/zc&#10;+zCLeN3gFILqZP8ASyuP8Ddbqegpb+Vl/LPebzn+X18Lg9mGlfjL02kNmNz/AJOmHEd/6HTx+Par&#10;+svMVKfX3H/OaT/oLr2o+vQgbY+A3wV2TLFUbN+FvxN2nUQ2MVRtr46dP4OojI+jJPjMPEwP5ve/&#10;tiTfN6mFJbydvtlkP+FuvVPRn8Ng8Lt3HwYnb+HxeCxVKNNNjMNj6TF4+nX6aYKKiRI0HH0VR7LX&#10;d5G1SEsT5k1PWunT3Xr3Xvfuvde9+691737r3Xvfuvde9+691737r3Xvfuvde9+691737r3Xvfuv&#10;de9+690lNx7E2PvBQu7dm7U3SoXQF3Ht3EZtQo4CgZOGXj/D27HPNF/ZOy/YSP8AB17pDQfHX4+0&#10;0zVNN0V03T1DlWeeDrHZMUzMoIVmljoQxIBIBJ9vG/vyKGeT/e2/z9bqehRxWFw+CpVocHicZhqF&#10;P0UeKoKXHUq8W9NPSIiD/YD2mZ3c6nJJ+Zr1rpz91691737r3Xvfuvde9+691737r3Xvfuvde9+6&#10;91737r3Xvfuvde9+691737r3Xvfuvde9+691737r3Xvfuvde9+691737r3QRdh/H7oXt1mftjpLq&#10;Ls93QRu/YfW2zd6s0aroWNm3JRVJKgcAHi3HtVBfX1r/ALizPH/pXZf8BHXqnouFZ/K7/lq18/3F&#10;T/L9+FrTaxIzxfGLpen8jj8yrTYVA978hgb/AJv7MBzJzCooL64/5zSf9Bdb1H16EHZfwS+EHXFV&#10;DXde/Df4rbFrqeRZoa3Z3x76k21WxTL+mZKvDYiGQP8A7Xqv/j7Ym3rebgaZ7uZx/Slc/wCFuvVP&#10;RpoIIKWCKmpYYqamp40hgp4I0hghhjXRHFFFGAqqoAAUAAD6ey0kk1PWusvvXXuve/de697917r3&#10;v3Xuve/de697917r3v3Xuve/de697917r3v3Xuve/de697917r3v3Xuve/de697917r3v3Xuve/d&#10;e697917pEbz6z637HpVoew+vtkb8okRo0o957UwO6KVY35ZFp85TzoAfyALe3obm4tzqt5GQ/wBF&#10;iv8AgI690WLNfy2v5du45zVZ74G/DXLVbNqarr/jH0rUVjE/XVVyYQyEH8gtY/n2ZJzDv8Yol7OB&#10;8ppP+gut6j69NOO/lffy18VJHNQ/y/8A4XxzRXMU0vxj6Yqpo2LataS1eGdgw/DA3A4Bt7s3MnML&#10;Chvrj/nNJ/0F17UfXowmw/jl8eurJYZuseh+meuZqchqeXYfV+yNoSwMOA0Mm36GnKkfgqR7QT7h&#10;f3OLmeST/TOzf4SetVPQze0nXuve/de697917r3v3Xuve/de697917r3v3Xuve/de697917r3v3X&#10;uve/de697917r3v3Xuve/de697917r3v3Xuve/de697917r3v3Xuve/de697917r3v3Xuve/de69&#10;7917r3v3Xuve/de697917r3v3Xuve/de697917r3v3Xuve/de697917r3v3Xuve/de6ZM7trbm6K&#10;Q4/c238JuKgN70WdxVBl6Q6hZr02QjkTn8+n3dJJIzqjYqfkSP8AB17oDMv8OfiLuCRps98WPjjm&#10;5XOp5cv0f1lkpHa99TPWYtyTcXuT7Wpu26x4S5lX7JHH+XrdT0n4Pgd8HKWRpqX4Z/FGmmdxI8sH&#10;x36hhkaRSWV2ePDgkgkkEm/Pu53veTg3c3/OWT/oLr1T0K+0+h+jthSxT7G6Z6o2ZPCwaGbafXe0&#10;NuyxMOQ0UmHo4Sp/xB9ppb29nFJpnf8A0zsf8J61U9Cv7S9e697917r3v3Xuve/de697917r3v3X&#10;uve/de6//9bf49+691737r3VSf8AO56M/wBNn8vftiqoqP7zcPTVXhO7MEFj1PFDs+WSi3jMXX1K&#10;se3q7LzG3BKLew5At5IvvouYYQxos1Yz/tsr/wAbCjqePu3cz/1b91rGORtMW4q9m/zMoDRD7TOk&#10;Q/M9fPqn/PvJG366X33n00zfU+zaHy6Cl3xPTdJ+f9f2YR9EE/W2L/wmA7XVK75WdG1lV6qik697&#10;X27RavotHLW7Q3nVaD9bmfApcfS3N7i0Je89j2WO5qOBkiY/bR0H8n6xL+8ntdV2zekHAywOftCy&#10;Rj+UvW3H7gjrFbr3v3Xuve/de697917r3v3Xuve/de697917r3v3Xuve/de697917rS8/wCFTu52&#10;q+4fiPszykrgOtey9ziG/Ebbu3RjsU0oX8a/4IBf86f8PeTXsJBp23cbn+OWJf8AeFY/8/8AUn8g&#10;R0trmX1ZR+wE/wDP3Wqj7n/qQOuPvfVDx69791rr3v3XujzfyzumU7/+fPxT6vqaP+IYrKdv7b3F&#10;uKhKa0rNp9fM/Ye7aSUfhJcbiqqNj+A1/YU543M7RyjuF+poywsqn0eT9ND+TOOirfLn6PaLicGh&#10;CED7W7R/Mjr6hvvBDqCe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/19/j37r3XvfuvdMe59t4beO2tw7R3HRR5Lb26sHl&#10;tt53HTC8Nfhs5QSYzKUUo/1MsErxt/gfbkUjwyrNGaMhBB9CDUH9vSmyvLjb7yK/tG0SwOsiMOKu&#10;jBlI+wgHr5e3yD6kzPQvdvbHS+4PI+V6v7A3Vsmepkj8f8Ri2/mJaCiy8S8ftVkCRVULDhkkUjg+&#10;8rtovE3CxhvY+EqK32VFSPyOPy67A7NvtvzPy5Zcw2vwXsEcwH8JdAxU/NGJU/MHoDZvqfYih8uk&#10;N3xPTdJ+f9f2YR9EE/Vv/wDIj7iXqT+ZF1HRVdX9nh+3sJvPp7LyF9KyPuLDHPbYpSv0bzZ3FYqE&#10;D+rAi5FiCPczb/r+T7hlFWtyko/2p0sfyRmPUK+9+0/vT2/unUVe0aOdf9o2lz+UbuevoU+8UusD&#10;Ove/de697917r3v3Xuve/de697917r3v3Xuve/de697917r3v3XutEb/AIU7Zz7/AOePVmGR7w4D&#10;4s7LWRL/AKK7J9obwrJjb/GH7b/be8sPYuLRyncSni90/wCwRQj/AA16lrkRKbRI3rK38lT/AGet&#10;cf3NPQ164+99UPHr3v3Wuve/de62Mf8AhM11SN4fOXfnZlXTCWg6f6M3HU0NSU1Gl3VvrPUG1sao&#10;Y8L5MWc2Lg34t9CbQv75bh9NyrDYqc3M6gj1SNWc/wDGtHQM54uPD2pIAcyOP2KCT/PT1vhe8Teo&#10;n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//Q3+Pfuvde9+691737r3WkZ/wov+Ov+jf5YbP75xFD4Nv/ACF2REMvURx2&#10;iPYnWkVNtvNatA0p5cPLgpFvZpJBO/JDH3PPthuX1O0vt7nutnx/pHqw/wCNa/yp10D+7BzV+9uR&#10;p+Wp2rLtcp0j/hFwWkT7aSiYfIaR6da7c31PuW4fLqebviem6T8/6/swj6IJ+lr1V2HmOo+0ut+1&#10;tvEjPdZ782hv/C2cx3ymz8/T7goFLryAZadQf8D79d2kd/ZTWMvwzIyH7HUqf5HoPbxYRbpttxtk&#10;/wAFxG8TfZIpU/yPX1UNnbrwu+9o7W3xtqqFdtzeW3MHuvAVy201mF3FjIsviqpdJItJBNG4sT9f&#10;r7whuIJLW4e2mFHjZlYehUkEftHXMu7tprK6ls7gaZIXZGHoykqw/Ig9KP2z0n697917r3v3Xuve&#10;/de697917r3v3Xuve/de697917r3v3Xuvn9f8KP8i1d/MjyNMSSMP0h1XjlBIOlZf4jl7C305qie&#10;f6+8vvZVNHJKt/FPKf8Ajo/ydTDyStNkB9ZHP+Af5OqE/ct9C7rj731Q8eve/da697917rdD/wCE&#10;snXIx/T/AMsO3Hhu27Oydgdc01Qy30Dr3a9Xuathhc/TV/eenaQD66Uv9B7xk9+73XuW37cD/ZxS&#10;SH/m4wUf9WjT8+oz59mrc29v/CrN/vRA/wCfetrD3AHQA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R3+Pfuvde9+69&#10;1737r3VP/wDPD+NR+Q3wL7BzGIoDWb06Eq6fuzbZijvUyYrbVLLSdgUPkQF/EcFUV1aYgCHmpYLi&#10;4BA25A3X92cxxI5pHcfpN9rfAf8AewB9hPU3fd+5r/qx7i20EzabfcgbWSvDU5BhPpXxlRa+Su3X&#10;z6JvqfeT0Pl10Ou+J6bpPz/r+zCPogn6it7VJ0WS9fQ6/kbd8p3n/Lp6ep6qs+73F0tPmujdxAya&#10;2p02RLHU7NgCn1BU23W4ZBfi6tbgWGKHuZtf7s5uuCoolzSZf9vh/wDqor9YEe8uyHZufrtlFI7v&#10;TcL8/ExJ/wBVVk6t49gDqLOve/de697917r3v3Xuve/de697917r3v3Xuve/de697917r56f/CiC&#10;VpP5nHYyFwwg626hiUcftqdmQzaDb/Fy3P8AX+nvMX2bFORYD6yTf8fPUy8mf8kJP9M//HuqOvcq&#10;dCrrj731Q8eve/da697917r6D3/CdLZCbU/ln7OzyweJuzO2O2t7ySabfcvQZ5OuBPf82Xb6x3/2&#10;i3494ee890bjniWGv9hFCn2VXxP+sleof5zl8TfGT+BEX+Wr/n7q9X3FHQU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/&#10;0t/j37r3Xvfuvde9+691ByeMx+axuQw+Wo6fI4rLUNXjMnj6uJZqSux9fTtS1tHVQvcPHLG7I6kW&#10;IJB92R2jcSIaMpBBHEEcD05DLLBKs8LFXQhlYYIYGoIPkQcjr5jnze+OWS+Jvyo7q6Ero6n7HY28&#10;q5NqVlVqaXK7DzSJn9iZV5W4eSfE1VI0+kkLN5I7kofeXXLW6LvOz2+4rxkXuHo4w4/JgafKnXUr&#10;k3meLnLlGx5ijI1XEQ8QD8My9kq/YJFanqtD59FIk/P+v7FEfS+fqK3tUnRZL1s+/wDCZj5Crtvu&#10;bvP4zZit0UPZ20MZ2bs6GeS0S7q69qDi9w0FDGPrPXYvIpUyXH+bxv1FrNDPvNtPjbda7zGMwuY3&#10;/wBLJlSfkrLT7X6xq+8RsX1G1WfMMQ7rZzDJ/pJRVSfkrpQfOTrc19479Ylde9+691737r3Xvfuv&#10;de9+691737r3Xvfuvde9+691737r3Xz0v+FEERj/AJnHZDlAnn636glDAAeQDZcMGskfX9Gnn+n9&#10;PeYvs2a8iwD0km/4+epl5MP+6JP9M/8Ax7qjv3KnQq64+99UPHr3v3Wuve/de6+mL/J02uNofyyv&#10;h9iRF4RV9YS7o0AabnfG68lvRpbD/VnIa7/m9/eDvuTP9TzzuUla0l0/7wip/wA+9QhzJJ4m+XLe&#10;jU/3kBf8nVl3sD9Ef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Pf49+691737r3Xvfuvde9+691qgf8AClb4qtU4/qD5&#10;i7ax2p8aV6W7SlpobkUVTLUZ/rjO1QiHCxzNlMdUVElyTLQwgiyj3NXtJvNJJ9ilPH9WP7cLIP2a&#10;WA+THrLb7s3Nuk3vJd03xf4zBU+YokyD7R4bgD0kb161FpPz/r+56j6ynn6it7VJ0WS9Gf8AhN8h&#10;Kv4rfLDojvyCWdKHr3sDEVm546YO1RWbGy+rbu/sdAsfJeowtZXwx8H1sp0m1iU8ybSu+bFdbUeM&#10;0ZC18nHch/Jwp6CXOOxLzLy1e7IwGqeJgleAkXujP5SKpPy6+oTQ11Hk6KjyWOqoK7H5Clp66hra&#10;WVJ6Wso6uIT0tVTTxkq8ciMro6kgggjj3hSysjFHFCDQg8QRxHXOR0eNzHICGUkEHBBGCD8x1K91&#10;6r1737r3Xvfuvde9+691737r3Xvfuvde9+691737r3Xz+f8AhR9jjQ/zI8jUlSBmOkOq8ipsBqEQ&#10;yOI1Cw55pSOb/T+nvL72VfXySq/wzyj/AI6f8vUw8ktXZAPSRx/gP+XqhT3LfQu64+99UPHr3v3W&#10;uve/de6+p18AMINufBT4Z4Qpokx/xY6BiqVAsDWv1Zipq5rf7VM0jf7H3gPzfL43Ne5y+t1cU+zx&#10;Xp/LqBd3bXuty3rLJ/x89G59h3ou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/9Tf49+691737r3Xvfuvde9+690X75V9&#10;Abc+U3x17e6A3QYYsd2ZszJ4KjyE8PnXBbjjC5LaO5Uh/tPjMrBR16L+WhA+h9mmy7pLs26wbnDx&#10;hcEj1Xgy/wC2Ulfz6EPKnMFzyrzHZ8wWtS1rIrEDGpPhkT7HjLIft6+YHv7ZO5etd7bv673njJsL&#10;u/Yu5s5tDdGIqP8APYzP7cycuIy9DIRwTHPC6ahwbXHB95k2VxDd26XVudUcqqyn1VhUH9h66ZW9&#10;9a7nYw7jZMHhnRZEYcGR1DKfzBHSKb2Yp0ml6xH6+3ekx49fQ/8A5IPyeHyU+AnWVPlsh95vnotp&#10;OjN4CWXVVSQbNo4H2NkpFcmR1n2/PjY3qHv5amGp9RZWAxL9y9l/c3NUxjFIrr9ZPTvJ1j8pA2PI&#10;EdYH+8HLv9X+drholpDef4wnpWQnxB6YlDkDyUr1bx7AHUXde9+691737r3Xvfuvde9+691737r3&#10;Xvfuvde9+691ok/8Kd8EaD53dU5tIysGf+LWzQ8luJK/FdobvpagA/nTA1N/t/eV/sXLr5TuIjxS&#10;6f8AYYoT/hr1LXIj12mRPSVv5on+z1rie5q6GvXH3vqh49e9+611737r3X1ffi5RLjfjL8dccg0p&#10;QdE9R0SLp0WWl6/x8CjR+OF+n498+9+bXvt65855j+2Rusf786r6ZvWR/wDjx6Hb2U9JO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/9Xf49+691737r3Xvfuvde9+691737r3Wkl/wox+Hz9W/IPa/wArNp4vw7J+QNJHg97S&#10;UsOmlxfb208asBmn0AJH/G8PFBURKAWlqKLITOSz85F+0u/C92t9knb9S17krxMTH/nxyQfQMoHW&#10;aP3fOb/3py7LyrdtWbbzqjrxa3kNaDzPhyEg+ivGo4da3Te5jTqeZesR+vt3pMePV/8A/wAJ3PlX&#10;/oX+YWT6J3Dkvtdk/Jvb6YCjSeUR0lJ2js2KpzmyKktIdKmspZMrilRQGmqKmkUn0KPcWe7exfvL&#10;l5d0hWstk2o+pieiuPyOlvkA3r1A/vty5+9eWV3iBazbe2o04mGSiyD/AGpCP8lVvXre494v9Ybd&#10;e9+691737r3Xvfuvde9+691737r3Xvfuvde9+691pif8Kn9rNSdr/EHe3jsu4Ove09rCW3Dts/cm&#10;JyzR3/2n+OA/8he8mfYO41bfuNr/AASRP/vauP8AnzqTuQJK29zF/CyH/egR/wA+9apPvIDqQeuP&#10;vfVDx69791rr3v3XuvrJ/Hv/AJkF0f8A+If60/8AeLovfPfef+Svdf8ANaX/AI+3WPt5/uZL/p2/&#10;48ehg9lvSb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//W3+Pfuvde9+691737r3Xvfuvde9+690Tb5+/FLD/ND4o9r9D1&#10;qUkW4M5hWzfXWXqwqpgOytt3ymzckaggmKGSpX7KudPUaOoqEH6/Yg5X3yTl7fINzWuhTSQD8UbY&#10;cfM0yP6QB6F/InNM3J3NNrviVMaNplUfihftkFPMgdy/01U+XXzLtx7fze08/ndq7lxlXhNx7ZzG&#10;T2/n8NkIjBX4nN4atfHZXGVsDcpNTzxyRSofoyke8yraWOeJZ4WDI4DKRwIIqCPkRnroqk8N1Al1&#10;bsHjkUMrDIZWAKkH0III6Yj9fanqh49P2z93bi2Bu7a++9o5Oowu69lbiwe7Ns5ikIWqxW4Nu5KP&#10;L4bJU5PGuCohjkW/5Hulxbw3du9rcLqjkVlYHgVYUI/MGnRTuNtBe20lncrrjlVkdTwKsCrA/aCR&#10;19Qr4ifIrbnyx+NnT/yD2waeOk7I2dj8rlcbTS+VMBuykLYnem2WckknHZanrKLU3LCMP9GHvCfm&#10;DaJth3m42mfjC5AJ/Ehyjf7ZSD+fXPDmXZJ+XN9utlnrWByAT+JDlG/2yFW/OnRj/ZP0R9e9+691&#10;737r3Xvfuvde9+691737r3Xvfuvdatf/AAqV2S1f8e/i52OIdS7U7k3Xslqi3+aPYGyTnVh1fjyf&#10;3aJt+dH+HuevYW60bxf2Vf7SFH/5xvp/6y9D7kGWl7cQfxIG/wB5an/P3WlF7yf6lHrj731Q8eve&#10;/da697917r6vfxYrVyXxi+OWRTlMh0P1DWqb3utV19jp15ufw39T/r++fe/po329T0nmH7JG6x/v&#10;xpvpl9JH/wCPHoePZT0k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/9ff49+691737r3Xvfuvde9+691737r3XvfuvdaQ&#10;X/CiP4TP0937h/ljsnEeDrv5Czfw/fP2kOijwXdGIoddXNMEASMbhx0IyEY5aSrpslK5u6g5J+0n&#10;MY3Da22K5as1plK8WhJx/wA42On5KyDrMj2G5x/e2wvyvePW4sBWOvFrdjgfPwnOk+QVowOHWuKf&#10;r7mDqeTx6wn8/wCw93HSCfrax/4TUfMZMNufsn4T7xyuij3d972z00lXMAq7lxVClN2NtWi8hLFq&#10;vHQ02Xp4ECogoq+U3eXmDfeXl0yQQ8y265jpFNT+En9Nj9jEoTxOpB5dYye+3LXixQc02y5jpDNT&#10;+EkmNz9jEoTxOpBwHW4Z7x76xo697917r3v3Xuve/de697917r3v3Xuve/de6pA/4UM9eHfH8srs&#10;jORwGefqvsPqnsOFVXXIgm3XH15VzoBz+3T7gmdyPogYngH3KXs5efS88wRE0FxHLH/xjxB/OMfn&#10;0KuTJvC31E/34rr/AC1f8+9fPN95j9TL1x976oePXvfutde9+6919Tj+X9mv7w/BL4Y5kvrkrviv&#10;0C9SwN/8tj6rxUFct/8ACZXH+w94Ec4ReDzZucfpdXFPs8V6fy6gXeF0btcr6Syf8fPRu/Yc6Luv&#10;e/de697917r3v3Xuve/de697917r3v3Xuve/de697917r3v3Xuve/de697917r3v3Xuve/de6979&#10;17r3v3Xuve/de697917r3v3Xuve/de697917r3v3Xuve/de697917r3v3Xuve/de697917r3v3Xu&#10;ve/de697917r3v3Xuve/de697917r3v3Xuve/de697917r3v3Xuve/de697917r3v3Xuve/de697&#10;917r3v3Xuve/de697917r3v3XumfP7i2/tTD124d05zD7awGLgapyecz+TosNh8dTrw1RXZPIvHD&#10;Cg/LyOB/j7ukbyuI41LMeAAqT9gHXuqpu8/57X8qH4/yV1Fuz5j9cbtzVEZIv4H03Fn+6qqeri/X&#10;RDKdYUeUxkMgIKt93XwqrAqzBuPYmsuSuZ74AxWjoD5yUj/k5BP5A9WCsfLqrLsz/hXf8CtuTT0n&#10;WXRfyb7Mnh1BMhk8P15sDAVRH6GpaqrzuQyGk/kzYuMj+h/Alt/ave5BW5mhj+QLMf8AjoH8+reG&#10;eib7n/4WUeuaHZv8vq8YLfb5Dc/yZs7r/ZM2HxWxSFP9Qtc3+v8An2bx+0vnNf8A5CH/ACmT/J17&#10;w/n0GM//AAsc7mZ703wd6xij59M/cm6qh/rx+5HhIh9LD9P+P+HtQPaa0871/wDnGv8A0F1vwx69&#10;KXC/8LJt7QSqdxfAHa2Th1etcL8jstg5dF/or12y8gL/AOuvtt/aWEj9O+YfbED/AIJB17w/n0Zj&#10;YX/CxP425GSIdofDjvDZ8LFfO+wt+bD7IkjB/WYotwx7VD25sC6X/wAPZdP7T7gv+413G/8AplZP&#10;8GvrXhnqxnpz/hTR/KT7YlpaTNdyb66TyVYY0goO4+qN2UEQlf6x1Wf2DHuHE04X+1JU5COP/azx&#10;7ILv265ptQSkKzAecbqf5NpY/kOtFG6uM6U+Tnxy+SOKbN/H/vfqLujGxQpPVz9ZdhbV3pJjkkIA&#10;TLUmAqp5qOQEhXiqo43VvSyg8ewnebduG3tovoHhP9NWWv2VAr+XVSCOPQ5e0XW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//9Df&#10;49+691737r3Xvfuvde9+691737r3XvfuvdFe+Znxf2j8x/jZ2h8ft3+Cmj3rgZTtrPTQ+aTae+MU&#10;wyWzt1U4Ua/8jr44WqI4ypmpzNTk6Jmud8u71ccvbxButvnw27l/iQ4dfzWtPQ0Pl0JOUuZLrlPm&#10;C2321qfBbvX+ONsSIfLuUmhPBqNxA6+ZB2Z1zvDqHsLevVvYGHqNv726/wBzZjaW6MPUj10OZwdc&#10;9BWxpIPTJEXQvDMl0ljKyIWRlJzPsru3v7SO9tG1xyqHUjzDCo/P1HEHB66IWF/abrYw7lYuHhnR&#10;XRh5qwBH2H1HEGoOekEfz/sPawdVn6EnpXt7eXQXbfXXdPX1d/D959Zbvwu8cBM5f7earw1atS+O&#10;yEcZUyUlXGHpayEm0sEkkbelj7Tbjt9tuthNtt2KxzoUb1oRSo9COIPkQD0F972623fb59svBWKd&#10;GRvWhxUehByD5EA9fUH+OHfGyvk90X1h3317UebanZ208fuOjp3lSaqw9dIDS57bWRkiAX7vF18V&#10;TjqsL6RNC+kkWJwl3narnZN0n2q7H6kDFT6EcVYfJlIYfIjrAnetputj3WfabwfqQOVJ8iOKsPky&#10;kMPkR0Nvss6K+ve/de697917r3v3Xuve/de697917oovz76ubuj4TfKrrOCm+7yO6OiOyosDT6PJ&#10;5N0YzbFRm9q+gcm2SpqVuOeOObexFyjf/uzmjb74mixzxaj/AESwV/8AjJPRls9x9LutvOeCyLX7&#10;CaH+RPXyyPee/U+9cfe+qHj1737rXXvfuvdfTG/k67oXeH8sr4fZZJfMKTq+Ta5e97NsfdWR2U8V&#10;/wDaGx5S34t7wd9yYPpuedyj4Vl1f72iv/z91CHMkfh75cr6tX/egG/y9WW+wP0R9e9+691737r3&#10;Xvfuvde9+691737r3Xvfuvde9+691737r3Xvfuvde9+691737r3Xvfuvde9+691737r3Xvfuvde9&#10;+691737r3Xvfuvde9+691737r3Xvfuvde9+691737r3Xvfuvde9+691737r3Xvfuvde9+691737r&#10;3Xvfuvde9+691737r3Xvfuvde9+691737r3Xvfuvde9+691737r3Xvfuvde9+691737r3Xvfuvde&#10;9+691Xt83/5pXwj/AJe+Elq/kf3PhcVvGSiFdhen9o+Pd/cO445I/JSNQbGxknmpIJ7ERZHLyUdC&#10;WGk1Snj2e7Ny1vO+vTb4SUrQyN2xj7WPEj0WrfLrYUnh1pz/ADP/AOFa/wAnOx6jL7X+FXVe2Pjv&#10;tCTzU1F2N2FTY7s3t+qiuRBkqLDVSnbGIdlPrpJ6PMaSAUqvqPcs7R7XbdbgSbxKbh/4Fqkf2V+N&#10;vtqn2dOCMefWsx398s/k38qM7/eP5G989q9z5NKh6miXf+9M5n8Vh3kBDR7d2/VTGgxsXqa0GPpo&#10;Yxc2UXN5Esdr27bE8Pb4EhH9FQCftPE/mT1cADh0Xv2v631737r3Xvfuvde9+691737r3Xvfuvde&#10;9+69097b3NuTZubx25tobgzm1dyYeoWrxO4Nt5avwebxdWn6KrHZbGSRTwSD8PFIpH9fdJI45kMc&#10;qhlPEEAg/aDjr3V6/wAPv+FIn8zL4sT4vD7s7NpflL1zRNDFUbR+QkVVubcYo1ss5xfbFFJBuNak&#10;oAInyddXwRkA/atdgwL3b2+5d3MF4o/ppD+KLA/NMpT7Ap+fVCgPW4X8Av8AhSJ8CfmhUYTYvYWY&#10;qPiZ3ZlTT0cOzO4MxjzsHPZWeyii2X3DElNjZ2Z2SKGHNQYqpnkYR09PMeTFG+e3297QDNAPqoR+&#10;KMHUB/SjyR/tSwHmR1QoR1sGqyuqujK6OoZHUhlZWF1ZWHBBHII9gTqnXL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aj/APwo3+BjrLg/nj1vhbxuuG2H8hKagp+UkXRievuyKsIOQw8W36+V&#10;m4IxgVTqmcT37Q80Yble8b1eAn9skY/nIo/0/wAusofYPnUUfkrcH/iktST/ALaWIfzlUf8ANT5D&#10;rUiP5/2Huex1kjP1gb6H/Y+3Rx6Jrjrac/4Td/OYbV3puv4N9gZcR4Pf8+S7B6QnrZ7R0O96CgE2&#10;99lU7yk2XKUFOuUpIl0os9JVWDTVgBg/3j5X8e2j5ntF7oqRzU80J7H/ANqx0k8aMvkvWOvvRyv4&#10;8EfM9ovfFSOanmhPY/8AtWOknjRl8l63KPeOnWOHXvfuvde9+691737r3Xvfuvde9+691wdElR4p&#10;USSORGSSN1Do6ONLo6NwQRwQfr78CQajr3DI6+Uf8rOo5ehPkz390tJTvTw9Y9v9g7MxyyAjzYTB&#10;7nqaPAV0erkx1FCtPURk8lHUn30B5f3EbvsdnuYNTPDG5/0zKCw/Jqg/Z1kHt9z9ZYw3X+/EVj9p&#10;Ar+w9F/9nPSk8eve/da697917r6DH/Cc3fa7u/lpbW2+JRIeru3u2Niumq/gbIZeHswREfi43EHt&#10;/tV/z7w996LT6bniSan+5EMUn20Bi/6x9RBznF4e9s/+/ERv2DT/AM+9Xt+4n6CfXvfuvde9+691&#10;737r3Xvfuvde9+691737r3Xvfuvde9+691737r3Xvfuvde9+691737r3Xvfuvde9+691737r3Xvf&#10;uvde9+691737r3Xvfuvde9+691737r3Xvfuvde9+691737r3Xvfuvde9+691737r3Xvfuvde9+69&#10;1737r3Xvfuvde9+691737r3Xvfuvde9+691737r3Xvfuvde9+691737r3Xvfuvde9+690H/afa3W&#10;vSGwNz9qdv752x1v1zszGyZbc+8t4ZekwmBw9CjCNXqq6sZVMksjJDTwpqkmlZIokeR1Uv21tcXk&#10;621qhkkc0CqKkn7P8PoMnHXuPWih/NJ/4VNdi9j1O4+mP5ccWR6t6+ElVisn8lNw41Iu0N304Jp5&#10;5etdtZON49t0Uy6zDka2OTKujJJHHiZ4yDNPLXtrb24W75gpLJxEQPYv+nI+M/Idv+mHTqp5nrT/&#10;ANz7o3NvbcOZ3dvPcWd3duvcWQqctuDc+58vkM9uHO5WskMtXk8xmsrJLU1VRKxLSTTyM7Hkkn3K&#10;0cccMYihUIqigAAAA9ABgDpzpi93691737r3Xvfuvde9+691737r3Xvfuvde9+691737r3Xvfuvd&#10;e9+691737r3XvfuvdX4/ytf+FAXyw/l6123ut99ZDK/Iv4rU0lNQVHVO78zLLujr/E6wklT07vKv&#10;8suPEC+pMJVmXGSAMkUVFLM1WgI5l5G2vfla4hAt7njrUdrH/hijjX+IUb5kCnVGUHr6OHw5+anx&#10;0+ePTWH7y+Nm/qLee0q8pRZrFzBMfvDYm4xAs9ZtDfu2nd5sbkoAwJjctFNGVqKWaopZIp5IA3bZ&#10;9w2S7NluCaHHA8VYfxKfMH9o4EA1HTRBBoejV+yzrX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SL7H69&#10;2f21sHePWPYGFpdx7J37tvL7T3ThKwEwZHC5uiegroNa2aN9DlopoyHjcLIjK6qQps7u4sLqO9tG&#10;KSxMGUjyKmo/2RwIweldhf3W13sW42LmOaB1dGHkymoPz+YOCMHHXzOfnf8AEHefwe+S2/8Aofdg&#10;qq3G4qqGc683TUQiKPe3W+Znlfau5YigCeVo0ekr447rFWwVMKlhGGOZvK3MFvzNs0W6QUDMNMi/&#10;wSCmpfs819VIPn1n7ynzTac4cvwb1bUDMNMqD/Q5VprT7K9yk5KFT59E1b6H/Y+xKOPRjcdKLY2+&#10;N1dZ712p2JsbNVe3d57G3Hht2bVz1A4SsxGfwFemTxWQgLAgmKaJG0sCrAaWBUkGlzawXttJZ3Sh&#10;45VKMp4FWFCPzB6INxtoLy3ktLlQ8cqsrKeBVhQj8x19Nn4D/L7afzi+L/XXfe3DR0eYy9D/AALs&#10;fbNJMZDs3szBwxwbt266uzSLD5GSsx7SnXJRVFNMwBksMKua+XrjljfJtqmqVU6o2P442+Bvtphq&#10;cGDDy6wl5o2CflveptrmqVU6o2P442+FvtphqcGDDy6OT7DnQf697917r3v3Xuve/de697917r3v&#10;3Xuvn5/8KLukW6u/mIZjftJSGHC9/da7I7FimiTRSDcGEo3633FRx8Aeb/cLTV1QB9TVhybufeX/&#10;ALMbp9fyatoxq1nK8fz0sfEU/Z3lR/pfl1MXJV19RsohJzCzL+R7h/x4j8uqGPct9Co8eve/da69&#10;7917rcr/AOEsXZiVfX3y26bnqdD7f3l1x2Zi6Nn/AM+m8MJX7Wz1TBH/AM2jg8asp/5uR/X8Y0+/&#10;ljpvNu3ID40kiJ/0jK6j89bU+w9Rrz7BSa3uR5hlP5EEf8ePW2R7x76j7r3v3Xuve/de697917r3&#10;v3Xuve/de697917r3v3Xuve/de697917r3v3Xuve/de697917r3v3Xuve/de697917r3v3Xuve/d&#10;e697917r3v3Xuve/de697917r3v3Xuve/de697917r3v3Xuve/de697917r3v3Xuve/de697917r&#10;3v3Xuve/de697917r3v3Xuve/de697917r3v3Xuve/de697917r3v3XuimfNP5r9AfAboncnyB+R&#10;G7F2/tPDEY/B4SgWCt3h2BuupheXE7J2Lg5ZIjW5Kq8bsFLpDBEktTVSwUsM00ZptGz32+Xq2Ngu&#10;pjkk/Cq+bMfID9pNAASQOtgEmg6+YF/NH/m6/JP+aB2XLkt/ZKo2H0TtrLVNV1V8ftv5OeTae1oA&#10;GpqXPbnqEWH+ObgeBmWfK1UQEeuWKihpKeRomyO5b5V2/lu30wDXOw75SO5vkP4VrwUfIkk56eVQ&#10;vVUfsT9W697917r3v3Xuve/de697917r3v3Xuve/de697917r3v3Xuve/de697917r3v3Xuve/de&#10;697917r3v3XujxfAD+YJ8g/5cnfOH7w6G3A6Iz0mO7E66ytTVHY/a2z46jy1W1t3Y6E2Ng0j0FfG&#10;v3FFMfNAwu6SE2+7FYcwWJsr1fmjj4kb+JT/AIRwIwetEAih6+rB8DfnJ0p/ML+OOzvkb0hk2bEZ&#10;xWxW79oZCeB9z9ab9x9PFJuHYe64IOFqqQyxyQzKojqqaSCrhvDOh94y73s15sO4Pt94MrlWHB1P&#10;Bl+R/kag5HTBBBoejleynr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//09/j37r3Xvfuvde9+691737r3Xvfuvde9+691737r3XvfuvdU2/zo/5eo+bvxtm3JsDDpVfI&#10;Xo6nyu6et/tYV/iG88E8Kz7t6yeQcyPXxQpU4tWvpr4YolaKOpqGMie3HNv9Wt5EN21LS5osleCN&#10;+CT/AGpNG/oknJUdSl7Vc7HlLffp71qWN4VSWvBG/BL/ALUmj/0CTkqvXz0J4pYJJYZo5IZoZHil&#10;ilRo5YpY20SRyRvYqykEEEXB4PvLZSDQjrMacgioyCOobfn28Oii46uw/kdfzBl+GfyXj697Ezn2&#10;Hx/+QNXidrbymrqjRi9kb1SRqbZPYbGUhIIElmbHZeXUiikn+5lL/YxKI39zuUTzJsn1dmtbu0BZ&#10;KcXTi8fzNBqQZ7hpHxHqJPcvlf8Af+0/VWq1urWrLTi6cXT5nGpR/EKD4j19B0EEAg3B5BH0I/qP&#10;eI/WLPXvfuvde9+691737r3Xvfuvde9+691rJ/8ACnboFt5/GLpr5C4yi82S6S7Jq9qbgnijs0Oy&#10;u2aGKmetq5V/UkGZxWJp4lb9LVjlSNTBpy9i93+m3252aQ0W6jDr/p4iTQfajuT/AKUdDrkS88K/&#10;ls2OJVqP9Mn/AEKSfy60ePeVHUpHj1737rXXvfuvdX//APCbrt9evv5hTdf1dSI6HvPp7fmy6amd&#10;9EUu4dr/AG3ZmMqRci8iUeGyUMYP4mYAXI9xB717b9Zyd9YozaTRuT/RasRH7XU/l0Eedbbxtn8Y&#10;cYnVvyNVP82H7Ot/T3iJ1EXXvfuvde9+691737r3Xvfuvde9+691737r3Xvfuvde9+691737r3Xv&#10;fuvde9+691737r3Xvfuvde9+691737r3Xvfuvde9+691737r3Xvfuvde9+691737r3Xvfuvde9+6&#10;91737r3Xvfuvde9+691737r3Xvfuvde9+691737r3Xvfuvde9+691737r3Xvfuvde9+691737r3X&#10;vfuvde9+691737r3Rd/lZ8pOnPhj0N2B8jO99yx7a6869xL11WYxFNmdwZac/b4LaO1sdI8f3mVy&#10;dSY6Shpg6gu2uR44UklRftm23e730e32S6pJDT5AebMfJQMk/szjrYBJoOvlIfzMv5k/eH8zX5DZ&#10;TuPtKqmwWy8K1dhumuoqHITVW2OrNlS1AeOgpARGtVla3xxT5vLvEslXOqqqw0kFJS0+TfLvL1ny&#10;7YC0thqc0MjkZdvX5KOCr5D1JJLygKOq6vZ/1br3v3Xuve/de697917pRbS2fu3f+5MPs3Ym1tx7&#10;13huKtjxu39qbSwmT3JuTO5Ga5ioMPgsNFNVVUzWOmKCJmNuB7blligjM07BEXJZiAAPUk4HXutj&#10;74ef8JaP5g3yFpsXujvWr2b8Qdi5BYKjxdgGTefbM1DUKHSppertrTpHTOouJKXO5vG1KNYNBySI&#10;/wB29ytisCY7INduP4e1K/6duP2qrD59ULgcOti7oL/hJ9/Lh61p6Kq7n3D3f8kM4gQ5Gnz+8V6z&#10;2TVOgF/scD1pHRZenVjfUsu45z9LMLcgG+9z+YLgkWix26+VF1t+16qf94HVDIfLq0vr7+TN/Kt6&#10;zggp9t/A3445BKZAkT7/ANg0PbFSQv0aas7TOZmkb/a5HZv8fYan5u5muTWS9lFf4WKf8c09a1N6&#10;9GApvgP8FaKAU1H8LfiZSUyiy09N8c+noIFGkJYRRYYKOAB9Pp7QnfN6Jqbyc/8AN2T/AKC61U9I&#10;Hd38rb+W1vqCWDcnwN+I1S00Zikrcd8f+sdv5bx2sFTNbextLWLb+yVnBH4t7fi5l5hhNY72f85X&#10;I/YSR17UfXqvTun/AITM/wApXtyCqbA9Nb26LzFWkgbO9M9p7topIpXHolg292DLuLCxaPwkWMRT&#10;+QfZ9Z+4nNFqRrmWYDykRT/NdDfz63rbqhz5Vf8ACQbuLbNNkdwfDn5J7V7SpoUmqafrruvDS9eb&#10;raOMExUGK3zt3+IYmvqpOApraHFQg/qlA59jbbPdW0kIj3a3aL+nGdS/aVNGA+wsfl1cSDz61bfk&#10;98MvlN8Md4Lsb5P9Hb96eztQ864ubc2KEm29xpTNpqKjaO9MS9Th8xCh4ebGV06KeCwPHuSdt3fb&#10;d3i8bbZllXzocj/TKaMv5gdXBB4dFk9mPW+ve/de697917r3v3Xurw/5Cn8yzL/y9fmhtig3bn5a&#10;X41/IPJ4LrXvHGVdSyYfANXVpotl9s6GOiKbbtZUl6ybSxbGTV8YRpWhaMG878vJv20M0S1uIAXj&#10;PmafEn+2Ax/SC+VeqsKjr6pIN+RyDyCPeNHTH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Tf49+691737r3Xvfuvde9+691737r3Xvfuvde9+691737r3XvfuvdaQP8A&#10;woA/lwP0Z2dN8xeo8D4uoe5M8ydoYnF01qTr/tvJlqifMtFCP2sduVhJUhyCkWRFRGzIKqki95Me&#10;1HOP70shy9uDf4xbr+mScyRDy+bR8PmlDnSx6yn9oud/3vt39Wtyetzar+kScyQj8PzaLh800nOl&#10;j1rYN+fc0DqWrjrAfz/vvx7eXomn63zv5Cn8xpPlL0aPjf2jnRUd9fH/AANDR46syFT5Ml2N1DSN&#10;Hi8DuPySnXPXYZmgxWVY3ZlNFUu8ktTNoxV91+TTsW6fvqxSlpdsSQBiOY5Zfkr5dP8AbKAAorjF&#10;7kcrfufcv3pZrS2uWJIHBJDkr8g2WX/bDAA62BvcR9Rp1737r3Xvfuvde9+691737r3RYPmn8f6T&#10;5TfFDvzoCojp5KvsrrbcGI27JVlBTUW9aKAZvYWUnL8aaTNUtBVNyOI+CDyD3ljeG2DmC03deEEi&#10;lqcSh7ZB+aFh+fS/a7w7fuEN4OCMCf8AS8GH5qSOvlbV9BW4uvrcZkqSooMjjqupoK+hq4ngqqOt&#10;o5mp6qkqYJAGSSORWR0YAggg8+8+0dZEEiGqsAQRwIPAj7ep8BDDUuQeonu3Xuve/de6Mt8NO7G+&#10;OPyu+PPeLVElPQdbdt7J3FuBotXkm2jHmoqXeVEunn/KMTLWU5+v6/ofp7I+Zdr/AH1y/ebVSpnh&#10;dV/0+klD+ThT+XSLcrX63b5rXzdGA+2nb+w06+qzFLFPFFPBLHNBNGksM0TrJFLFIoeOWKRCQysC&#10;CrA2I5HvAIgg0OCOoB4YPWT3rr3Xvfuvde9+691737r3Xvfuvde9+691737r3Xvfuvde9+691737&#10;r3Xvfuvde9+691737r3Xvfuvde9+691737r3Xvfuvde9+691737r3Xvfuvde9+691737r3Xvfuvd&#10;e9+691737r3Xvfuvde9+691737r3Xvfuvde9+691737r3Xvfuvde9+691737r3Xvfuvde9+69173&#10;7r3XvfuvdYKqqpqGmqK2tqIKOjo4Jqqrq6qaOnpqWmp4zLPUVE8pCJGiAs7sQAASSAPewCxoMk9e&#10;6+Xj/P1/mzZL+Yx8kZ+vOr87P/so/QOby2F6tpaOeWOg7N3VEWxm4O6MpTiwlFWA9Lt9ZQTT439x&#10;Vhnr6xDkhyPyuuwbf49yv+NTgF/VF4iMfZxb1b1Cjp5VoOqCPY46v1737r3Xvfuvde9+691d9/Ki&#10;/kY/Jn+ZplKPfkxn6R+LFBknps73huTES1U+6pKCp8GSwHUe25ngbNViurwz17Sx4+kdZFlnkqYx&#10;Ryg3mfnPbuXVMA/WuSMRg/DXgXOdI9B8R8hTIqzAdfRP+C38sb4b/wAu3Z8W3fjh1TjcZueqoEot&#10;1dv7pSl3J3Bvf9LTHcG954UljppHQSfwvGx0uPje7RUiMWJgTeuY923+XxNwlJUGqxriNfsX1+Zq&#10;3qemSSePR/8A2R9a697917r3v3Xuve/de697917r3v3Xuve/de6Djtjp/qvvfYub6x7o672d2l19&#10;uOAwZrZ++tv43cuBrhpKxTtQZSOREniLF6epjCywvZ4nRwGCi1u7mynFzZyNFIvBlJBH5j+Y4Hz6&#10;9WnDrSX/AJq//CWWt2vQ7l70/lqPldwYmiiqsxuD4p7kyk+V3JSUsV5qluld35R2nyQROUwOZmes&#10;fS/21fVzSQ0XuYeWfcoSMtlzDRScCYCg/wCbijA/0y49VAqenVf+LrS0zOGzG3cvlNv7gxWSwWew&#10;eRrcRmsJmaGqxmXw+Wx1Q1HkMZlMbWqk1PUQSo8U0MqK6OpVlDAj3LyOkiCSMhlYVBBqCDwIPmD0&#10;502+7de697917r3v3XuvsJfysO2dwd4/y4/hX2fuyomrd07j+O3W0O48lUu0lTmM7t3AR7Xy2cqn&#10;b6y109FJVyfjVIbce8UuZbWOy5gvLaLCrK9B6AmoH5A06TsKHo/Xsj61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d/j37r3Xvfuvde9+691737r3Xvfuvde9+691737r3Xv&#10;fuvde9+690G/cHUuwu9+sN8dPdoYGn3LsHsPb1ftrc2HqAB56GuT0VNJPYtBVU0ojqqOqjtJBPHH&#10;NGVdFIWbff3W13sW42L6JYWDKfmPX1BGCOBBIOD0t27cLvab6LcrFyk0LBlI9R5H1BGGHAgkHB6+&#10;af8APz4U9gfA75F7s6T3kKnJ4EM24Osd8NTeCj3717kKiRMLnIgvoSqiKPR5OmUnw1cUqqXiMUsm&#10;Z/KfMtpzTs8e5W1Ff4ZUrmOQUqv2Hip81I86gZm8s8zWnNezR7pbUV/hlSuY5ABqX7DxU+akedQC&#10;Rn8/778exWvS6foafjj8g+yPiv3b193z1Rlf4XvTr3ORZWjWUynHZnHyK1Jm9s5yCJlaagyVHJNR&#10;VkQZWMUjFGSQK6od52ey37a5tp3BdUUy0Pqp4qy+jKaMD6jNRjoOb1ttru1hLt94KxyCh9Qa4YfN&#10;TQj5jr6aXxA+VPW3zO+P+w+/+r6tTht248RZvATVMU+X2RvCgRYtzbKz6xBdNVQTkqHKKs8LQ1UQ&#10;ME8TNhHzFsN7y1u8u0Xw7oz2tTDofhdfkw/Yaqcg9YnbztN1sm4ybddDuQ4Pkyn4WHyI/Yag5B6M&#10;z7I+ivr3v3Xuve/de697917r3v3XuvnGfzyvi+3xn/mEdrSYvHGh2N3oYe99mNHFopQ++Kqb+/FB&#10;EUHjQ0+4oMqUp0t46eSn9IV1vmn7Vb9+/OTrcSNWW0/Qf17APDP5xlM+bBupo5Vv/rtnj1Grxfpt&#10;/tfh/wCM0/OvVP8A7kfoR9e9+691737r3X02f5S/yDHyW/l8/GvsGqrhW7lw2xabrLervIJKz+9f&#10;VsrbGrq3I2+k2QhoqfKkflapDYXsMGfcLZ/3HzhfWaiiNIZU9NEveAPkpYp/teoO5hs/od4nhAop&#10;bUv2N3fyrT8urGvYL6Jeve/de697917r3v3Xuve/de697917r3v3Xuve/de697917r3v3Xuve/de&#10;697917r3v3Xuve/de697917r3v3Xuve/de697917r3v3Xuve/de697917r3v3Xuve/de697917r3&#10;v3Xuve/de697917r3v3Xuve/de697917r3v3Xuve/de697917r3v3Xuve/de697917r3v3Xuve/d&#10;e61YP+FQ38yio+Mnxpxfw16szpoe5flZhckN81uPqvHk9mfHuCpbFbhJEZDxy7sqlmwcDEMrUUOW&#10;X0SCF/cl+2/Lw3HcTu9ytYbUjTXg0vEf7wO4/Mp8+roKmvp185L3P3T3Xvfuvde9+691737r3Wz1&#10;/IU/kTV/zwzOO+U/yixOUwnxA2tmpI9s7XL1eJy/yK3JhavxVuLoKyLxzU+1qKdGp8tk6d1kqplk&#10;oKKRZI6uopI55351XZEO2baQ12wyeIiB4E+RcjKg8B3HyBozUwOPX0ddr7X21sjbmC2ds3b+F2pt&#10;Pa+JoMDtvbO3MZRYXAYDCYumWjxuIw2IxyR09NTU8SLHDBDGqIoCqAB7x/kkkmkaWZizMSSSakk8&#10;SSckn16Z6ffdOvde9+691737r3Xvfuvde9+691737r3Xvfuvde9+691737r3Xvfuvda2X88r+RJs&#10;f597S3B8ivjlg8Lsr5o7YxD1k0VMtJhsB8isZi6YCPau85Tohh3AkMfhwmelK6yI6HIyGk+3qcdI&#10;PJnOs2xyrYbgxezY/aYifxL56f4l/wBsuahrq1MHh181nce3M/s/cOd2luvC5Xbe6NsZjJbe3Ht3&#10;OUFTi81gc7hqx8dl8Nl8ZWqk1PVU1RHJDPBKiujqysAQR7yFjkSWNZYiGVgCCDUEHIIPmCOB6e6Z&#10;vd+vdLPrjrzefbm/9ldW9c7fr917+7E3Rg9mbN21i4vLkM5uTceRjxOHxlKpsA0s8qLqYhVBLMQo&#10;JDNxcQ2sD3NwwVI1LMTwAAqT+zr3Dr7KHxF6Go/i78W/j18dKOrhyK9K9O9e9b1mVp1dIc1l9q7Z&#10;psXnc6iOFI++rY6irIKixktYfT3iXut6dy3Ke/Ip40jPT0DEkD8hQdJyamvRifaDrXXvfuvde9+6&#10;91737r3Xvfuvde9+691737r3Xvfuvde9+69015HOYXDhTlsvi8WHGpDkchSUQZdWnUv3LrcX4uPz&#10;7sqO/wAIJ+wde6j4/c+2stIIcVuHB5OZraYsflqCtkNxqFkppGP0BP097aORMspH2g9e6fPdOvde&#10;9+691737r3Xvfuvde9+691737r3Xvfuvde9+691737r3Xvfuvde9+691737r3Xvfuvde9+691737&#10;r3Xvfuvde9+691737r3XvfuvdY5ZYoI3mnkjhhiVnllldY440UXZ3kcgAAfUk+/AEmg690wR7x2j&#10;NOaWHdW3JalSQ1PHnMY86kNpIMKylhzx9Pr7c8KUCpU0+w9e6UYIIBBuDyCOQQfyPbfXuve/de69&#10;7917r3v3Xuve/de697917r3v3Xuve/de697917r3v3Xuve/de6bshl8TiUEmVymOxkZ5EmQraajQ&#10;j+oepZR7sqM2FBP2de6i43cu3MxJ4cRn8JlZQusxY3K0NdIEtfVopZGNrc3t720ciZdSPtBHXunv&#10;3Tr3Xvfuvde9+691737r3Xvfuvde9+691737r3Xvfuvde9+691737r3Xvfuvde9+691737r3Xvfu&#10;vde9+691737r3Xvfuvde9+691HqqulooWqK2pp6SnUqGnqpo6eFSxsoaWUhRc8Dn3sAk0Ar17pjp&#10;95bQrJhTUm6tt1VQzBFp6fOYyeZnNrIIopSxPI4t+R7uYpQKlSPyPXulJ7b691737r3Xvfuvde9+&#10;691737r3Xvfuvde9+691737r3Xvfuvde9+691737r3Xvfuvde9+691737r3Xvfuvde9+691737r3&#10;USsr6HHQtU5CtpKGnX9VRWVENLCv/BpZyqj/AG/vYUsaKK9e6YF33sh38a7y2q0h02Rdw4gudZKp&#10;6RNfkggf19ueDN/A37D17pTQzQ1ESTU8sc8Mg1RywussTr9NSSISCP8AEH22QQaHr3WT3rr3Xvfu&#10;vde9+691737r3Xvfuvde9+691737r3Xvfuvde9+691737r3Xvfuvde9+691737r3Xvfuvde9+691&#10;737r3Xvfuvde9+691737r3Ueqq6ShhNRW1VPR06lVaeqmjp4VZjpUGWUhQSeBz72ASaDPXumSl3j&#10;tGumWmot07crKhyFWnpc5jKiZmNrKsUUpYnkcW/Pu5ilAqVI/I9e6Uftv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bf49+691737r3Xvfuvde9+691737r3Xvfu&#10;vde9+691737r3Xvfuvde9+691Wz/ADQv5fG0v5g3x4yGySMdhe49jjIbm6S3vVpoXEbnemVavbOZ&#10;qY1aQYfNpFFS16qG8TrT1gjlkpUjYZ8j823HKW7i5y1tLRZkHmtcMBw1pUlfUVWoDE9DHkrmy45T&#10;3YXOWt5aLMg818mA4a0qSvqKrUBievm+782Lu/rHee6uu9/7fyO1N7bKzuS21unbmXh8GRw2bxFS&#10;1HkKGqjBIJSRSA6MyOLMjMpBOZdldW99bJeWjiSKVQysOBU5BH+r7essFube9to7u1cPHIoZWHAg&#10;ioI6RjfX/b+1w4dIp+rf/wCTv/MqyXwE77GI3xkK+q+Nfb1bjsP2tiUE9Yu0cijfa4TtPC0MWpvP&#10;jtZjyUUClqqhLrolqIKMJHnuNySnN20+JagC9twTEeGscWiY+jcVJ+F6ZALVjvnXlpd/sNcAAuYQ&#10;TGeGoeaE+h/DXg3oCevol4fL4rcGJxeewOSoMzg83jqLL4bMYurgr8ZlcVkqZa3HZLHV1KzRTQTw&#10;uksMsbFXRgykgg+8OZI5IZGilUqykggihBBoQQcgg4IPDrHF0eNzHICrKSCDggjBBHkR04+6dV69&#10;7917r3v3Xuve/de613v+FHnxMbun4fYX5A7bxhqt7fGDcMmZyb08Wurq+qN7y02E3nDojGp/sa2L&#10;E5QsxKw00NY4A1s3uZfZXmH918yNs87Uiv10j0EqVZP96UuvzYqPLoZcl7h9LuRs3PbOKD/TrUr+&#10;0VHzJHWhb7y16lnr3v3Xuve/de626v8AhLt8llp8h8hfiNm6/SuQix/fPX1JLJpQ1VIKbZHZVPD5&#10;DZpJIjt2aOJOdMNRIQQGIx19+NjqlnzFEOFbeQ/I1eL8gfEBPzUdR3z3Y1WHcVHD9Nv5sv8Az9+0&#10;dbhPvG/qOOve/de697917r3v3Xuve/de697917r3v3Xuve/de697917r3v3Xuve/de697917r3v3&#10;Xuve/de697917r3v3Xuve/de697917r3v3Xuve/de697917r3v3Xuve/de697917r3v3Xuve/de6&#10;97917r3v3Xuve/de697917r3v3Xuve/de697917r3v3Xuve/de697917r3v3XumLdG5sBsvbW4t4&#10;7qytJgtr7SwWX3NuTN5CTw0GGwGBx8mUzGVrZedMNPTxSTSNbhVJ93ijeaRYYhqZyAAOJJNAPzPX&#10;uvj3fzHPmRuX57/MzvH5OZ56+HF743XUUfXmCr5CX2n1XtxRg+u9tiBWMccsOMhglrvCFSWtlqai&#10;2uZicreX9pj2TaIduSlUXuI/E5y5/aTT0FB5dKAKCnRIfZz1vr3v3Xuve/de6t7/AJLv8sPcH8zr&#10;5Y4zY2XjyeL+PnVqYzfHyG3dQNLTTQbVataPD7CwmQQWiy+5J4ZaSkfVqgpo62uVZDR+KQK838xx&#10;8ubWZkoZ5arEp/i82I/hTifU0Xzr1VjpHX1adkbJ2j1rs7a3Xuwdu4naGyNkYDE7V2ltbA0cWPwu&#10;3tu4KhTG4jD4uigAWOCngjSONQOAPyefeMs00txM087F3clmY5JJNST9p6Y6VHtrr3Xvfuvde9+6&#10;91737r3Xvfuvde9+691737r3Xvfuvde9+691737r3Xvfuvde9+691pNf8Kk/5T+PyGCqP5lvQ+2k&#10;ps3h3xOD+Vu3MLRgLmcPO8WF2t3WlLTgH7mikNPic+6hvJTvSVjLGKWtmkmH225nZX/q9et2mphJ&#10;8jxaP7Dll+dR5gBxG/CetR/4r/y+vmb81c/Q4L41fHnsfsimrKpKWo3jTYKfDdbYUtJ43l3D2Vn/&#10;ALXB0QX1NoqK9ZH0sI0dhp9ylue+7Rs6F9xnSOn4a1c/Ygqx/IdOEgcevoEfyXP5AfX38uWoo/kD&#10;3vmMB2/8vKzFT0eLyOIgqJuvekaHK0jUmXx3XrZOKKorsrVQySU1buCpp4XEDPS0cEEUlVLWwZzf&#10;zzPv4NjZAxWgOQfikI4FqYCjiFBOckk0AaZq462Pfcf9U697917r3v3Xuve/de697917r3v3Xui6&#10;/JH5b/Gj4gbLPYHyY7s2B03tdxUDHz7wzcNNltwT0iCWoodpbYpRLlMxVIpDGkxVHUTafV47c+1+&#10;37XuO6zeBt0LTN56RgfNjwUfNiB1sAnh1q3fLH/hXl0XtCfJbc+G/wAed29yV8JmpqfsjuDJ/wCj&#10;PY/nW5hyOJ2bikrs3kqZuB466bDTDm6iw1SVtftXeygSbtOsQ/gjGtvsLGig/ZrHVxGfPrX075/4&#10;UofzZu75qyHF95bd6I2/W+QNtvorr7bu2khD8J9ru3daZvckRUEgGLNrf6kEgEDqy9veV7MAtCZ2&#10;HnIxP/GV0p/xnq4RR1Vj2P8ANL5hdwS1E3a3yq+RnYxqdQli3r3V2PuWl8bm5gio8tkpYY4h9Fij&#10;QIBwFA49iW32jabQUtbWKP8A0saD/AOt0HRbJ6ieqmkqKqeapqJW1yzzyPNNK301SSyEsx/xJ9mI&#10;AAoOt9YwSpDKSrKQQQSCCDcEEe/de6HDr/5O/JTqaanqOq/kL3j1pUUjB6WbYHbG/dnS07Kbq0Em&#10;3a+mKEf7SR7Rz7bt90KXMEclf4kVv8IPWqDqzfoz/hQn/Np6Kmoo6T5UZvtTBUjIZ9ud57c2z2jD&#10;klj/AEpW7pzlKNxqPqGNPm4ib8kkAgOXvInK96DW2ETHzjJSn+1B0ftU9aKKer9Pin/wsCxFZUYz&#10;AfNX4uy4ZZTHFkOy/jjmZMjQxSSER+aXqfsGpFRHAh/clkh3TUSabiOndgFYD7n7UsAX2e5r6JKK&#10;H/e1FP8AjA+3qhj9OtqX4jfzB/hx86tvNn/i93zsnsuopaKOuzezoKybBdj7YgciMybm663ElLma&#10;OISHxLVSUf28rg+GaRfUY03XYt22WTw9ygaOvBuKH7HFVP2VqPMdUII49HL9lHWuve/de697917r&#10;3v3Xuve/de697917omP8wj5l7e/l/fEDuL5a7n2XmOxMb1VRbXEGysHkqPC124c1vXe2N6/27QyZ&#10;muSaOjpvv8rTSVtUKed4qdZXjgnkCQub7DtEm+7rFtcbiMyk9xFaBVLE0HE0U0FRU0qRx62BU060&#10;Gu9P+FVn8zzsrMVsvU9T018ctvGaQYrHbN63xO/s9BSFrxLmM/20M1TVVQBw01Ni6SNvxAvub7L2&#10;z5ct0H1XiXDeZZyo/IJpIH2sft6dCL0EWwf+FN/84HZ2Zp8puHvvY3atDDMssm3N/dEdP4/DVahg&#10;zQVFR1hiNt5EI3IPir0YA+lhxZVP7dcqSppjgaI+qySE/wDG2cfy69oXra5/lKf8KNul/n5u3BfH&#10;zvzaWL+O3yYzpWj2elJmJsh1L27lRHrOI2dlMtarxOYlIf7bCZKWcT2VKWvqamQUwjLmjkC82OJr&#10;6xY3FuvxYo6D1YDDL6sKU81Az1RkpkdbK/uPOqde9+690zbi3Ht7aGBzG6d2Z3DbX2xt7HVeXz+4&#10;9xZOiwuCweJoITUV2Uy+XyTxU9NTwxqzyzzSKiKCzMAL+7xxySuIolLMxoAASSTwAAyT17rVk+ef&#10;/Cq74pdDVuZ2B8PdnVfyv39j5J6Gbf1TX1OzOicVWxkxNJjs08MmW3F4ZFIYUFJS0UyEPT5SRT7k&#10;rZPbLc71RPuz/Soc6aapD9o+FPzJI816uEJ49aq3yS/4UKfzWPklV18c/wAksp0htisab7fZ/wAc&#10;8dD1PSY1JidUdLvHHPPuqQabKPudwS2tdbEsTJm38ics7eBS3EzD8Up11/2p7P2KOnNC9VJb87d7&#10;X7TrZMn2d2f2H2Nkpn8k2Q35vXcm762WS+rXJV7gqaiRjfm5a/sUwWtrbLpto1jHoqhR/IDq3Qe+&#10;3+vdCv193z3l1LUw1nVXc3a/WVZTaTT1XX3Ym79mVMBU3Xwz7crKZlseRpI9pZ7KyuhS5hSQH+JF&#10;b/CD1qnVsnxz/wCFEX81347VVBGPkbU95bao/H5tpfIrB0fZ9PkRGRb73ecppN13IuCYtwpe92uw&#10;BAY3DkLli/B/xfwWP4ojop/tcp/xnrRRT1tJfBH/AIVa/FfvKuw+wvmNseu+Km+K96Wgh7Cx1dW7&#10;56OylfMwh8uTyEVOmY24ssjLpFZS1lHCgaSpycSrf3Gu9+2W52SmfaX+qQZ0kaZAPkK6X/IgnyU9&#10;NlCOHW1Htrc+296bfw+7Nnbhwe7Nq7ix9Nl9v7l21lqDO7fzmKrYxNR5PD5nFyS01TTyoQ8U0MjI&#10;wN1JHuNJI5IZDFKpVlNCCCCD6EHIPVOnz3Tr3Xvfuvde9+691737r3RAPnJ/M8+F/wDLv20uX+Sv&#10;bmNwu6K/HyZHa/Uu1403V27vGFWaOKTB7JoZFkhp5HRolyeTlpKAOCj1aNx7PNm5c3ffpNG3REqD&#10;Qu3ai/ax8/kKt8uthSeHWnP8vv8AhXF8md+VeV298MunNl9CbUZpYMfv/syGDtHtWojF/Bk6XBv4&#10;ttYuRgRro6mkzCgjioIJHuWdq9rdugAk3eZp281TsT7K/G32gp9nTgjHn1r+d1/zRf5ifyHqq2ft&#10;v5m/IXcVHkWdqvbmM7Hz2ytkyFz6tGwdiSYzCR/WwEePWw4Fhx7HNny3sFgALW0iUjzKBm/3pqt/&#10;Pq+kDy6I3ksrk81WS5HMZKvy2QnN567JVlRXVkx+t5amqZ3b/Yt7OlVUGlAAPQY631DR3jdZI2ZH&#10;RldHRiro6nUrKy8gg8gj3vr3RiutPmD8s+mZ6ep6j+TnyB6ykpWRoRsTuLsHasAEfAjkpsLkIY3j&#10;I9LRuhVlurAgkey+42na7sUuraKSv8Uat/hHWqA9W9fHD/hTL/NR6GqcfS7t7Q2j8kdp0jRRybd7&#10;y2Vi67ImlBtUeDfeyP4LnXqGW/jmyFfVqjWJidbowV3D275ZvgTFG1ux842IH+8tqWn2Afb1Uop6&#10;2lfgl/wqO+EfyZrsNsT5H4rJ/Dvs3JyU9FBk94ZeHdPSGWr5mESLD2hSU9JJiNZDSO24MbSUcKlV&#10;OQlbn3G29e2287cpn28i7jHko0yAf6Sp1f7Ukn+EdUKEcOtmPGZPG5vG4/M4bIUOXxGWoqXJYvK4&#10;yrp6/G5LHV0C1NFX4+upWeKaGaNlkiljYq6kMpIIPuO2VkYo4IIwQcEEeRHVOp3uvXuve/de6979&#10;17r3v3Xug27l7Ow3SfUHa3c24qHJZPb/AFJ1tvns7O43DJTPl8hhthbYqt1ZOhxSVskMJqZYKR44&#10;BLKiFyup1W5Ci0tnvLuK0jIDSuqAngCxCgn5Zz17j18935K/8Kzfnv2RnMlT/HLY3UXxu2V55RhZ&#10;KnAjtzsgU5YrE+Y3FvELg5GKhWEdPtuPQSQZJRY+52272v2O3QHcHe4fzzoT8gvd+1/2dOiMefRP&#10;9vf8KWf5x+Fy0WSyPygwO7qNJRJJgNw9A/HynxNQoP8AmZZdq7YxlcqEC37Vah/N78+zWT285SdN&#10;K2xQ+ollr/xpyP5db0L1sQ/yy/8AhVJsrvLem2ulPnxsjaHR+6dzVlLhtu987DqslS9P1eZrJRTU&#10;ND2Bt3clRWVe3EmfSpy65KrohI+qpjx9MjTKA+YvbSayha82N2mVcmNqeJTz0kAB/wDS0Bpw1HHV&#10;WSmR1uEKyuqujK6OoZHUhlZWF1ZWHBBHII9xR031y9+691737r3RF/mr/Mj+Gv8AL82uu4Pk53Ng&#10;NoZevoXrttdb4otuXtXeMau0Mb7a2DiC9c9O0qmFsjUpDQxPxPVRDn2dbPy/u2+y+Ht0JcDBc4Rf&#10;tY4r8hVj5A9bAJ4dagvy6/4V5dybmqspt74T/H3a/WG3vJLT0XZHecrb537WUp5iyFDsTblRTYXE&#10;1A4Biqq/MxWv+SNMq7V7V2kYEm8TmRvNI+1fs1EFmH2BOnBH69a/ndv84b+Z38hKmrl7I+bHfC0V&#10;dJI1RgOv93z9Q7Wljc8U021+p0wtBLEo4VJqd/oCbtz7HNnypy5YAC3s46jzZdbftfUf59WCgdV9&#10;bk3fuzeNa+T3dujcW6sjI7ySZDcmbyWcrZJJOXkeqycsshY/klrn2exxRQjTEoUegAH+Dq3Sd9ud&#10;e6Frr7v7vfqWeCq6q7r7b6zqqZ1kpqnr7sfeOzJ6eRf0vBNtytpmQj8FSD7Sz2NldClzCkgP8SK3&#10;+EHrVB1aZ0D/AMKEP5sfx/qKGOj+Umd7cwFIUM+2O/sNh+2KfJqhGlK7dmdiG5lFrgmmzsRN+STY&#10;gNX3InK98DW2ETHziJSn+1HZ+1T1oop62Mfh3/wrw6s3TU4va3zg+P8Aleq62oanpqntjo2prN67&#10;IjnlIWauzPW+fcZvHUkQuxNBkszO1wFg4JIB3b2ruYgZdmnEo/gk7W+wOO0n7Qg+fVDGfLrbA+PX&#10;yc+Pvyw2BSdofHHt3Y/cOxqtkifNbMzMGQfF1kkfmGK3HiH0V2KrlQhnoMlTQVCAgvELj3GF/t19&#10;tk5ttwiaJx5MKV+YPBh8wSPn1Qgjj0OvtF1rr3v3Xuve/de697917r3v3Xuve/de697917r3v3Xu&#10;ve/de6K58oPmv8UvhdtRd4/KDvbYHT+KqIJqjFUO5Mt592bkSnNp02jsXDpU5rLuhHrTGUE7L9WA&#10;HPsy23Z9z3eXwdtgaU+ZA7R/pmNFX8yOtgE8OtXv5Uf8K+eldrz5Lb/w9+Nm7u16uEzU1N2J3Pmo&#10;et9o+ZCfHkcZsnALkstkKV+LJWVmJm+upFtYyRtntVeSASbtcLEP4Ixrb7CxooP2Bx1cR+vVCfeX&#10;/CmH+bN3LNWRYLuTZvQ2DrGk1YDpLrPbOLEUbcIkG59+JuDOxFR/bgyqEn6/gAb2Xt3yvaAF4WnY&#10;ecjk/wAl0r+1erBFHVXvY3z7+cvbss79nfMP5N74iqC5eg3F3l2TkMRGsnLxUuEkyX2cEZ/45wwK&#10;v+HsSW+x7Na/7jWkKfMRoD+2lT+3q1AOisZPL5bN1T12ZymRy9dJ/nKzJ1tTX1T/AJ9dRVs7n/Yn&#10;2ZKioNKAAfLHW+m/3br3Sh29u/dm0aoV2090bi2xWq6yLV7ezeSwtUJF/S4qMbLE9x+Df23JFFKK&#10;SqGHzAP+Hr3R0uq/5pH8xvpaamk65+bnyYw9LSMjU+EyXbm7927WjZPof7o7xqchi2+gB1UZuODc&#10;ceyi55b2C8H+MWcJJ8wiqf8AelAP8+taQfLq4L46/wDCrn+Y91XPQUXduH6d+Tu3oii5Cbc20YOs&#10;t91EKEejH7m6xWixULkcNJU7cqSfra9yQpf+2PL9yCbMyWzeVG1r+YerfscdVKDrZf8Ahb/wp1/l&#10;4/KCqxO0+3MhnviB2Pknhplou36iiyHVtXXzWvBje4sMqUVPEvOqp3FRYiPiwJJAMd7v7c79toMt&#10;qBdxj/feHp84zk/YhfqhQjrYnxGXxOfxeOzmCyeOzWFy9FTZLE5jEVtNksXlMdWwioo6/HZCjZ4p&#10;4ZY2V4pYnZWUgqSDf2AnR42KOCrDBBFCD6EeXVOnH3Xr3Xvfuvde9+691737r3Xvfuvde9+691ps&#10;fzfP+FLnc/xK+SnavxF+LPSexqfcfUmSodu7u7f7fkye50rszX4Klzc67L2Ft2qx8MEdMtUiR1uT&#10;r6kTNq1UMQVS8tcq+3lnum3RbruUzaZQSscdBQAkdzEGtacABT+I9OKgIqetfPKf8KU/5ymQyj5C&#10;l+VeJwlK0vkXC4v4/wDxylxcSXBMCSZnadXWFfxd6tm/owPPsdL7e8pKuk2xY+pllr/JwP5dW0L1&#10;Yt8Ov+FbXyh2PubD4P5qdXbH7w65qKmCDM716yw8PXPbmGp5HC1OVgxUc/8AdzLeJfUmOFHiy7Xv&#10;WoLAEG7e122zRl9nlaGTyVzrQ/KtNa/bVvs60Yx5db1nxw+R/TPy06a2X350FvbG7/6x35jzXYTO&#10;Y/yQzwTwSGnyeEzeMqQtRQ5GhnV6auoaqNJYZVZXX6EwvuG33e13b2N8hjkQ0IP8iDwIIyCMEdNk&#10;Uwehx9outde9+690Ur5c/Oj4pfBXYn+kH5Q9y7V6yxdVFVNt7B1tRLk98bzqaNQZaHZWxsOs+Uyc&#10;isyJK9LStFBrVqiSGM6wabVsu571P4G2wtIRxPBV+bMaKPzNT5A9bAJ4dafvzF/4V6b2ydXldsfB&#10;b49Yja+HVpKek7X+Qsj57ctZESUNZiurtoVcVBj5Ftqhkrs3kFYH9ylQgr7lbafauFQJN6nLH+CL&#10;A/N2FT+Sr9vTgj9eteDvT+ct/NB+RNTWSdifNTu6ix9bJIZdu9Z7lPTW2DTsfRRTYDqaPC09RCgs&#10;AKpJWNgzsz3Yj2y5S5bsAPp7OMkebjxD+19RH5U6sFUeXVde5d4bt3nXPlN4bp3HuvJyO8kmR3Lm&#10;8nna6SSQ3d3q8pLLIS35Ja59n0cUUK6YlCj0AAH8urdJ32517oXevvkD311JPBVdVd3du9ZVNK2q&#10;mqOvuyd5bMnpmBvqgm25W0zIb83Uj2lnsbG6FLmFJAf4kVv8IPWqDq1b49/8KHP5sPx7qaFIvkvk&#10;O6Nu0bRGfanyEwWM7SpsmIT6Urt31y0+6QCLq5p9wRFr3JLBSAzf8h8sX4NbcQsfxREpT7FFU/ap&#10;60UU9bMfwj/4VqfHjs6txGy/m11PlfjruGreCkftXr6XJ9h9RzVMjBXrM3t4RHcWEhJIVVgTMKLF&#10;5Z4luRHW8+11/bAzbPKLhR+BqK/5H4G/PR8h1Qxny62vetezuue5Nk4DsnqbfW0+yev900Yr9ubz&#10;2Rn8ZubbWZpCxjaWgzGIklgkKOGjkUPqR1ZHCupAjG4tri0ma3ukaORcFWBBH2g56b6XPtnr3Xvf&#10;uvde9+690DnfvyC6b+LnU+7e8O/N/wCB606v2TRCtz+6c/NIsEbSuIaLG42hpVkqa6vq5SsFFj6K&#10;GWpqJWWKGJ3YKVdjYXe5XS2djGZJH4AfzJPAAcSTQAZJ69xx1pI/NL/hXT2pmc9l9rfBDpLa+ytn&#10;U089HSdr97UdRunfGchRiEyuF6+wVZT4vD3I/bTIVeVLobvFA5KJMW0e1lsiCXe5i7/wR9qj5FiC&#10;zfkF/Pp0R+vVTJ/4Uofzljlf4iPlhjFpfN5P4GPj98bf4V473+28jbRNZo/2r7vX/tfsUf63vKWn&#10;T9Ka+viy1/4/T+XVtC9XH/y//wDhWlvJt4YHr7+Yf1xtWbZuWqqbGt3903hspiMztUzuIhl999av&#10;PWw5KkVmL1U+BalmhiUmHHVknoIS332vh8Jp9hkbWM+FIQQ3yV6Ch9A1QTxYdVMfp1vC7P3ftXsD&#10;au3N9bG3Fht3bM3hhMZuTau6du5Gly2B3DgMzRpX4rMYfJ0TPDPT1EMiSxSxsVZSCD7huWKWCVoZ&#10;lKOhIZSKEEYII8iD010o/bfXuve/de697917r3v3Xuve/de697917r3v3Xuve/de697917r3v3Xu&#10;qX/5sX87D46fyt8DQbZy+Pm7i+SW7MScvszozbuZp8TJQ4eV3p6bd3ZO5GiqhhcVJJHJHSgUs9XW&#10;OjLT05ijnqacXcr8n3/MrmRD4Nuho0hFan+FBjU3rkAeZrQGyqW60te4P+FRH82bsbP1eS2H2X1j&#10;0HhJJ5DRba636b2DuOnpqTURBFUZXuSj3RVyyhLCSVJYgzXZI4wQol609t+V7eMLPG859XkYfyjK&#10;DpzQvS++P3/Cq3+Zn1fmqKTuaTqP5NbY80Yy+O3bsDCda7nmpAwMi4LcvUkGJoqSdrWEtXhK2MAn&#10;9gmxDF97Z8u3KH6TXbN5FWLj8w+okfYw+3rxRetyT+Wb/O1+Hv8AMzpYtq7Fylb1P8gqPGvkM50B&#10;2LWUEe5amGkpzPksn15nqYpSbkoIAsjSSUqRVkMamaroKWNkZom5i5O3bl0+LMPFgJoJUrT5BhxQ&#10;n51B4Bj02VI6uI9hPqv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X3+Pfuvde9+691737r3Xvfuvde9+691737r3Xvfuvde9+691737r3Xvfuvde9+691rZ/z&#10;3/5Vp+Q2z8l8wOg9uebvTr3Bhu0NqYelvW9t9f4SksmXoqWAXqM/g6ZLRKAZayhU0ymSamooHmj2&#10;q58/c9yvLu7PS1mb9JycRSMeBPlG54+Sv3YDMRLPtxzodrmGw7m/+LSn9NjwidvInyRz+StnALHr&#10;Rwb6/wC395SDh1Pc/WF/bg6K5Otsn+QD/NWXbtZt/wCBfyE3GFweTqzRfG3e+aqrLiMtWzGQ9OZa&#10;uqDb7arldn248jDxzs2OUsk1DFDj/wC7nIPjK/Nmzp3qK3KKOIH+jAeoH9p6jv8AJyYb595Y16t8&#10;sF7h/bKPMf78A9R+P5d3kxO4x7xv6iPr3v3Xuve/de697917pM712dtvsTZ27NgbxxdPnNo7421n&#10;No7ow1WCabLbe3JjJcPmcbUAc6J6aaSNrG9jx7ftbmeyuY7y2bRJEyurDiGUhlP5EA9ORSPDKs0R&#10;oyEEH0INQf29fLM+ZHxq3N8Qfk13D8d90ipmqOud3VuPwmWqYhE25Nm16rl9k7oRVAX/AHIYqopK&#10;p1S4jd3iJ1Ifee3LW+Qcx7FbbzBQCZAWA/C4w6/7VwR8wAfPqedtvk3GxjvI/wAYyPRuDD8jUdFl&#10;9nvS7r3v3Xuji/AD5NVfw/8AmD0T38k9RFg9nb1o6XfUFMJJHruudzRvtnf1ItMlxLIMVV1U1MjA&#10;gVCQuBqRSA1zfsS8yct3e0EDXKhMdfKRe6M18u8AH5Ejot3exG5bbLZ+bL2/6YZX+YFflXr6kdBX&#10;0OVoaLKYyrpshjclSU1fj6+jmjqKStoayFaikq6WoiJWSOSNldHUkMpBBsfeBjo0bmNwQykgg4II&#10;4gj1HUDkFSVbBHUv3XrXXvfuvde9+691737r3Xvfuvde9+691737r3Xvfuvde9+691737r3Xvfuv&#10;de9+691737r3Xvfuvde9+691737r3Xvfuvde9+691737r3Xvfuvde9+691737r3Xvfuvde9+6917&#10;37r3Xvfuvde9+691737r3Xvfuvde9+691737r3Xvfuvde9+691737r3Xvfuvde9+691rqf8ACnP5&#10;ey/Gv+W3uLrHbmWOP3/8tNz0nS2PWmm8eQh67jpzuTtrIohIDU0+Ogh2/Vjk6csth/aUfe3O1DcO&#10;YVuZBVLUeIfTXwQfaCdQ/wBJ1dBU9fMe95F9Pde9+691737r3UikpKvIVdLQUFLUV1dXVEFJRUVJ&#10;BJU1dXV1MghpqWlpoQzySSOwREQEsSAASfeiQoLMaAde6+tR/Jl/l84v+XR8HOt+qcljKaDubfNN&#10;Tdo/IHLKsUlXU9m7nx0MlRtj7xL66XbtItPhKUI3jdqeaqVVeqlvi9zdvrb/ALzJdKf0U7Ih/QB4&#10;/a5qx+0DyHTDGpr1a57DHVeve/de697917r3v3Xuve/de697917r3v3Xuve/de697917r3v3Xuve&#10;/de697917r3v3XusU8ENTDLTVMMVRTzxvDPBPGksM0Ui6JIpYpAVZWBIZSLEcH3sEg1HXuuUcccM&#10;aQwxpFFEixxRRqqRxxoNKIiLYAACwAFh71xyevdc/fuvde9+691737r3Xvfuvde9+690z7g3DgNp&#10;YLMbo3Vm8RtrbO3cZW5rP7hz+So8Pg8Hh8bTtWZHLZfLZF44Kamp4keWaeaRURFLMwAJ93jjeVxH&#10;ECzMQAAKkk8AAMkn0691pefzSP8AhVLjNsVe4ulP5atFjdy5alapxWZ+U+8MOK3bVDVRkxVB6e2J&#10;mI9GTKNxHm85F9oxVvBjqyB4qv3LvLXto0gW85hJUHIhU0P/ADcYcP8ASrn1YGo6cVPM9aUHcnd/&#10;cHyG37mO0e8uy96dr9hZ6Qvk92763BkNw5iWMOzw0VPPkHcU9JDqK01HTqkEKWSGNEAUTBaWdpYQ&#10;C2so1ijXgqgAfbjifUnJ8+neHQW+1PXuve/de697917r3v3Xuve/de697917r3v3Xuve/de6VGyt&#10;8b0623Thd89d7u3NsPeu262PJbe3ds7O5TbO5sFkIriOtxGdw0sNVTSgEgSQyq1iRex9tzQw3ERh&#10;uEDo2CrAEEehBwevdbg/8r//AIVSb+2PWbe6d/mQ0lT2Lsh3pcXjvkxtPDQp2HtWDinhn7N2dhYk&#10;hz9HGNJmyOLhiySIrvJT5SeS4ijmT20gmDXfL58N+JhY9rf6Rj8J+RqvzUdNlPTreh6x7Q667p2F&#10;tftLqXeu2uxeut6YuHM7V3ltHLUmawGbx0xKCajr6JmQsjq8U0TWkilV4pVSRGUQxc21xZztbXSG&#10;ORDRlYUIP2f6qjI6a4dLz2x17r3v3Xuve/de697917qi7/hSb/25m+W//Ud8e/8A4JrZ3sae3v8A&#10;yttr9kv/AFZk6snxdfLE95K9P9e9+691PxWVymCymNzmEyNdh81hq+jyuIy+Lq56DJ4vKY6oWroM&#10;jjq6lZJYZ4JUSWGWNgyOoZSCAfdWVXUo4BBFCDkEHiCPQ9e6+td/Jl+ctV/ME/l/dO937mrIKvtT&#10;BJX9T91mBYk8vaGwEhpMlmpIYbJG+ax8+Nz7QoqrF994lAVB7xd5u2UbFvstnGKRNR4/9I3Af7U1&#10;X56ek7Chp0Z35o/Nf4+/Afo3cPfvyL3hFtramJvQYLCUQgrd49gbqmp3nxmydh4GSSNq7JVXjYhd&#10;aQwRLJU1U1PSwzTxl20bPf75erY7empjkn8Kr5sx8gP2k4AJIHXgCcDr5ln80r+dH8pP5m+7q/E7&#10;iytZ1X8a8ZlDU7H+PO1ctUHAKlLNrx+e7IykKwPuLMgKrieqjWlpWv8AY0tOWleXInlrlDbeXIg0&#10;Y8W4I7pWGfmEGdC/Zk/iJxR5VC9U8exZ1br3v3Xuve/de697917r3v3Xuve/de697917q47+VT/O&#10;i+TH8sbeuPxGIyWQ7T+MeYy4qd//AB93DlJf4SiVkwOR3N1nkagS/wAAzYBZ2kgQ0lYbLXU8zLDN&#10;AE+ZuUNu5jhLuBFcgdsoGfkHH4l+3I/CRkGrKG6+nl8UflZ0h80+jdmfIX4+7vp939eb0pC0TkR0&#10;2c23m6VVGZ2fu/Dh3egy2PkYRVdJIx+qyxPLTywzSY5bntl5s969hfJokT9hHkynzU+R/I0II6ZI&#10;IND0Yz2X9a697917rT+/nS/8KS8T8f8AJ7s+LHwAyuC3f3RjJa3AdkfIRoaDcWyerMlGGpq7bvXN&#10;HN5aPN7gppLrVV1QkuOoJFMPiranzLRStyh7fNfKm574CkJykWQzj1fzVT5AUZuNQKVcVK5PWhHv&#10;/sHffa28tw9idm7x3N2BvzdmRly25947xzeR3FuXPZKewkrcrmcrJLPPJYKoMjmygKLKABN0EEFr&#10;CtvbII0QUCqAAB8gMDp3pIe3evde9+691737r3Xvfuvde9+691737r3XvfuvdXk/yl/55nyP/lqb&#10;nw2x89XZvuj4k1+SRd09KZnKNUV+zqWrn1125OmMrkmIxNdGzPUSYsuuOr2MizxwVEiV8AM5o5M2&#10;/mGMzIBDdAdsgGG9BIB8Q8q/EvlUdpqyhuvpo/G/5H9N/LXpnZHfvQm9MdvvrLf+MGQwmZoS0VRT&#10;TxOYMngs7jZrTUOSoJ1elr6GoVZYZUZGH0Jx23Db7va7t7G+QpIhoQf5EHzBGQRgjpkgg0PQ5e0X&#10;Wuve/de697917oo/8wD/ALIO+bP/AIqP8kf/AHzeZ9mmx/8AJbs/+a8X/VxetjiOvjV+8telHXvf&#10;uvde9+6919Lb/hMN8+M/8tPhHl+j+ys7Pnu1Ph/l8BsFMpX1DVOVzfTW5MfPUdTV2Rnls0k1AKDK&#10;YG4BP21BSPI7SysTjz7j7HHte8i8t10xXYLUHASA94H21VvtY+Q6ZcUPWysTbk8Ackn3HnVOtO3+&#10;cp/wpdw3SOS3X8Y/5eeUwG9O1sbLW4HsD5IyQ0O49ideZCLVTVmE6soZvLR57M08lxPlalJcZSsv&#10;jiir5WdqSWOUvbt7xV3HfgUiOViyGYer+aqfJRRj5lRxcVPM9aHPYnZHYHbu9Nwdj9p713T2Jv7d&#10;dfJlNy7y3pnMluTcucr5QFapyWYy0ks8rBQEQM9lUKigKoAmu3t4LWFbe2RY0UUCqAAB8gOnekX7&#10;e691737r3Xvfuvde9+691737r3Xvfuvde9+690P/AMbPlR8hfiB2Xje3fjb2vu3qXfmNMcb5TbNe&#10;Foc1QJKJ2wu6tv1iy4/L492AaTH5Olnp2IDGMsqkIdw2yw3W3NruESyofIjIPqp4qfmCD1ogHj19&#10;Bj+T9/wo06k+cFZtr4+fKmn230T8p8g1LiNs5emqJKDqPu3JuoigpdsVeTlkfCZ6oe6pg66okiqZ&#10;CooKqWaZaGKCua+QLrZg19tlZ7YZI4vGPnT4lH8QFR+IACpaZKZHWzr7jnqnXvfuvde9+691737r&#10;3Xvfuvde9+690wbq3XtjYu2s9vPeu4sJtHaG1sTX57cu6Ny5Siwm39v4TF07VmSy+Zy+SeOnpqaC&#10;JGkmmmkVEUEsQB7vFFJNIsMKl3YgAAVJJ4AAZJPXutIX+aZ/wqjystfuPpP+WjTwUWPppKvEZr5V&#10;7uwkdXWZF1LQzSdM7EzsRighBA8ebz9NI8gL+HHQ6Yat5k5a9tF0recxZJyIVPD/AJqMP+OqftY5&#10;HTqp5t1pj9l9o9k9zb0zfY/be/d39mb+3JUtV57eW+tw5XdG5MrOT6WrcxmZZp3VB6Y0L6UUBUCq&#10;ABLlvbW9pCtvaosaLwVQFA/IdOdIT2917r3v3Xuve/de697917r3v3Xuve/de697917r3v3Xuve/&#10;de6tj/lvfzlfmR/LV3Hj6TrXd8/YfRcuQFRun47dg5Gur+vslBPNryNVtGYmSo21lJAWda/FaY5J&#10;dDVtLXRoISGOYOUtp5hjJuE8OanbKoAYemrycfJvyI49VKg9fSf/AJdX8zD40fzMOn17M6J3BJQ7&#10;mwSUVL2h1BuWajg7D6wzlXGTHTZrH07stTj6lkkOMzFJqpqpVdQY6mKppoMe9/5d3Hl27+nvVqrV&#10;0SD4XHyPkR5qcj7CCWSCOPVhXsh611737r3Xvfuvde9+691737r3XyYf57//AG9z+cX/AIlXG/8A&#10;vA4f3lByV/yq1l/pD/x5un1+EdVI+xT1br3v3XutpT/hLN8+M90L8yZfh5uvOTnpz5XQ18eBxlZU&#10;N/Ddsd67ZwsmT21nKFJCVhbOY+kqMFVrEoapnOL1tpplHuNfcrY0vtp/e0S/rWtKnzMZNCD/AKUn&#10;UPQavXqjior19Hj3AHTPWsD/ADov+FD+wfg1Ubj+NnxQ/u52x8sYYp8buzclW0eX616Cq3Bjlp89&#10;HTOFzG5or3TCo4go3s2RcvGcfPI/KHIU+8hdw3SsVrxUcHl+z+FP6XE/h/iF1SuT188vvDvjuT5K&#10;dkbg7e757I3Z2r2TuioM+Y3ZvDKTZPISRh2enx1DG1oaKhpwxSkx9FFFTU8do4IY4wFE8WVjabdb&#10;raWMaxRrwVRQfafUnzJqT5np7hw6CX2q691737r3Xvfuvde9+691737r3Xvfuvde9+691Yp/Ly/m&#10;hfK7+Wt2TDvHobek1XsfLZGmqOxekt01FZkOruxqOPTFN/FMIrj7LJLEoSlzWPMVZDYIZJKdpaeU&#10;g37lvbOYbfwb5KOB2SLh0+w+Y9VNQfkaEaKg8evp0fy3P5l3x6/ma9Hw9r9L5F8NurA/YYztrp/O&#10;1lNJvXqzdFXA0iUOTSEIKzG1ZjmfEZqnjEFZGjgrBVQ1VJT458w8u3/Lt59LeCqtUpIPhcfL0I/E&#10;pyPmCCWCpXj1Yh7Ietde9+691pz/APCwHqXt/cHx9+LXce39wZip6U657I3XtbsfZNK0gxNJvLfu&#10;Gp5OvewMlBT2EnhixuWw61FSGFO9bHHAUatmEkse1N1aR39zaSKPGkRSjeelSdSj9qtQcaZ4DpyP&#10;j1oF+5x6d697917r3v3Xut23/hKL/Mry6bg3F/LY7Z3FLW4fIY/P9kfF+pylU0kmJyWNWTN9m9U4&#10;8yliaeppvPuXHQIFSF6fLMSxqIlWHfc7l5PDXmG1WhBCTU8wcI5+YNEJ86r6dNuvmOt5/wBwx011&#10;737r3Xvfuvde9+691737r3Xvfuvde9+691737r3XvfuvdFP+cnyy2V8HPih3Z8o99pHV4rqrZ9Vl&#10;MTgnqBSy7t3nkp48HsTZ1NNyUfKZepoqJpVVvEkjzMpSNvZpsu1zbzukO2wYMrUJ/hUZZv8AaqCf&#10;nw62BU06+QF373t2d8m+5uxu/O5dyVO7Oy+0tz5DdW6szUtII2q61glNjcZTOzCmoKGnSGhx1HGf&#10;HTUsUMEYEcagZV2NlbbdaR2NoumOIBVH+U+pJyT5kknp8CmOgg9qut9e9+690f8A/lXdL9ld/wD8&#10;w/4i9ZdTbgz+z935Dujae4W3pteqmos7sza+xqo733zuvG1cP6JqHDY+vnhVyEkkVYm4kIJHzLd2&#10;9jsN1cXSh0EbDSeDFu1VP2sQP59aY0FevsG+8Uuk/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f/0N/j37r3Xvfuvde9+691737r3Xvfuvde9+691737r3Xvfuvd&#10;e9+691737r3Xvfuvde9+691pOfz4P5TR6Zz+b+aXxz2yU6i3VlDWd2bFwlIft+sd2Zeqsd74ejpx&#10;aLA5aoktVwqAlDWuNFqWqjjpMm/an3A/eUK8s7y/+MRikLsf7VAPgJ85EHA/jUZ7lJaePb/nP6+F&#10;di3R/wBdBSJyf7RR+AnzdRwP4l+YJbWBf3Oo6kiTr0c81NNDU000tPUU8sc9PUQSPFNBNE4kimhl&#10;jIZWVgGVlIIIuPdqBhpYVB6K5QCKHrfP/khfzZ6X5e7Hofjb31uKFPk/17hLYTOZOdI5e8Nk4inA&#10;/jkMshHl3DjoVAzNP+upiX+Ix6x96KbE73S9vW5cujve0p/iEzdyj/QHP4flGx+A8FPYaduqDOcO&#10;WTtcxv7Jf8XkOQP9DY+X+lP4fQ9vpXYS9w90Buve/de697917r3v3XutVr/hS38JX3p1vsf5ubGx&#10;Bm3B1WtF1x3IKOHVLV9c5vKM2zN0VQS1xiMvVSUMz2Z2jyMRYiKl4n32P5oFrey8rXbUS4rJDXyk&#10;Ud6D/ToAw8qofNuh9yRunhTvtcpxJ3J/pgO4fmBX/a/PrSx95O9Sb1737r3XvfuvdfQ4/kG/L1fk&#10;38F9s7G3BlBW9l/GWoo+oNzRzTeSuq9m0tGZ+qc/JGSWET4pDiA7sWkmxtQ5tqHvDf3c5c/cXNb3&#10;UK0gvqzL6Byf1V+3X3/IOB1DvN23fQ7q0qCiT94/034x+3P2MOru/cW9Bbr3v3Xuve/de697917r&#10;3v3Xuve/de697917r3v3Xuve/de697917r3v3Xuve/de697917r3v3Xuve/de697917r3v3Xuve/&#10;de697917r3v3Xuve/de697917r3v3Xuve/de697917r3v3Xuve/de697917r3v3Xuve/de697917&#10;r3v3Xuve/de697917r3v3Xuve/de6+cb/wAKzfkjN2d8/th/H2grvNt74xdPYiGuoBLrFJ2L3E0W&#10;+9x1BUGy+XAptRdJGr0Ek2IAn/2v28W2xvfsO65kND/Qj7R/xrX09GMV61ZfcldX697917r3v3Xu&#10;r6P+E4vw3pvlr/Mu63zW58UmT62+MmNqfkNvCKqh10NdnNp5Cnx/V+GkdgY2kbcdXj8i1PICJqah&#10;qkI06iAT7gbsdr5dkSM0kuT4S+tGBLn/AHgEV8iw6q5ovX1JPeNnTHXvfuvde9+691737r3Xvfuv&#10;de9+691737r3Xvfuvde9+691737r3Xvfuvde9+691737r3Xvfuvde9+691737r3Xvfuvde9+6917&#10;37r3XvfuvdBv2/291p0H1lvXuPuLeOG2B1n15gqvce8N3Z+oNPjcRiqMAFiIw0s080jJBS0lPG89&#10;RO8cEEck0iIyi0tLi+uUtLRDJJIaKo4k/wCrJJwBk469x4dfMy/nLfzz+4f5k27ct1Z1nU5/qn4a&#10;bfy5/u514lQaDcXa02OqNdBvTuCWhkZZmLqtRQYFJXo6I+Nn+5q4xVDInlLku05eiFzcAS3bDL8Q&#10;leKx1/YW4n5DHTyqB9vVBHscdX697917r3v3Xuve/de697917r3v3Xuve/de697917r3v3Xuve/d&#10;e697917r3v3Xuref5UH84T5B/wArzs2F9v1df2L8cd15emn7X6FyuSlXEZGNykFXu7YM1QWjw+44&#10;YVASqjXw1aokFdHKiQPThXmflSw5ktv1AI7hR2SgZH9Fv4k+XEcVpmtWUN19Q74s/KXpP5mdH7K+&#10;Qnx+3hS7y653vRGakqVVabL4HLU1kzG0914gs0lBlcfMTBWUkpOlrPG0kMkUr437ntt5tF49hfJo&#10;kT9hHkynzU8Qf8tR0yRQ0PRhfaDrXXvfuvde9+691Rd/wpN/7czfLf8A6jvj3/8ABNbO9jT29/5W&#10;21+yX/qzJ1ZPi6+WJ7yV6f697917r3v3Xutyf/hLn84+tPip8fP5k1d33u9NrdR9Q47qXvsTPaad&#10;63KxZjYe4sbhcezKarJ5WoptsY3HUsZDT1DxxXBZT7iX3J2a43O+28WKapZS8X7NLAk+QUFyT5Cp&#10;6bcVpTrX4/mefzLO6v5m/wAict292RVVeA6/wMuQw3SnUFPkJanbvV+yZahWjp40GmOpzGQEcVRn&#10;MsYw9VMFRBFSU9JTQDrlzl2z5csBa241SNQySUy7f5FHBV8h6kkmygKOq3/Yg6t1737r3Xvfuvde&#10;9+691737r3Xvfuvde9+691737r3XvfuvdXefyM/5rO4v5avyfx1DvPMZCr+KndeUxG2e8tsmSeoo&#10;9ryyzChwfcmDol1FK7BmQmvWFC1ZjjPAUknSjeAG858sx8w7aWhAF1CCYz/F5mM/JvL0ah4VrVlq&#10;OvqiY7I4/MY+gy2JrqPJ4rKUdLkcZksfUw1lBkMfWwLU0ddQ1lOzRywyxsskUkbFWUhlJBB940sr&#10;IxRhQjBB4gjy6Y602P8AhR3/ADwcj1QN0fy+PiHu96DsfIUEmK+S/bW3awpWbCxOUpAZeoNmZSla&#10;8WarKeQHP18LBqCBxRRMK2WpNDLXt/yat1p33dUrGDWFD+Ij/RGH8IPwj8RycAanEXzPWhN7m7p3&#10;r3v3Xuve/de697917r3v3Xuve/de697917r3v3Xuve/de697917q+z+Qn/Nlzf8ALm+SlDsPsncF&#10;U3xF74zuMwnbOKrJ5Jcb1xuWqKYvA914inN/C9B+1T54Qi9TjNRZJqiioRGCOd+V03/bjPbr/jUA&#10;JQ+bjiYz9vFfRvQFuqMtR19RqnqIKuCCqpZ4amlqYY6imqaeRJoKiCZBJDPBNGSro6kMrKSCCCDb&#10;3jcQQaHBHTPWb3rr3XvfuvdFH/mAf9kHfNn/AMVH+SP/AL5vM+zTY/8Akt2f/NeL/q4vWxxHXxq/&#10;eWvSjr3v3Xuve/de62jf+Elna1bs7+Y7v3rV6pxhe4vjbvaheg8hSKbcux9z4bd2Fryn0d4KGLMR&#10;KLcCdzfg3jb3RtRNy+lxTMUqmvyYMpH5nT+zqknDqwL/AIUZfz0MnicjvX+Xl8Od4PQVNKldtf5R&#10;9x7ardNZDPKhpst0dsjL0jXheNS8G6q6BtasWxaMjJXqSPkDktWVN+3ZK1oYYz/KRh/xwf7b+Hqq&#10;L5nrRw9zL071737r3Xvfuvde9+691737r3Xvfuvde9+691737r3Xvfuvde9+691yR3idJYneOSN1&#10;eORGKOjodSOjryCDyCPp79xwevdb6/8Awnt/n25Htyr2h8Dvm1vFq3s6SOl2/wDHnvXc1cpquxvD&#10;GIMd1T2Nlaogy7g0qI8JlpnL5SwpKlmyXgkyMI898kLah972dKR8ZYwPg9XQfw/xL+HiO2ulp18x&#10;1uZ+4k6b697917r3v3Xuve/de6bsxmMTt7E5TP57J0GFweDx1dmM1mcrWU+PxeJxOMpmrcjk8lX1&#10;bJFBTwQo8s00rBERSzEAE+7IjSMEQEsxoAMkk8AB5k9e6+Zd/PT/AJ3e9f5hfY2a6H6Lz2W2v8Kt&#10;g556fE0NI9Vi6/vzPYaqtF2JveA6Jf4UsyeXb2FnUCJAlbVx/etHFRZE8l8nQ7Dbi9vVDXjjPmIg&#10;fwr/AEv4mH2DGS8q0yePWur7H3V+ve/de697917r3v3Xuve/de697917r3v3Xuve/de697917r3v&#10;3Xuve/de697917o0Pw6+YXeXwX772b8iPj/umXbu9NqVIir8dO1RNtnfG1qmeOTObF3viYZIxXYn&#10;IJGqzwlleN1jqaeSGqggnjLd22my3qxewvl1I3A+at5Mp8mHl+w1BI60QCKHr6x38vX529SfzFfj&#10;Bsf5I9TSihTMo+C7A2NVVkVXm+suycTTxNufZGakiCazA0sdRQ1RjjFXRTU1UscYm0LjDv2y3Wwb&#10;k+33WaZVvJ0PBh/gI8iCPLpgihp0d32Tda697917r3v3Xuve/de6+TD/AD3/APt7n84v/Eq43/3g&#10;cP7yg5K/5Vay/wBIf+PN0+vwjqpH2Kerde9+690Mnx07WyHRPyB6O7sxU8lPkeoe3uuOzKOaLVrW&#10;fY28KPcqrpTlg322lk+jAlTcG3tJf2q3tjNZtwlR0/3pSP8AL1o5FOvoKf8AChn+dk/wr2XJ8SPi&#10;9uiFflT2dtuOt3hvfDVcctT0B13nqbVRZCjmiuIt0ZuncviVv5KGkP8AEiEebHPJBfIfJ/73m/em&#10;5L/i0Z7VP+iuPL/SKfi/iPb5N00i1yevnH1lZV5Crqq+vqqmur66pnrK2trJ5amrrKuplM1TVVVT&#10;MWeSSR2Z3d2LMxJJJPufgAoCqKAdPdR/e+vde9+691737r3Xvfuvde9+691737r3Xvfuvde9+691&#10;737r3R0PgN86O6P5ePyR2Z8i+l8k5rMNOmL3xsqqrJ6fbfZ/X9bVRy7i2HueOIODBVJGslNUeN3p&#10;KqOCrhHlgT2Ub5stnv23vt94MHKt5o3kw+Y8x5ioOD1oiop19bb4o/J3qv5k/Hvq/wCSfTGXOW2B&#10;2ltyDN45J/EuVwWTilag3FtLcFPCzrDksTXxVOOroldlE0LmN3jKO2Lm57bc7TfybfeCkkRofQji&#10;GHyYUI+R9emCKGnRhvaDrXRWfm38Xdq/NL4n97/GDeH20WN7e6/y+3sZlKqHzx7b3fThcxsPdqRA&#10;Es+IzdNQZJFA9Rh0/QkezPZ9yl2jdINyi4xMCR6rwZf9spI/PrYNDXr442/tjbp6w31vTrXfOIqd&#10;v71693XuLZG78FWALV4Xc+1cvNgs9iqkDjyU9VBLE9uLqbe8sYJormFLiE6kkUMp9QwqD+YPSjpJ&#10;e3evde9+690Nfxu723j8Ye/unfkN1/M0W7+m+xNq9g4aLzyU8GSk25lo6+rwVfJFcmkyNOstDWR2&#10;IeCaRGBDEFHuFlDuVjLYT/BMjKflUUqPmDkfMdaIqKdfZa6d7V2f3p1N1p3R19XjKbG7Y2HtTsTa&#10;Vf6A9Rt/eODgz+KNQiFgkqwzqs0RN0kDI1ipHvEq7tpbK6ks5xR4mZGHzU0P+DpOcY6Ef2n69173&#10;7r3Xvfuvde9+691737r3Xvfuvde9+691737r3Wkl/wAK/vlo1HhPjN8I9u5UpNmanJfIztGggmMb&#10;nG401Ww+qKSpER9cM9S25qmSGTgSUtLKASFZZi9qtrq9zvMg4UiQ/M0Z/wBg0D8yOnIx59aMHuZ+&#10;neve/de697917rdm/wCEhHw8+/3D8i/nRufF6qbAUtP8dupquoh1xtmMolJvTtfK0nlHolpqQbfo&#10;YaiO90q62LUPWrQ97q7tpS32WM/F+q/2CqoPzOo0+QPTch8ut6b3C/TX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/R3+Pfuvde9+691737r3Xvfuvde9+69173&#10;7r3Xvfuvde9+691737r3Xvfuvde9+691737r3TVncFhdz4TL7a3Jicdntvbgxlfhc7g8vR0+RxOY&#10;w+UpWosli8nQVavFPTzwu8U0UilXRirAgke3IpZYJVnhYo6EMrA0IINQQRkEHII4dXjkkikWWIlW&#10;Uggg0IIyCD5EHr59v84/+VHnvgj2PL2j1XjclmPip2PmpRtivvUZCp6p3JWlqput9z1kmpzTkB3w&#10;dfOxaeBTBMz1MDyz5ee23P0XNdl9BfsFv4V7hw8VRjxFHr/Go4HIopAGQfJ/Nse/2v0t2Qt3EO4c&#10;PEUfjUev8QHA5GDQUgP7lIdCeTpS7E33vHrDee2Ow+vtx5XaO99mZrH7i2tubCVLUmUwuaxdQtTR&#10;V1HOv9pHUXVgVdbo6sjFS3d2ltfWr2d4gkilBVlYVDKRQg/6vs6LLqGK4haCZQyOKEHgQevoj/yl&#10;v5pezP5hnVP8G3NLidq/JrrvFUi9obGgdaWl3HRIUo4+y9j0sjFnxlXKVWsplLPj6lxBKTDLST1G&#10;G3uFyFc8nbh4sFZLGYnwn4lTx8Jz/EB8J4OoqMhgsFcx8vy7Lcao6tA57G9P6LfMeR/EM8agW9e4&#10;66DXXvfuvde9+690jOxev9pdr7B3n1jv3D0+4Nk9gbYzmz914WqB8GTwG4cdJi8pSMy+pC0UraJE&#10;IZGs6kMAQpsry42+7ivrRiksLK6MPJlNQf2jh59OwzSW8yzwmjIQQfQg1HXy8vnF8Tt4fCf5Odn/&#10;AB63eKmqj2lmXq9m7iqIRFHvLr3ME12zN1wFAIy1TRsiVaRFlgq46imLF4W954cq8w23NGxQbzbU&#10;HiLR1/gkXDp+R4V4qVbz6nbatwi3SxjvI/xDuH8LD4h+R4eoofPopnsQ9GHXvfuvdW+/ySfmivw6&#10;+bmzTufK/wAP6k7zWl6f7Maom8eOxZzuQjOyN5VWsiNBisv4BUVL/wCaoaiuI/V7jj3R5Y/rJytL&#10;4C1uLSs0XqdI70H+nStB5uE6DnNG2fvLa20CskXevzoO4fmPL1A6+jt7ws6hfr3v3Xuve/de6979&#10;17r3v3Xuve/de697917r3v3Xuve/de697917r3v3Xuve/de697917r3v3Xuve/de697917r3v3Xu&#10;ve/de697917r3v3Xuve/de697917r3v3Xuve/de697917r3v3Xuve/de697917r3v3Xuve/de697&#10;917r3v3Xuve/de697917r3v3Xuve/de6+Ot/My7qk+Q/8wX5j9wisavx27fkL2Ym26pnMhfZe3Ny&#10;TbU2Khc/6jDUNDHxwNNhxb3lhy7Z/QbFaWlKFIkr/piNTf8AGielCigHRHPZz1vr3v3Xuve/de6+&#10;h5/wkY+OcGw/hh3d8kcjQLDuD5AdyDa2Iq3iu8/X3TOJ/h+Olp535CyZ3L7gilROCaeMsSVASBvd&#10;PcDPu8O3qe2CPUf9NIan/jKr+3pmQ5p1toe4v6p1737r3Xvfuvde9+691737r3Xvfuvde9+69173&#10;7r3Xvfuvde9+691737r3Xvfuvde9+691737r3Xvfuvde9+691737r3Xvfuvde9+691gqammoqaor&#10;KyogpKOkglqaqqqZY4KampoIzLPUVE8pCoiKCzuxAABJNvewCTQZJ6918yn+f7/OQzH8wXuas6G6&#10;R3HVU/w36Z3HUQ7fagmlp4O8N+YwvQVnaeZRSPJjISZoNs0sg9NOz10gWer8NNkVyNykmxWgvrxa&#10;3cwzX/Q1OdA+fm59ccBUvKtMnj1roex91fr3v3Xuve/de6k0VFW5KtpMdjqSqyGQyFVT0VBQUVPL&#10;VVtbW1UogpaSkpYAzySyOypHGilmYgAEn3okKCzGgHE9e62Nvg3/AMJi/n58qqHD717liw/w86uy&#10;qU9VDWdrYyuy3beRx1QoZavFdNY+WmqaYjkNDuPI4mX6MkciEN7AG8+42x7YxhtK3co/gICA/OQ1&#10;B/2gcdULgdbNXQH/AAlQ/lndW0dFP2+/cnyWz6JG2Rbee/a3r7aU1UigM2L271P/AAivghJGrw1W&#10;bqz9QZCvHuOr73N5iuSRaeHbr5aVDN+ZfUD+SjqhdurKtqfyX/5VOzaWOjxHwO+OtZFGgRX3XsiD&#10;fdUQPzJXb4fIzuf9qaQn/H2HpebuZpjV72Uf6VtP8loOq6m9enDcf8nL+VlummlpMn8CfjLSxShw&#10;z7c6xwWz6kazdvFW7SShmT/ApILfi3usfNnMsRqt9Mftct/x6vXtTevVe/e3/CXH+Vb2zSVr9f7O&#10;7V+OecnWSSDJdV9oZ3OY1a1rsklVt7tz+8kBg1frp6NqX08RvEbEH1l7k8zWpHjulwvo6AH9qaM/&#10;M1/Pqwdutbr5s/8ACVL5qdB0OX3n8Xt3bb+Xex8ek9Y+2cZQL133XSUUYM7in2Xl6uqxuW8MY02x&#10;uZNZUOLQ467BBIGz+5mz3xEO5IbVz5k64/8AegAV/NaDzbq4cHj1rD7p2rujY24szs/eu289s/du&#10;3MhUYncO1904fIbf3FgcrRv46vGZnCZaOGppaiJgVkhniV1PBAPuR4pY5oxLCwdGFQykEEeoIwR9&#10;nV+mH3fr3Xvfuvde9+691c5/Jb/my74/lhfIilqM3WZfcPxb7VyeLxPfPXtO01YaGlDikou09nY+&#10;+lM5hkYs0aADIUgkopbOaWopQjzfyvDzHYEIAtzECYm9f6DH+Fv+MnI8wasuodfVL2ZvLavYu0Nr&#10;7/2Ln8XurZe9tv4fde0tzYSqjrsPuDbm4MfHlcLmcZWRXWWCpp5Y5onH1VgfeNE0MtvK0EylXQlW&#10;BwQQaEH5g9MdKX2317r3v3XuqLv+FJv/AG5m+W//AFHfHv8A+Ca2d7Gnt7/yttr9kv8A1Zk6snxd&#10;fLE95K9P9e9+691737r3TnTZvM0eKyeDpMtkqXC5ufHVOZxNPW1MONy1RhzK2JmyVFGwjnamM8xg&#10;aVWMZdytix91KIWDkAkVofMV40+2mevdNnu3Xuve/de6un+FH8gX+ZF828fiN37c6mp+lOqcwlPV&#10;UXaXyBq6/r/EZTHVA8sdftraqUtXuLJwyxeulq6bEGjlutqtQ2oBDeOeOX9nYxSS+NKPwRUYg+ha&#10;oQfMFqj06qWA62HeoP8AhHT1dR0NLUd+/NDf248lKkb12K6g6127sqhoZP8Ad1LS7g3pWZ+SqUf2&#10;Z3xlOT+YR+QHd+7FyWIsbNVHkZHLE/koWn2VP29U8T0HRjaz/hIL/L2el0UHyA+ZdNXaGH3FZu/p&#10;GupfJY6X+zh2JTvpB03Xz3Nj6hfgvHurv1e6C3p/pZP+th/wda8Q9Ev7t/4R0TJQ1dd8cfmpHPkk&#10;hk+x2t3b1g1JQ1U/1i+739sSvmkgT6K2jbcx/tD/AFPs3s/dgVC7hZ482jf/AJ9YZ/3sdbEnqOtZ&#10;f5y/yovnL/LyrRN8jem8hRbDqq5cfhu49k1S716kzVTK/jpYF3di1Bx1ROQ329Bm6ehrJQrMlOUG&#10;r3Iuzcz7Lvwpt8wLgVMbdrj/AGp4geZUsB69OBgeHVc3s/631737r3Xvfuvde9+691uMfDj/AIUO&#10;TfHP+Spufqqtz9PmPml0zm6X49fHajydq2pk613Thp8hsjtHKw1WpJqbZFJT5HExweJ4i9Lg6eoB&#10;WtkdYn3bkMbhzgt0FpZzDxZafxqaMg+chIavHLkfCOmylW+XWn3nM5mdz5vMbk3Hlsjntw7hymQz&#10;mezmYrajJZfNZnLVb1+Uy2UyNWzyz1NTPJJNPNK7O7szMSST7lZESNBHGAqqAABgADAAHkAOHTnT&#10;X7t17pQbU2lurfe48Ns7Y+2dwby3duOvhxe3trbVw2R3DuPO5OpOmnx2GwmIjmqaqeQ8JDBEzt+A&#10;fdJZYoIzLMwRFFSzEAAepJwB17rY3+JH/CWn+Yj8gqDGbo7mm2J8SdnZGOGoWm7KqqjdPaUlHPYp&#10;UQ9abRLpTOF1a6XN5fHVKGwaEXJEf7p7lbDYsY7TVdOP4O1P97bj9qqw+fVC4HDq7Prz/hHl8Usb&#10;QwR9r/Lf5Cb0yaoBU1fXm2+t+saGWT+00GP3JSbukjX+itUuf8fYPn919zZv8VtYkH9Iu5/aCn+D&#10;qviHy6Wm4f8AhIB8DqmllTafyO+XGFrStoKjcOZ6b3PSxtY3MtHjdo4h3H04E6f6/PDMfurvYP6t&#10;vAR8hIP8Lt/g694h6re+RP8Awj9762xj8jmfi/8AKjrztqWBZKml2X2vs/LdTZuaJASMfQbnwdXu&#10;KgqqlrWjeqgx8JJs7xgaiILD3WsZGCblbNF/SRg4+0ghCB9mo9bEg8+tXX5Q/D35M/C/sB+sfk90&#10;5vHqLdrJPPjItxUcM2D3LRU0ghnymzt24mSoxWZpEdgj1WLrZ4lf0MwcFRJO27tt27wfU7bMsqed&#10;OI+TKaMp+RAPVwQeHRbPZh1vr3v3Xuve/de697917r6bv/CZz53Vny4+AtH1LvfMvle2/iBkcT1L&#10;mZ6ucz5LL9W11BJWdNbgq2Yk/t0VNW7fBPqb+E+VyWlJOOnuJsg2vfDdQikV2C49A4P6g/aQ3+2p&#10;5dMuKGvWxf7APVOve/de6KP/ADAP+yDvmz/4qP8AJH/3zeZ9mmx/8luz/wCa8X/VxetjiOvjV+8t&#10;elHXvfuvde9+690ZT4pfKvtf4a9qVPdXSeTiwXZCdfdk7BwG43EjVO2P9JezavZNdubEqhAGQx8F&#10;bJVY2R7pHVJDK6SKhjYv3PbLXd7YWd4NUepGI9dDBgD8iRQ/Ko60RXj0XGpqaitqKisrKierq6ue&#10;WpqqqplknqKmonkMs9RUTyks7uxLO7Ekkkk39rwABQYA631h97690cr4ffy/Pl/88t2S7T+LnSO6&#10;+yBQVMVPuLdyxU+B662iZAsl91dgbgemxNHJ4iZo6R6o1Uyg/bwTMNPsp3bfdq2SLxdymWOvBeLt&#10;/pVFWP20oPMjrRIHHra7+Lv/AAj4WWjx+a+ZvyqqKermSCSv68+OGBpz9oWAkli/0qdjU0iyOL+N&#10;lTamkEFllcEe4x3L3WoSm0W2PJpT/wA+If8An/8ALpsyenV0PWf/AAmo/lB9eU0C5P477j7TycGi&#10;2b7M7i7TramQqLMZ8RtHK4bEvq+p1Y239LC49hC49w+arg9twIh6JGn+FlZv59V1t0Y+L+R5/KZh&#10;p2pk+C3SZjYAFpaHP1FRwCPTVz17Sj6/h/6f0HsvPOXNBNfrZP2j/N17U3r0XztL/hNp/KF7Mo6m&#10;Oh+OGX6sy1Qjou4ere2OzsPWU2oWV6bCbiymVwgZTyC2Ka/0a449r7b3C5qtyC1wJR6OiH+YCt/x&#10;rr2tuqKfl5/wkF3RhqHKbl+D/wAkYt4tTJNPR9U/IWgo8HnauKK8gpsd2tsynXHz1Ug/biirNvUM&#10;Gqxkq41YlBptXurG7CPebfR/TiNR+aMagfYzH5dXEnr1qR/JH4rfIj4g9i1nVHyV6i3j1DvqkV5o&#10;cVurHCOizVCknhOX2tuGhabG5igLgotfi6uop2YFRIWUgSlt+52G624utulWVD5qeB9GByp+TAH5&#10;dXBB4dF/9rut9e9+691737r3UmirazHVlJkMfV1NBkKCpgraGuop5aWsoqyllE9NV0lTAVeOWN1V&#10;45EYMrAEEEe9EBgVYVB4jr3X1AP+E/X815v5ivxpm697bzcNT8r/AI8Y/EYPsqapkiirez9mTg0W&#10;0+3qanFtc9R4zQ7gEQKx16LUEQx5CmhXHDnrlj9wbj49qv8Ais5JT+g3Fk+wcV/o4zpJ6ZdaHHWw&#10;H7A3VOve/de697917rVR/wCFWHzqzfQPxL2J8TevsxNit5fLbJZ1N+VtBUNFXUXR+xPtZNyYUvCV&#10;khG4clW0FCzatE9FBkqZ1ZJWtJntlsqX26Puk4qlqBprw8Rq0P8AtQCfkSp8uroKmvXzofc+9Pde&#10;9+691737r3UmioqzJVlJjsdSVNfkK+pgoqGhooJaqsrayqlEFLSUlLAGeSWR2VI40UszEAAk+9Eh&#10;QWY0A4nr3Wx58Gv+ExHz4+VNBh97d1fwj4ddYZRIqmGo7SxNfme38hQTKGSqxvTdDLST0v5DRbiy&#10;WKmHDJDIjBvcf717jbHtjGGzrdyD+AgRg/OQ1B/2gYfPqhcDh1sydB/8JTv5ZnWFHRzduP3R8k86&#10;scTZJt59gVmwNqS1SAeRsVgOplw9fTwsRfxVWbq2FyPIRwI7vvc3mK5JFr4duvlpXU35l9QP5KOq&#10;F26si2p/JW/lS7MpkpcR8EPj7WRRqiq269pNvypIS2kvWb4myMzHjks5J/JNz7D8vN/M8xq97KP9&#10;K2n/AI7TqupvXpRZj+T9/K3zlPJS1vwH+LUMcqCNmw/UW1dvVAUC146zAQU0qN/tSOD/AI+205r5&#10;lQ1F9N+bsf8ACT17U3r0Sruf/hNB/KS7bo6xcJ0hu/pDNVkboNx9N9qb0x9TTOR6JaXb2/KjcGCQ&#10;r/RcSAf7QPFji09xOabUjXMswHlIin+ahW/411vW3Wur84P+EmHyI6pxeY3z8Ke1sb8kNv0EU9a3&#10;VW+KPHdfdvxUsQLfa7fzInbAZ2ZVBdvLJiZG4jgp5pLBh7s3uhYXTCHeIjbsca1q0f5j4l/418yO&#10;riQefWpzvbZG8utd27g2F2HtTcWxt77TydRhdz7Q3bhsht7cu38tSNoqcbmcLlY4qimmQ/qjljVh&#10;wbWI9yhDNDcRLPAwdGFQykEEeoIwenOkv7c691737r3XvfuvdbAf/CdT+YvXfCH5xbc623nnno/j&#10;58q8jgeq+wqWtqfHids74q6xqPqvse0hEcJo8jUnF5Cd3WNMfXVM8uo00OgDc/bAu87M1xCtZ7UF&#10;19StO9PzAqBx1KAOJ6o4qOvqE+8b+meve/de697917r3v3Xuvkw/z3/+3ufzi/8AEq43/wB4HD+8&#10;oOSv+VWsv9If+PN0+vwjqpH2Kerde9+691737r3S27J7I313BvzdXZ3Zu6MrvTfu98xVZ7dG583U&#10;fcZHLZOrI1yysAqJGihYoIIlWKGJUiiRIkRAzb28FpAttbKERBRQOAH+rieJOT17pE+3uvdLbrrr&#10;XsTt7eGG696p2JvDsrfm4qj7TA7N2JtzL7s3RmKi2posdg8FDPUzFVBZ9EZCqCzWAJ9s3Fxb2sRn&#10;unWNF4sxCgfaTQde4dbF3xd/4StfzGO76LHbh7mrusPirtqtSCc0G/s3LvXsk0lQA8c8Ox9g/dUk&#10;ThOZKbJ5uiqENkeJW1BQDuXuZsFmTHaB7lh5qNKf701D+YUj59ULgdXHdd/8I7PjljaWBe2fmR3Z&#10;vOtAH3UvXewdi9Z0rtbkQU+5Zd2uo+ti0rf63sJXHuxuDH/FbSNB/TZn/wAGjqviH06F2v8A+Egv&#10;8viSl0Yv5A/MmjrdDD7iv3b0lkqXyEnS32dPsWlfSBa6+e5/qL8JV91d9r3QQEfJZB/PxD/g614h&#10;6In37/wju3VRY+uyfxf+Y2E3BkUjkag2Z3p19WbXglZAWRJuxNiVOU9T8KB/dpQDyXsbKdWPuxEW&#10;C7laFR5tG1f+MMB/x/qwk9R1q9/M7+XJ8yfgFuWDAfKDpTcexcdk6ySj21v6i+33L1ju6VFaZY9u&#10;b+wLT46WoMS+ZsfNNFWxIQZ6aL6e5I2jmDad8j8TbZg5HFeDr9qmhp88g+RPVwQeHRIPZz1vr3v3&#10;Xuve/de697917rbt/wCEov8AMFreqvkHuz4Fb/zjjrr5CxZLe3UMddOftdvd3bWw33WaxFGZCqRR&#10;7kwNJL5NTHVV42ihhTyVTlos9ztiF1YLvcC/qQUV6ecbHB/2jH9jEnh024rnr6D/ALgnprr3v3Xu&#10;vm+/8KpfhH/oB+bmB+UW0sR9p138u9vy5fNyUkGiixvdewqelwm+IGWEaIv4pj5MRmAzkNUVUuRc&#10;A+Nz7yB9tN4+u2ZttlNZLU0HqY2qV/3k6l+QC9PIainWrr7kjq/Xvfuvde9+6919G3/hKN8yf9Nf&#10;wk3h8WtzZX7ne3xM3i0W3oamfXV1XTvaVXV7l2wyNMfJL/D8zHnqJgt1p6c0EXpVo19wD7nbT9Hv&#10;CblGOy6XP/NRKA/tXSfmdR6ZcUNetp/3GnVOve/de697917r3v3Xuve/de697917r3v3Xuve/de6&#10;+Q7/ADffln/s6f8AMU+Tfd+OyX8T2S+/Krr/AKumjl8tE3WfWUa7I2lkMcoJCR5SKibMyICf3qyU&#10;3595Ucq7X+59gtrNhR9Op/8ATv3MD9ldP2AdPqKCnVavsQ9W697917rNT09RWVEFJSQTVVVVTRU9&#10;NTU8Tz1FRUTuIoYIIYgWd3YhVVQSSQAL+9EgCpwB17r7A38rb4i0/wAG/gX8cPjpNRQ0m7Nr7Do8&#10;92c8QRnqe1t8yvvDsPyVSczpTZOtnoKWVjf7WngQAKiqMVOZd1O873cbgDVWaif6Re1P2gAn5k9J&#10;yamvVgHsi61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//S&#10;3+Pfuvde9+691737r3Xvfuvde9+691737r3Xvfuvde9+691737r3Xvfuvde9+691737r3XvfuvdI&#10;DtPq3YHdnXm7uqO09r4zefX++sLVYDdG28vEZaPI4+qAN1dCskM8MipPS1UDpNBMkc0LpLGjqrsL&#10;+72y8j3CwkMU0TBlYcQR/hB4EGoIJBBBI6UWt1cWVwl3asUkjNVI8j/lHkQcEYOOvnV/zT/5YfYf&#10;8u/ti1MMpu/48b8yVY/UvZksAeSOwark2DvaSmRYoM5RRAlWCpFXwKaqnVStTTUuZXIPPNnzjt/d&#10;SO8hA8WL+XiJXJRj9pQ9rfhZp95c5lt+YLSpolwgGtP+fl9VP7VOD5E1S/n/AGH/ABPuQejmTh0K&#10;fSPdvZ3xz7S2d3N07uvIbM7C2NlI8rgs3QMCLgGKsxuSpJLxVdDVws9NW0c6tFPC7xSKysR7Q7pt&#10;dhvVhLtm5RiWGUUZT/Ig8QwOVYZBAI6Kry1gvbdrW5XUjihH+UehHEHyPX0Yf5Y/8zLqz+Yp1HHl&#10;sc2O2h3psygoou3up/uyZ8VWPamXdu0xUsZavAV0vME12kpZG+1qWMgjlnwx565Hv+TNx8N6yWkp&#10;Pgy04jjoemBIo4jgw7lxUCE992K42W50tVom+B/X5H0Yfz4j5Wc+wL0Rde9+691737r3VAP8/r+X&#10;u/yq+OSd/wDW2DNd3n8bsVlMwaWgpzJk989Q+rJbw2skcQ1z1OLYNmsXHdm9NbTwxtNWr7l72h5x&#10;HL+9fue9elpekCp4RzcEf5Bvgb/aMTRehfyjvH7vvfo5zSKcgZ4K/AH7D8J/InA60CveXnUude9+&#10;691737r3X0bP5JfzmT5o/DjblHuvMff92dDJi+r+01qpxLk8zTUdCV2Jv+o1Eu4zGOgKVE78yV9L&#10;XEAKFvhb7o8qHljmV2t1pa3dZYqcFJP6kY/0jHA8kZOoY5o2r92bkxjFIpqsnoP4l/I8PkR1cP7j&#10;foN9e9+691737r3Xvfuvde9+691737r3Xvfuvde9+691737r3Xvfuvde9+691737r3Xvfuvde9+6&#10;91737r3Xvfuvde9+691737r3Xvfuvde9+691737r3Xvfuvde9+691737r3Xvfuvde9+691737r3X&#10;vfuvde9+691737r3Xvfuvde9+691737r3XvfuvdBZ3nv4dU9J9w9olo1HW3VnYO/i0tvEo2dtKr3&#10;Fql1caR9t6r/AI9qbKD6q8itv9+Oq/70wH+Xrw49fFLnnmqp5qmplknqKiWSeeeZ2klmmlcySyyy&#10;NcszMSWJNyefeYAAAoOlPWL37r3Xvfuvde9+6919c7+S31ND0t/Ks+DGzIqYUsmR6E2t2ZWwlPHI&#10;mS7pkm7iyQnX6iQT51w4bkEWNrW94tc33RvOZr2Y5pKU/KP9MfyXpOxqx6s+9hvrXXvfuvde9+69&#10;1737r3Xvfuvde9+691737r3Xvfuvde9+691737r3Xvfuvde9+691737r3Xvfuvde9+691737r3Xv&#10;fuvde9+691737r3WqN/wqL/mZVfxv6AxHwi6j3A2P7g+TuBrK7s7JYyrMWT2X8flq3xOQx94iGim&#10;3fVxVOKVrsDj6bJxsqtNBIJO9tuXRuF8d5ulrFbHsB4NLxB/5tijf6Yr6Hq6Cpr186z3PfT3Xvfu&#10;vde9+690Yn4q/FTvL5o93bQ+P3x52VWb27F3hUMYoIyaXC7dwlKy/wAY3du/NOpix2JoEcSVdZNw&#10;CUiiWWolhhkQbnudltFm99fvojT9pPkqjzY+Q/M0AJ60SAKnr6Xn8qX+RX8YP5bO38JvjMY7E93/&#10;ACvnoY5dw937lxMU1JtCuqINFZhemcDXhxhaOMM8LZOxyVYrSGaeKnkWigx45n503LmGRoUJhtfK&#10;MH4vnIR8R+XwjyBIqWWYnq8f2DOq9e9+691737r3Xvfuvde9+691737r3VUX8zP+T38UP5m2yaxO&#10;x9vU+we9sbi2pNg/InZ2Lo499YCanjJx2L3VEDCm4sIr8SYrISao0aQ0NRRTSGf2J+Xea905dmH0&#10;7a4Ce6Jj2n1K/wALfMf7YEY6srFevmQfO/4F/IT+Xd3vmeiPkHttaDJRJJldl70xH3FVsfs3aDVD&#10;QUO79lZiZI/NTuV0VFPKiVFLMGgqYo5Fsci9k3uw36yF7YNUcGU/EjeasPX0PAjINOngQeHRL/Zv&#10;1vr3v3Xuve/de63pf+EpX8zKrzlDn/5bHb24HqKzA0Oc7E+L+RylWXmlwkMjZXsfqOlaY3b7MvLu&#10;LFQqGIhOVBZYqenjEL+5vLoRl5htVwxCTAevBH/P4G+enzJ6adfxdbs/uHum+ve/de6ou/4Um/8A&#10;bmb5b/8AUd8e/wD4JrZ3sae3v/K22v2S/wDVmTqyfF18sT3kr0/1737r3Xvfuvde9+690K3R/R3b&#10;HyS7V2Z0l0fsfN9jdob/AMvFhtrbUwECy1lbUupmqKqpnmZIKSjpYVkqa6vq5Y6elp45J6iWOGN3&#10;VNeXtrt9s95eOI44xVmPl/lJPAAZJwBXrRNBU9fR0/lLf8J2/jv8GcXtjuD5GY3bPyH+WSR0eWXJ&#10;5ahGW6q6fyi2qI6PrTbmWiC1uQpZNP8Av5MnAajyRrJQQY/1+XH/AJo59v8Aema028m3teFAaPIP&#10;6ZHAH+AGn8RbyaZ64HWyF7j/AKp1737r3Xvfuvde9+690mt5bM2j2JtXP7G39tjAb02XuvF1eD3N&#10;tPdWIoM9t3cGHr4jDW4vM4bJxy09TBKpKvFLGykfUe3IZpbeVZ4GKOpqGUkEEeYIyD17r5t/8/8A&#10;/kmxfy9d5UXyO+OWOydb8Q+0dxNiZ8DLLVZSt6F37kFkrKXZ9bkahpJp8DkVSVsFX1DtJE8b0FXI&#10;0opZ63ILkbnA79Edv3AgXUYrXh4qj8QHkw/EBx+IYqA8jVwetaj3IfV+ve/de697917r3v3Xuve/&#10;de6sR/lvfyzfkZ/M17pTq7pPFR4faeAahr+1+4tw0lW2xertu1czLHVZOan0msydUI5VxOFp3E9W&#10;6OS0FLDU1VOQ8wcxbfy7Z/U3hqzVCRj4nPy9APxMcD5kgHRYKM9fTI/l1fym/iH/AC1Nk02K6U2V&#10;Bn+08hjEo99d+71pKHJ9o7xmkAaupqfJhNGHxTOF8WGxQip9KRtUGqqVapfHbf8AmjdeYZtV4+mI&#10;HtiXCL6Y/E39Jqn0oMdMFiePVmfsO9a697917r3v3Xuve/de6Lf8q/iV0B81entw9GfI7rzD9g7E&#10;z8UjwLWRJDntrZoQNDQ7r2VuCMfc4vK0utjBWUrq2ktFIJIJJYnMNs3S+2e7W92+Qxuv7GHmrDgy&#10;nzB+0ZAPWwSMjr5Xn817+Wb2X/K++TWQ6f3PV1e7OsN201XuzovtJ6MUsG+9jCr+3kpcksA8MObx&#10;EjJR5mjQjS5hqY1FLV0zNktyxzFb8ybcLuIaZE7ZE/hb5eqtxU/aOIPTytqHVY3sR9W697917r3v&#10;3XutjT/hLz8manoz+Z1tnrGvyDU2z/lH1/u/qfKU80hWgTdmFx7di7CyciAi9SanE1GIpTY2/iLr&#10;b1alAHuRtwveXGuVFXtmVx66SdDD7KMGP+l6o4qOvpse8demeve/de6KP/MA/wCyDvmz/wCKj/JH&#10;/wB83mfZpsf/ACW7P/mvF/1cXrY4jr41fvLXpR1737r3Xvfuvde9+691737r3W2L/JP/AOE52f8A&#10;lrjdq/Kn5uUe4NifG3IijznXPUdNLVYDfnemMLCemzubr4ylVg9rVIA+3lh0V+ShYy0j0dM1PW1E&#10;Yc4c/ptbNtmzEPcDDvxWM+gHBnHn+FTg1NQG2emB19AbqzqjrPpDYe3er+n9h7U60672nRLj9ubN&#10;2XhKDb+38TTA63+2x+ORE8krlpZ5nBklkZpJXeRmYwZc3VxeTtc3btJI2SzEkn8z/L04Dprj0IPt&#10;jr3Xvfuvde9+691737r3XvfuvdFj+WXw6+Ofze6my3S/yV6zwfYuzsgk82MmrIRS7m2dmZIfDDuf&#10;Yu56YLWYnIxC2mppJV8iXhnWWneSJzHa923DZroXm3SGNxx9GHow4MPkftFDQ9bBI4dfMt/nBfyb&#10;O4v5WnZdNXpVZHsz4v8AYGXqqXqfuUUKxVNJW6HrV677Lp6NRBQ5+np0eSKWMLTZKCN6mkEbx1dH&#10;RZFcqc22nMtuVIEdzGO+Ov8AxtPVSfzU4PkS8rBuqYfYu6t1737r3XvfuvdHp/lt/NreP8vj5i9Q&#10;fJjaz11TiNs5tMJ2dtmjk0je/Uu45Y6Dfu1pInZY3lek/wArxxmukOQp6SoIJhHsl5g2eLfdpl26&#10;WlWFUP8AC4yrftwfVSR59aIqKdfX82TvPa/Y+zNpdhbIzVFuTZe+9s4LeO0dw46Qy4/O7Z3Ni4s1&#10;gcxQyEAtDU0s8U0ZIBKsOB7xUmhkt5ngmGl0JVgeIINCPyPSfpT+2+vde9+69187n/hX7BuBfn18&#10;dqqpFR/dab4gbegwxbV9odwU3dG85NyiG/HkFNLifLY3t47/AI9z17VGP9x3AHxeOa/Z4cdP56un&#10;Y+HWpz7k/pzr3v3Xuhn+Pfx77f8AlR3DsjobojZWU3/2f2DlkxO3dvYtVUelDUV+VytdMVgosfRU&#10;6SVVfX1LpDTwRvLK6opPtJf39ptlo97euEjjFST/ACAHmScADJOB1okAVPX0xP5SP8iP46fy3tuY&#10;LsTetDge7vl7V0Mc+f7ey2N+6wXX1ZVQgVe3ulsPlEvj4IQWgkzksS5KsBkZmpKab7CLHfmnnXcO&#10;YJGt4SYbUHCA5b5yEcT56fhHzI1FlmJ6vh9gnqvXvfuvde9+691737r3Xvfuvde9+691R1/Oc/ky&#10;9T/zNOpcpuvaeKwWxvmHsXBVEnVnaUdPDj03klBC09N1d2jVQqGq8TVsDFQ1soefFTuJ4C1O1XSV&#10;Yy5R5uuuXboRSkvaOe9OOmv409GHmODDBzQiysR9nXy3t67M3X1xvHdXX2+8Bk9q722PuLM7S3dt&#10;nM0zUeX2/uXb2RkxObw2TpX5jnpqmKSGVD9GU+8k4ZoriJZ4WDI4DKRwIIqCPkR0/wBJn2517r3v&#10;3XuuSO8bpJG7RyRsro6MVdHU6ldGXkEHkEe/de6+vh/KU+V9R81f5eHxg79zGR/ie9cz1/T7R7Mq&#10;pJA9XUdmdbVs2wd7ZOtj+sb5Ktx0mWjjb/dNVEwJVgTitzTtY2ffrmxQUQNqT/SONSgfYDp+0dJ2&#10;FDTqxr2H+tde9+691737r3XyYf57/wD29z+cX/iVcb/7wOH95Qclf8qtZf6Q/wDHm6fX4R1Uj7FP&#10;Vuve/de697917r3v3XuruP5RX8kjvv8Amg7o/vhVVNb0/wDFXa+Y+w3t3VkMYams3FXUhD1uyup8&#10;TVFI8nlLEJVVkjfZY4NrqGmn8NFUA7mrnGx5bi8IUlumFVjB4D+Jz5L6Di3lQVIqzBevpA/Cz+Xv&#10;8TP5f/X8WwPjJ1PhNnGopKen3TvyujizXZ+/6iABmrt7b6rE+8q9UgMyUcbRUVOzMKSlp4yEGP8A&#10;vG/bpvs/j7jKX9FGEX5KvAfbknzJ6ZJJ49HT9k/Wuve/de697917r3v3Xug/7T6o617v2Bubqzt/&#10;Y22OyOut5Y6XFbm2bvDEUmbwOXopLMFqKKsVlEkbhZYJ00ywyqksTpIisH7a6uLOdbm0cxyIahlN&#10;CPz/AMI4EYPXuHXzWf57H8kXMfy296U3d3Rkeb3V8OOyM+2NxE1fLPlc/wBIbvrlerpuvd3ZN7yV&#10;WNqVSU4DMTHyOqNR1rNVxxVNfkLyVzinMEP0d7RbuMVNMCRR+JR5EfiX8xioV5Wrg8etdn2Per9e&#10;9+691737r3Qj9O9qbv6M7Z6z7o6/rzjN8dT782n2JtKuu+in3Bs7OQZ/FGdYypeIzQIs0d7OhZDw&#10;T7T3dtFe2slnOKpKrIw+TAg/4evdfZx6L7c2z390r1J3lsuQybS7h622T2btzW6ySxYffG3KbclB&#10;TVJW1poo6kRTKQCrqykAggYj3trJY3ktlN8cTsh+1SQf8HSY4NOhU9puvdVA/wA834Rn50/y6O6N&#10;g4DEfxXtbrCkHenTMcEHnyFTvjrmgqaut25jo1Gp5s5hZsrhYI9QX7iqhkb/ADY9irkzeP3Lv8M7&#10;mkUn6cnppcjJ/wBK2lj8gerKaHr5OPvJ/p/r3v3Xuve/de6uq/4T/fMn/ZNv5l/SuVzmV/hvWnes&#10;7/HbswzTeKhhxnZNfTQbPzVW8h8USY7csGGq6ipcft0i1Q1KrsfYP552n97cuzKgrJB+qnrVAdQ/&#10;NCwA9adVcVHX1YveM3THXvfuvde9+691737r3Xvfuvde9+691737r3VWv86H5Z/7Jl/La+TPbOMy&#10;Zxm+c3syXqXq6SGbw5Bewu12OzcTk8U1wDUYinqazPAE/ooX4b9JEvKO1/vfmG3tWFUDa39NKdxB&#10;+TEBf9t1ZRVuvke+8pOn+ve/de697917q7H/AIT7fDz/AGcH+Zr0nQZvF/xLrnoWWX5GdjCaHy0U&#10;lF1rXU02ysTVJIPFKldueowtPPTOf3KU1J0sqOPYP563b908uzMhpJP+kn2uDqP5IGIPkadVc0HX&#10;1W/eM3TH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Pf49+691737r3Xvfuvde9+691737r3Xvfuvde9+691737r3Xvfuvde9+691737r3Xvfuvde9+6&#10;91737r3QPd99C9V/Jrqfd/Snc+1aLd/X+9sc1BlcZVDx1NLOh8uPzWFr0Hko8hRTBKiirISJIpVV&#10;lP1BMtp3a/2PcI9z2yQxzRGoI4H1VhwKsMMDgjpXY3tzt10l5aNodDUH/CCPMHgR59fOi/mYfy0u&#10;1v5dnbj4LMrX7v6T3hWVk/UXbaUYjpM9Qxnzvtncwpx4qPPUMZAqqb0pOg+6ph4mZIszeR+d9v5y&#10;27xYqR3UYHjQ1yp/iWuTG3kfI9rZyZz2PmC23601pRJkprT0PqPVT5Hy4HPGs0+xyOjNuhn+PnyD&#10;7Z+LnbO0+7OlN2Vuz9/bPrRUUFdTky0OSopSEyW39wY1iI63HVsV4ayjmBSRD/ZcKylm8bPt+/bf&#10;Jte6RiSGQUIPEHyZTxVlOQRkHpJeWdvf27Wt0upG/l6EHyI8j19FH+Wb/M46k/mKdWjI4h6DZnee&#10;z8dSf6WOoZawvV4mdyKb+9e0nqT5K7A1ctvDONUlK7CmqrSGKSfDPnjkbceTL/RJWW0kJ8KamD56&#10;HphZAOI4MO5cVAhbfdiudluNLd0THsf1+R9GH8+I+VnHsDdEXXvfuvddEAgggEEEEEXBB4IIPv3X&#10;uvntfzy/5b8nwt+Qkna3WeBNJ8b+/MtksxtWKgpyuN673/IGyW6etnEQ8cFMxMmRwUdkU0jS0sSt&#10;/D5XOYvtVzqOZ9n/AHffPW9tAFevGSPgknzP4ZOPdRj8YHUw8q71+87P6ec/rwgA+rLwDfb5N88+&#10;fVGXuVehV1737r3Vlf8AKj+dVf8AAn5b7P7HylZWHqLegj697uxNOJZ1m2LmayNl3LBRR6vJWYKr&#10;WHKQaEMskcdRSoyiqc+wN7g8qJzby7JZRgfURfqQH/hgHw19JBVT5AkMfhHRFzFtY3XbmhX+0XuQ&#10;/wBIeX2MMfsPl19LnF5TG5zGY7NYavo8rh8xQUeUxWUx1TDWY/JY3IU61dDX0NXTlo5YZonSSKRG&#10;KspDAkEe8IZI3idopQVZSQQRQgjBBHkQeI6hJlKsVYUIwR1P90611737r3Xvfuvde9+691737r3X&#10;vfuvde9+691737r3Xvfuvde9+691737r3Xvfuvde9+691737r3Xvfuvde9+691737r3Xvfuvde9+&#10;691737r3Xvfuvde9+691737r3Xvfuvde9+691737r3Xvfuvde9+691737r3Xvfuvde9+691737r3&#10;XvfuvdV8/wA2Pcb7V/lj/PrLxSNDK/xJ73w0UqEq8cu5uu6/bUTow5DBqsaSOQefZ7yvH4vMdih/&#10;3/Gf2MD/AJOtr8Q6+Pz7ys6Ude9+691737r3Xvfuvdfa26I2nFsLo/prY0Efhg2X1T15tOGLSE8U&#10;W3do0eHjj0D6aRCBb8e8QL2Uz3s0x/G7t+1iek3Qre0vXuve/de697917r3v3Xuve/de697917r3&#10;v3Xuve/de697917r3v3Xuve/de697917r3v3Xuve/de697917r3v3Xuve/de697917ph3VujAbI2&#10;vuTem7MrS4La20MDmN0blzde/jocPgMBj5MtmcrWSAHTFT00Uk0jW4VSfd4o5JpFhiGpnIAA4kk0&#10;A/M9e6+O5/MG+Xm6PnX8xO9fk9uaSsjh7G3pWvszDVjXbavWuDVcD1ztYRoxjV6LD09JHVNEAs1T&#10;56gjXMxOV+xbVFsu0wbbH/oajUf4nOXb82Jp6Cg8ulAFBTomns3631737r3Sq2Lsfd3Zu9dpdc7A&#10;2/kt2b533uPC7R2ftjDQGpyu4Ny7iyEeKwuHx0AI1TVFRLHEgJAu3JAufbU00VtC9xOwVEBZieAA&#10;FST9g6919Wb+Tl/Kp68/lgfHDH7clpcPuL5Idk0GKznyA7Npoknkrs6sPnpev9rV8qiVNv4NpHgp&#10;F9Jq5/NXyojTrDBjLzZzNPzJuBkBK28ZIiT0H8TD+JuJ9BRRwqWGap6t89hXqvXvfuvde9+69173&#10;7r3Xvfuvde9+691737r3XvfuvdV2fzOP5cvUP8zD4z7i6Q7Ego8LvTGR1u4Ole01olqMz1f2GtJ4&#10;6HKQslpJ8XW6UpM3jdYWqpjdTHVQ0tRAf8ub/dcu7it5BlDiRPJ09PkRxU+R+RIO1Ok9fJf726Q7&#10;K+NncXY/Q/cG3ajavZfVe6sntDd2EnJkSDJY2WyVmPqrBamiq4WirKCsjvHUU0sU8RaORScoLK8t&#10;9wtI720bVHKoZT8j6+hHAjiCCD0+DUVHQTe1XW+ve/de6GL49d578+M3ePVPyB6xyH8N351Bvrb2&#10;+9tzO0gpaiswOQSrlxWTjiIMtFXQiSiroCbS08ssTXVyPaS/soNxspbG5FUlUqfzHEfMcQfIgHrR&#10;FRTr7Inx27y2X8meiOovkF13U/c7L7i6+2v2DgA8iS1NFS7kxMeRlw+RMfC1dDK8lFWR2BjnikRg&#10;CpHvEy/sptuvZbG4w8TMp/I0qPkeI+R6YIoadDN7Sda6ou/4Um/9uZvlv/1HfHv/AOCa2d7Gnt7/&#10;AMrba/ZL/wBWZOrJ8XXyxPeSvT/Xvfuvde9+691NxuNyOayOPw+HoK3K5bLVtLjcXi8dSz1uQyWR&#10;rp1paKgoKKmVpJpppXWOKKNSzsQqgkge9MyopdzQAVJPAAcSevdfUT/kT/ygNsfy3OhaPsDszB43&#10;JfMTuXAUNd2luCZKaun6z2/W+PJUHS+1q5NaxxUbLFLnqimcityCf5yWlpKLRjdzrzXJzBfGC3Yi&#10;0hNEH8ZGDIR8/wAIPBfQk9MM1T1fZ7BHVeve/de697917r3v3Xuve/de697917oAflN8c+vvlx8e&#10;O3vjd2lQpW7J7e2Tl9pZKUwR1FThq2qiFRgN04pJbKK7EZGOlylA54Sop4m/Htdtm4T7VfxbhbGj&#10;xMGHz9VPyYVB+RPWwaGvXxue5Oqt2dF9udn9K78pVot69Sdgbw623ZSx6zDFuHZWfqNuZb7Z5Ape&#10;Iz07tC9hrQqw4I95Z2lzFe2sd5AapKquv2MAR/I9KOPQb+1HXuve/de697917o1fwn+H3bPzu+Sn&#10;Wvxm6aoVl3Tv7K6clnauGaTB7G2fjgKvde/NyyRWKUOMpA8zqGDzyeKlgD1E8Mblm8bta7Jt8m43&#10;Z7UGB5sx+FR8yf2CpOAetEgCp6+tR8IPhV0j8A/jxsz46dE4JMft3bdOtZuPctXBTjdHY29aunjj&#10;3Bv7eddAo+4yFc8a8f5ungSGkp1jpqeGNMXt53i83y/fcL1qs3AfhRfJVHkB/M1JySemCSTU9G59&#10;lXWuve/de697917r3v3Xuve/de697917qkj/AIUBfB7FfNP+XN25JjsPFWdufHXFZTv7qbIQ0/ly&#10;n3GyMXJX792nSmIeWVM1gI66njpFbTJXR0ErKzU6D2MeRt5baN/iDGkVwRE48u40Vv8AatQ1/h1D&#10;z6shoevlVe8mOn+ve/de697917ow/wARe3J+gvlV8be74KlqT/RL3r1T2HUShzGjUG0t8UObydPO&#10;w+sU1PDLDMp4aNmU3BPtButqL7bLizIr4sbr+bKQP59aOR19oUEEAg3B5BHIIP5HvEXpP1737r3R&#10;R/5gH/ZB3zZ/8VH+SP8A75vM+zTY/wDkt2f/ADXi/wCri9bHEdfGr95a9KOve/de697917r3v3Xu&#10;tnr/AITm/wAneh+cHadT8rPkRtr7/wCLHR+5KekwO1srThsZ3h21jliycW3K2mlFqjb2ESSCrzat&#10;+3VzSU1ARNC2QSKOOf8Amxtmthtlg1LmYZYcY0OK/JmyF9BVsHTWjtTA6+kdDDFTxRQQRRwQQRpD&#10;DDCixxQxRqEjiijQAKqgAKoFgOB7x9JJNT0z1k9+691737r3Xvfuvde9+691737r3Xvfuvde9+69&#10;0B/yR+OnUnyy6S7C+PneO1qXd/WnZeBnwefxc2iOrpXLCoxmewVcVZqPJ46qSGux1bGNcFRFHIvK&#10;2Kzb7+62u8jv7JtEkZqD/hBHmCMEeYPWwaGo6+SH/MU+DXZH8u75X9kfGbsUy5OLb1VHnevN6faN&#10;R0XY3V+dllk2dvWhiuyo08UclLXwRu601fBV0vkcwF2yk2Derfftsj3G3xqwy+aOPiU/4QfNSD59&#10;Pg1FeiP+znrfXvfuvde9+6919Jn/AISvfMep+QHwIzPx73TlXyG+fiDvGPZ9EKibzVkvUG/xU7m6&#10;2mmkc6iKSrhz2HgSxWKloqZA39lcfPcvaRY74L+IUS7XV/t1oH/aNLH5semXFDXrZz9xz1Tr3v3X&#10;uqEv5/H8qLNfzLvjbtvNdPRY5fk78fKvP7g6uosjVU2Mo+wtt7ipqdd6dX1eWqmjhpqitaioqzEV&#10;VW4gjqqfwSPBDWT1MQ35H5nTl3cGS7r9NPQPTOkiul6eYFSGAzQ1yQAbK2k56+Yl2F11v3qXem4u&#10;uez9m7l6+37tHJTYjc+zt4YWv2/uPBZKnP7lJk8Tk445omsQy6ksykMpKsCcjYLiC6hW4tnEiOKh&#10;lIII+RHT/SRhhmqJoqeniknnnkSGCCFGlmmmlYJHFFGgLMzMQFUC5PA9ukgCp6919Qf+QR/KTwv8&#10;u/45UPaHaW3aZvl731t/G5jsqur6eOXJdW7QrNGUwPTGImkGqnenHhqtxmK33GRHiZ5oKCjcY388&#10;c0Pv24G2tm/xSAkIBwduBkPrXgnoucFj0y7VPWwD7A3VOve/de697917r3v3Xuve/de697917r3v&#10;3Xuve/de6+eX/wAKzfhVieoflD1V8w9k4iPH4D5P4DJbb7JjooBHSRdvdY0tHSxZ2p0BUjkzeBqa&#10;JQii8k2Nq6hyXlYmePa/eGu9tl2mY1a2IKV/329cf7VgfyYDy6dQ1FOtSf3KPTnXvfuvde9+6919&#10;Aj/hHz3RUbk+L/yu6Dq6tp/9FHdO0uyMZDKxZ6TF9y7Pkwr0tNqPEIq9oVM5RRZZJnY8ye4M91rM&#10;R7la3wH9rGyH7Y2r/gkH7OmpBmvW4J7inpvr3v3Xuve/de6+TD/Pf/7e5/OL/wASrjf/AHgcP7yg&#10;5K/5Vay/0h/483T6/COqkfYp6t1737r3XvfuvdXA/wAmL+Vluv8Amg/J6DaWTOV298duqxit2fIH&#10;fmPRoqiDBVFUy4br3bda6tGmb3C8E8FK73FNTRVdaUlNMlPOFObuZYuW9t8VaNcS1WJT6+bH+itR&#10;X1JAxWoqzaR19U/q/q/r7pXrzZ3U/VO0cLsPrnr/AANBtnZ+0dvUi0WIweFxsXipqWmiF2ZjzJNN&#10;KzSzSs8srvK7u2NFzcz3lw91dOXkkJLMeJJ/1fYOAx0x0vPbHXuve/de697917r3v3Xuve/de697&#10;917oFvkV0D1p8pejuz/j33BhI9wdc9sbSye0ty0BEYqYIa2MPQZrEzyq4gyGOqkgyGOqgpaCqhhm&#10;X1IPaywvrjbb2O/tG0yRMGB/wg+oIqCPMEjrwNMjr48ny1+N29viB8le6fjP2IurdfTe/czs+qr0&#10;gemp8/i6eQVm2d2UFPKS6UmYxc1HlaQOdXhqI9XN/eV217hDuu3Q7jb/AAzKGp6HzU/NTVT8x0oB&#10;qK9F39r+t9e9+691737r3X1B/wDhMn3hP3H/ACm+qMFX1hrst0L2B2d0jX1EkhknFNjc4nYe2qWU&#10;H9IpcPuPHUkIAt4ok/Nz7xw9xbMWnNErqKCdUkH5jSf2shP2npl/i62BfYF6p1737r3Xyef563wj&#10;/wBkZ/mM9zbJwGI/hfVHa9UO9+nEhg8OPptndi19RVZTbdAiDRHFhM5DlsPTw6iwpqenke3lHvJ7&#10;kvef31sEM0hrLF+nJ66kpQn/AEy6WPzJ9On1NR1Tz7FfVuve/de65xSywSxzwSSQzQyJLDNE7Ryx&#10;SxsHjkjkQgqykAgg3B5HvxAIoevdfXt/lMfMSL50/AD47d/1uRjr981+zoNldtgOpqYe2Ovm/upv&#10;apq4Vv4f4lUUwzNPESSKasgJJvf3irzRtJ2XfLixAogbUn+kbuX9gOk/MHpOwoadWOeyDrXXvfuv&#10;de9+691737r3Xvfuvde9+691ogf8K/Pln/Gd/fGr4T7eyWuh2Vhsj8hOzKOCbyQPuXdBqdldZUVU&#10;iG0dTQY6DPVLIwJMOSgcaQRqmv2q2vRBcbxIMuREn2CjOfsJKj7VPTsY8+tLL3L3TnXvfuvde9+6&#10;919F3/hJ38PP9D/ws358q9yYv7feHyr3u9NtioqIbVEPUHUtXV7awrw+Ua4vv89Ln55QoCzwQ0Mt&#10;3AjIgL3P3b6veE2yM9lquf8Amo9Cf2LpHyJbpmQ5p1tX+4z6p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U3+Pfuvde9+691737r3Xvfuvde9+69173&#10;7r3Xvfuvde9+691737r3Xvfuvde9+691737r3Xvfuvde9+691737r3QL/IL4+9S/KLqfdfSvdm0q&#10;LeOwd30fgr6Cp/arcdWxXfHZ/AZKP92iyNFJaakrICHjYflGZWM9n3jcNh3CPdNrkMc0ZwRwI81Y&#10;cGVhgg4PSqyvbnb7lbu0bS6/z9QR5g+Y6+dh/My/li9u/wAuztBqDLJX706K3dkqsdUdvwUWikyk&#10;ADVK7T3etOPFQZ+lhBMsB0x1SK1TSXQSxwZl8jc9bdznYa46RXcYHiw1yPLWlctGTwPFT2tmhM07&#10;Hv1tvdvVeyZR3p6fNfVT/LgfnWL7HfR50K3SPd/aXxz7O2p3F0zvDK7G7C2bXrX4XO4qQA2I8dZj&#10;clRyhoayhq4i0FZRVKPDPEzRyoysR7L902qw3qwk23c4xLDKKMp/kQeIYHKsKEHIPSe6tbe9ga2u&#10;lDo3EH/CPQjyIyOvoR/ytP5tHVH8w3ZcW2sv/Cuu/k1tXEpPvrq5qspR7hpqZViqd8daS1jGWsxc&#10;jENU0bM9Tj3YRTmWIwVdTh5z77ebhybdePHWaxkP6ctMqTwSWmA3ocK4yKGqrDe/8vXGzS61q8DH&#10;tb0/ot6H0PA+XmBbx7jnoOde9+690XT5X/GHrP5idC7/APj/ANr0H3G2d74toqTK08UT5jaO5aP/&#10;ACjbm8tvSy8R1uOqgk8dzolUPTzB4JpY2OuXt9vuW93h3jbzR4jkeTqcMjf0WGD6YIoQD0t2++n2&#10;27S8tz3KeHkR5qfkR/nGR18yH5XfGDs/4d98b86A7axv2e59l5JkpMpTxTLht3baqyZtvbz23PMA&#10;ZaDI0+maI/rjbXTzBKiGWNM5uX99sOZNph3fbmrHKMg/EjD4kb0ZTg+RwRUEEzlt99BuVol5bmqs&#10;OHmD5qfmP9kYPRdfZ10s6xv9PdW6pJw63b/+E538xdO1etZvg32tnvJ2N1DiJsp0lkMlUj7jdnU1&#10;Mw+92bDLOdUtZtp3vTRBtRxckaRxiLHSv7xa95OTjYX39aLBP0bg0mA/BKeD/ISeZ/jBJNXHUV83&#10;bT4E/wC8YB2SHvp5N6/Y3n/S+3raI9wZ0C+ve/de697917r3v3Xuve/de697917r3v3Xuve/de69&#10;7917r3v3Xuve/de697917r3v3Xuve/de697917r3v3Xuve/de697917r3v3Xuve/de697917r3v3&#10;Xuve/de697917r3v3Xuve/de697917r3v3Xuve/de697917r3v3Xuve/de697917qrL+dvK8P8p7&#10;52PGAzHonOREEE+ifJUkMpsP6KxIP4+vsS8nZ5nsv+ag/wAB6svxDr5IHvKTp/r3v3Xuve/de697&#10;917r7hEKxJDEkOnwpGixaTqXxKoEelubi1rG/vDY1rnpN1k9+691737r3Xvfuvde9+691737r3Xv&#10;fuvde9+691737r3Xvfuvde9+691737r3Xvfuvde9+691737r3Xvfuvde9+691737r3XvfuvdUAf8&#10;KWflHUfHD+Vx2ZtrB5F8fvD5Nbm278esLJTyaalNv7kjqNy9ku0S8mnqdu4rI4mdj6VNdGDyygjn&#10;2820bhzJHI4qlsDKftFAn5hmDf7Xq6CrdfLy95IdPde9+691737r3W5X/wAJNP5fFDv3sbsX+YR2&#10;PhEq8H1DWVfVHQcNfTh6efszM4ZKjsHe9OkoF3w2HrabG0cgDxtLkqpgVno1KxL7ob60FvHsVu1G&#10;l75afwA9q/7ZgSfko8j03IfLrfh9wh011737r3Xvfuvde9+691737r3Xvfuvde9+691737r3Xvfu&#10;vde9+691pS/8K0/5flFk9pddfzFuvcIkWa2zV4Xpv5DGgptP8R21lZmh6q39k2j0qHoK5n27U1Em&#10;qSVa3FwgiOlA9zB7Xb6Vlk2CdsNWSKvkR8aj7R3gcBRj59ORny60Tfc09O9e9+691737r3X0Wv8A&#10;hJb8pajtT4Qdn/GjO5J6vO/FztA1O3KeWQk0nV3dC1W6sHSRq5LN49w0e6HYqdKpLClhxqgP3Q20&#10;W28x7igotymf9PHRT/xkp+w9MyDNetrL3GXVOqLv+FJv/bmb5b/9R3x7/wDgmtnexp7e/wDK22v2&#10;S/8AVmTqyfF18sT3kr0/1737r3XvfuvdbGn/AAl1+OHXPyA/mcUuf7Hx65mL449M7r+QGysPUQw1&#10;GNqew8HvPbuxdrZLJRTA3/hT7gky9EVsyVtLSy3tGQQB7kbhcWPLhS3NPqJFiY+egq7MB/ptOk/0&#10;SR1RzQdfTY9469M9e9+691737r3Xvfuvde9+691737r3Xvfuvde9+6918v3/AIU5dI0vT382PtHP&#10;Y6kShxnfXXHV3dtLSwxCKBauvw0vXG4qqOwGpqvK7ar62Zrm8s0h/wABkf7c3hu+V40Y1MDvH+w6&#10;x+xXA+wdPJ8PWvr7HXV+ve/de697917r6Dn/AAkV+NXW23vij3Z8r0x613bvZPbuY6dnzdVDCz7f&#10;666+weH3FTYDCSm8kS5DJZSSrybKyic01CrLelRjBXunuNxJucO11pFGgkp6uxYVP2BaD0q3r01I&#10;c0628PcV9N9e9+691737r3Xvfuvde9+691737r3XvfuvdYammp6ynqKOrghqqSqhlpqqmqIkmp6m&#10;nnQxTQTwyAq6OpKsrAggkEW97BINRgjr3Xxg/l904nx4+VvyV6HhSVaPp3vftjrXGNNq1z4fZu+a&#10;7A4asDOSSs9LBDMjE8qwP595c7Vd/X7Zb3p4zRo5+1lBP7CelANRXouvtf1vr3v3Xuve/de6+1H8&#10;bd3S9gfHboPfk8pnn3t0t1Zu6acm5ml3JsahzMkpP+1GYn3iFuEQgv54B+CR1/YxHSc8ehp9o+td&#10;FH/mAf8AZB3zZ/8AFR/kj/75vM+zTY/+S3Z/814v+ri9bHEdfGr95a9KOve/de697917oafjj0Pv&#10;r5Q989R/HnrOkFZvnuLfu3dh4DypK9HQT53IJTVWbyhhBZKLHU5mr66UD9unhlkPCn2j3C9g22yl&#10;v7g0SJSx+dBwHzJwPmR1omgr19iP4r/G3rf4g/HnqX429TY5MfsbqTZ+N2vjZDBDBWZuviU1W4d2&#10;ZkQelshmMjLVZTISLw1RPIwABAGKG57hcbrfy7hdGrysWPyHko+SigHyHTBNTXowHtD1rr3v3Xuv&#10;e/de697917r3v3Xuve/de697917r3v3Xuve/de61g/8AhUj8D6L5FfCan+U+0cKk3bXxCq5M/kqm&#10;kg1ZDPdHbmrIaDsDE1Bj0mRcPUfZbhieZitPT0+S8a6qlyZH9tt7NhvH7slP6V3gegkGVP8AthVf&#10;mSvp1dDQ06+bf7yC6e697917r3v3XutkP/hLV8jp+mf5nWG6sra94NsfJ/rDfHWNVTSy+OgXdm2M&#10;ee0dnZOZbgGoH8GrsXSk35yDIBdwRH/uVt4u+XDcgd1s6v8APSToYfZ3An/S9UcVXr6ZPvHbpnr3&#10;v3Xuve/de6KJ8pPgT8OPmpi4MZ8ofjx1v27LR0rUOM3Fm8RJjN9YWidi70eA7E23JRZ6ghZjraKj&#10;yMSM1mZSQCDXbd73bZ21bbcPFXJANVP2oaqfzB62CRw6rJ6r/wCE2f8ALD6Z7864+QOxdn9r0+a6&#10;t3lit+bY2JnOypN09cPuHA1H3+35cvi9x0VVkqqKiq1hrIYnytmliQTeWPXG4iufcLmO7sZLGZ0p&#10;KpUsE0vQ4NCCAKjHw8Dih6trYinV+PsEdU697917r3v3Xuve/de697917r3v3Xuve/de697917r3&#10;v3Xutc//AIVK9T0fYX8p3e285qcSVnRfcnTfZlBOsYaWA5vcjdN1a+QciNo91kuv0JVCR6QQPvbW&#10;6MHM6QjhNHIh/IeJ/wA+dXT4uvmR+8i+nuve/de697917rcC/wCEeW7pqL5WfLjYSysKfcnx721u&#10;6WHVZZJtkdj0uGglKfkou4JAD+NR/r7in3XiB2y1n/hlK/70hP8Az703Jw6+gV7gzprr3v3Xuve/&#10;de6+TD/Pf/7e5/OL/wASrjf/AHgcP7yg5K/5Vay/0h/483T6/COqkfYp6t1737r3XvfuvdfWt/kq&#10;fDHYvwn/AJePQezNsR0dbuztHZu3e8+2N2QQGOo3Tv7s7b1Jn5g8rhXalxNC9FhMeCqXp6RJWRZp&#10;ZS2LvOG7zbxv080mEjYxovoqEj9rGrH5mnADphjU9Wv+wx1Xr3v3Xuve/de697917r3v3Xuve/de&#10;697917r3v3Xuvnsf8K7/AI3Uew/lt8f/AJM4bHJSUnyC6py2zd1TwILV++ek8lTUwy1e45E02Czm&#10;Foo9XDR0Pp5R/c7e1e4Gfa59uc1MDhl+SyA4H+2Vj/tunYzinWo17lPpzr3v3Xuve/de631/+Ecm&#10;/psj0r83urmmY0+z+0eoN/Q05Ppjm7H2nmNu1Myr/V12rErH/aR7hH3ZgC3lnc/xpIv+8Mp/5/6a&#10;k4163NfcSdN9e9+691q+/wDCqD4R/wCzBfB7DfJzaWI+77G+IOfmz+Welg8ldkuld9TU2E3/AEpW&#10;IBpBjK2PEZrXIxWnpafIMoBlY+5H9tN4+h3k7dKaR3YoPQSLUr+0al+ZK+nV0NDTr5uvvILp7r3v&#10;3Xuve/de63Mv+EiXzJ/uv2t3z8Gd05XxYjtHEL3n1PS1M2iBN+7MpYcF2Nh6CK5L1OUwf8Pr7AAL&#10;FhpSTcgGJPdTafFtYN6iGYj4b/6VsoT8g1R9rjpuQefW+17hHprr3v3Xuve/de697917r3v3Xuo9&#10;XV0tBS1NdXVMFHRUdPNV1lXVTR09NS0tPGZqipqJ5SFSNEBZ3YgAAkmw97ALEKuSevdfHa/mS/Ki&#10;q+avzm+S3yTaqnqcH2H2ZmF2IKjyLJS9Y7WWPZ/WVG8T20SJgqDH+dVUAzGRrXY+8r+XtsGz7Lb7&#10;fTujQav9O3c//GiafLpQBQU6JB7Oet9e9+690KnRnT+8PkH3P1V0X1/Sfe717e7B2j1ztiFkdoVz&#10;G8M5Bg6OqrDHylPA03nqZTZY4kd2IVSQmvbuKwtJb2c0SJWc/Yor+0+Xz69wz19mHonp3Z/x56V6&#10;o6J2BS/abL6g692j1ztqNkRJ5cTtDBwYSmrK3x8PU1Ah+4qZSS0kru7EsxJxJvbuW/vJb2c1eVmc&#10;/axr+wcB8uk3HoV/aX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Xf49+691737r3Xvfuvde9+691737r3Xvfuvde9+691737r3Xvfuvde9+691737&#10;r3Xvfuvde9+691737r3Xvfuvde9+690FfdXSfV3yI6y3X093Js/Fb5693nj3x+cwGWiLIwv5KXIY&#10;+riKzUlbSyhZ6OtppEmglVZInV1B9r9r3S/2a+j3LbZDFNEaqw/mCOBUjBU1BGCKdKLW6uLKdbm2&#10;Yo6moI/wH1B8wcEdfPi/mm/yku1v5eu8Z914IZbsX4xbnyzQbJ7OWlElftipq3L0myOzYqJBFSZF&#10;BdKWuVEpcgq+SERTeakgzD5C9w9v5xthbzUhv4x3xVwwHF4q5K+q5ZOBqKMZj2DmK33mLw3ok6ju&#10;X1/pL6j1HFfOooTT/wC5H6EnSs2Fv7evVu89udidc7ozeyt87QytPm9s7p25Xz4zM4XKUrXiqqKs&#10;piGUkFkdTdXRmR1ZGZSnu7S1v7V7O9jWWKQaWRhVWB8iD/qByM9MTQxXEbQzKGRsEHII63u/5S38&#10;7nY3zGo9v9D/ACMrcJ158pIYIMdhsmfBiNl94tDGI0qtt6isNBuCS16rCXCTt+7jrqz0dJid7h+1&#10;t3y0z7tsoaawOWHF4Pk3m0fo/EcH8maJ+YeV5dtJu7IF4OJHFk+31X0by4N6nYK9w/0D+ve/de6p&#10;8/nB/wAsjCfzBekP4tsykx2L+S/U+PyGQ6o3DMYKNN148g1mT6r3JXyaV+zyDAvjp5mC0VaVl1JB&#10;NWLLJHtxz1Lyfuvh3JLWNwQJV46DwEqj1X8QHxLjJC0EfLm+Ns91plNYJMOPT0cfMefqPmBT51G4&#10;9uZ/Z+4c5tPdWGyW3dz7Zy+RwG4cBmaOfHZfCZvEVb0GUxWToKpVkhqKeaN4pYpFDKykEAj3mbBN&#10;DcwpcW7B45AGVlNQykVBBGCCMg9TMjpIgkjIZWAII4EHgR0xP9Pd261Jw6XvT/b/AGB0D2psPufq&#10;zPVG2uwOuNx4/dG2MxBdhDX0Enrpa2nuFnpKqJpKWtpZLxz08ksMgMcjAlG6bfabtYy7bfJrhmUq&#10;w+R8x6EHKniCARkdFF7BFcwtbzCquKEf6vP09D19On4C/NTrz56/GzZffOxXp8fk6yIYHsjZa1Iq&#10;a3r/ALHxdNE249sVbH1tDeSOrx1Q6qZ6KanmKoztGmEPNfLd3yrvMu1XWVHdG9KCSMk6WHzxRh5M&#10;CM0r1Dm42Eu3XTW0mQMqfVTwP+Q+hr0dH2HOkPXvfuvde9+691737r3Xvfuvde9+691737r3Xvfu&#10;vde9+691737r3Xvfuvde9+691737r3Xvfuvde9+691737r3Xvfuvde9+691737r3Xvfuvde9+691&#10;737r3Xvfuvde9+691737r3Xvfuvde9+691737r3Xvfuvde9+691737r3XvfuvdVsfzisLLn/AOVn&#10;89qGEEvB8Yu0s0dNyfFtrb8m45zx+AlK1/8AD2IeU38PmWxY/wC/kH7TT/L1tfiHXyGveVHSjr3v&#10;3Xuve/de697917r7ZPUW6It79T9Yb0glE8G7uvNlbohmBuJos/tumyscoI/1QlB94fXUZhupIT+B&#10;2H7CR0m6EP2n691737r3Xvfuvde9+691737r3Xvfuvde9+691737r3Xvfuvde9+691737r3Xvfuv&#10;de9+691737r3Xvfuvde9+691737r3XvfuvdaE/8AwsR7smyfdXw7+OlNVulNsvrDfXdGYoY3/aqq&#10;rsrdUeyNvVFVGPq9Mm1cksJPIFRJ/qvc3e09mFs7vcCMu6xg/wCkXUf26x+zp2PzPWmX7lvpzr3v&#10;3Xuve/de6+wr/K9+LVJ8M/gL8X/j6uOTG7g2p1dg8x2FGIlSabtHfCNvbsh55La5PHmchWU8DSep&#10;YI4o+FRVGKXMm5Hd98ub+tVZyF/0i9qf8ZAP216Tk1Nej7+yPrXXvfuvde9+691737r3Xvfuvde9&#10;+691737r3Xvfuvde9+691737r3RcPmB8eNvfLP4ud9/G3c6U38M7k6u3bsmCsqoxLHhc9ksW7bU3&#10;LGhDfvYrKJR5KA6TaWBDY2t7MNqv5Nr3KDcI+MLq32gHuH+2FQft62DQ16+Mxn8Fl9r53NbZz9DP&#10;i87t3LZHBZrGVKhanHZfEVj4/JUNQouA8M0bxuL/AFB95bo6SIJIzVWAIPqDkHpR00+7de697917&#10;rZ6/4Sed3T9efzJ9w9T1FY64f5BdCb627BjtemKo3d1/V0fZWFryv9p6fF4/PRKP9TO5/HuOfc+z&#10;E/Ly3QGYJVNf6LVQj8yV/Z1STh19JL3j50z1Rd/wpN/7czfLf/qO+Pf/AME1s72NPb3/AJW21+yX&#10;/qzJ1ZPi6+WJ7yV6f697917r3v3XutrL/hIR/wBvFe+P/FK99f8Av8+vfcZe6v8AyQIP+ehf+rcv&#10;TcnDr6LXuA+muve/de697917r3v3Xuve/de697917r3v3Xuve/de60A/+FiO1oKT5NfD3eqpGKnc&#10;HRO9drSyADytBs/sA5anRz9dKtnJStz9S1vz7nL2nlJ267h/hkVv96Wn/PvTsfDrTv8Acr9Ode9+&#10;691737r3X0n/APhJv/2663D/AOLVds/+8dtX3j37n/8AKyL/AM0U/wCPP0y/xdbNvuOuqde9+691&#10;737r3Xvfuvde9+691737r3Xvfuvde9+6918m7+fdtuDav83r5v4ymUJHVdj7a3IwChLz7x6wwO76&#10;prD+stc5v+b3/PvJ/kiQy8q2bHyQj/eXZf8AJ0+vwjqoT2Kurde9+691737r3X2Rf5dlWa/+X58F&#10;a5naRqz4cfGOraRwA7mo6TwkxdgPyb3PvEzfxp329X0nm/6uN0nPHo4/sp610Uf+YB/2Qd82f/FR&#10;/kj/AO+bzPs02P8A5Ldn/wA14v8Aq4vWxxHXxq/eWvSjr3v3Xuve/de6vc/4TUoj/wA5L4sF0Vim&#10;G+QDoWUMUcfHXdSh0v8AQ2JFx/X2CvcP/lUrn7Yv+rqdUf4evqYe8a+meve/de697917r3v3Xuve&#10;/de697917r3v3Xuve/de697917r3v3Xukj2BsbbPaGw97dab0x0eY2d2HtHcmxt2YmYKYcptrdmG&#10;mwGdx0ocEaZqWoljNwRY/T27BNJbTpcQmjxsGU+hU1B/aOvdfF87/wCos58f+9e5uitzFn3B012n&#10;v/q7MzGMxCpyGw91VW2KmsjX6eOZqUyxsCQysCpIIPvLqxukvrKG9j+GZFcfYyg/5elAyK9BJ7Vd&#10;b697917o0/wa7dl6D+ZvxU7ojqWpYOs/kJ1Fu/KOsniE2BxG+qGo3HQzPcWiqaAVNPLyPQ7cj2Wb&#10;zai+2i6s6V8SJ1H2lTQ/kaHrRyOvsy+8Sek/Xvfuvde9+691737r3Xvfuvde9+691737r3Xvfuvd&#10;e9+691737r3Xvfuvde9+691Drcjj8ZD9xka6jx8HP71bVQUkPAuf3J2UcDk8+9hWY0UV690hcj3F&#10;1Hh9X8W7T65xei+v+I732zRaNN9Wr7mqW1tLXv8A0P8AQ+31tLp/hic/Yp/zdeoeqYv58fdnRG+f&#10;5S3zO2pt7ufqbcWfrdm7Imx2BwfYmz8xma6sw/b+3cwIKPFUFZJPLIv25cqkZKhS34J9i7kmzvYe&#10;aLSWSF1UM1SVYAVjccSPn1ZQdQ6+Wt7yT6f697917r3v3XutrP8A4SEM3/DinfK3Ok/CzfDFbnSW&#10;XvLr4KSP6i5t/rn3GXur/wAkCD/noX/q3L03Jw6+iz7gPprr3v3Xuve/de6+TD/Pf/7e5/OL/wAS&#10;rjf/AHgcP7yg5K/5Vay/0h/483T6/COqkfYp6t1737r3XvfuvdfZ/wDh3/2SN8Wf/FcukP8A32WM&#10;94i7r/yVLn/mrJ/x89JujG+0HXuve/de697917r3v3Xuve/de697917r3v3Xuve/de61PP8AhXrs&#10;GnzPwK6B7FSmWXJ7E+VOFwP3Gn102C331buWTJ2b8K9ZiMYpH5Nv6e5P9q5ym9z2/k8JP5q6U/kx&#10;6vHx6+dt7nrp7r3v3Xuve/de63Sf+Eb2Uki7P+d+FDkRZDYXQ2UeO7WaTEbh3PSROQOLqK5wLm/J&#10;t+fcQ+7Kg21k/o0g/aE/zdNyeXW+H7hTprr3v3XukrvrZO1+y9kbx653viKXcGy9/bW3Bsvd2BrV&#10;LUea2xunEy4PPYmrUWJjqKWeWF7G9mPt2GaS3mS4hOl0IZT6FTUH8iOvdfHJ+cXxa3R8Kvlp3x8X&#10;92/czVvUm/8AK4LEZWriEMu5Nl1gTN7A3Z41AVRlcJVUGQ0qLL5in1U+8sdm3KPeNrg3KLhKoJHo&#10;3Bl/2rAj8ulANRXoqfsz631737r3RmPhn8ldzfDz5U9DfJraX3EuV6b7I2/u2qx9NKIJM/tqOo+w&#10;3ptVpiRpjy+Hnr8XMbj9uduR9fZdu+3R7ttk+3S8JkK19DxVv9qwB/LrRFRTr7Jext67Z7J2Ts/s&#10;XZWVp89s3f21tv702lnKQlqTM7Z3TiYc5gsrTMeTHUUs8UyX/DD3iZNDJbzPbzDS6MVYehBoR+RH&#10;SfpU+2uvde9+691737r3XvfuvdUxfz+fln/so38sD5A57FZP+G787nx1P8deu2SbwVTZrtenqMdu&#10;eroZkOuOeh2xDnshTypys0EdipIYC7kfa/3rzJAjCqQnxX+xKEV+RfSD8j1ZRVuvlIe8m+n+ve/d&#10;e697917rao/4Sf8Aw8/0yfNjfPyn3Ji/udnfFHZDptueoh1U03b/AGxS1e2cAYhKPHL9jgotwVMg&#10;UFoJ5KGX0kxkxn7nbt9Js6bZGe+6bP8AzTShP7W0j5jUOqOcU6+jJ7gLpn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/1t/j37r3Xvfuvde9+691&#10;737r3Xvfuvde9+691737r3Xvfuvde9+691737r3Xvfuvde9+691737r3Xvfuvde9+691737r3Xvf&#10;uvdJPfWxNm9nbO3H192HtjC7z2Ru/FVWD3NtfcVBBk8LmsVWJoqKOvoqkMjqeGU21KwV1KsoIUWl&#10;3c2Nyl5ZyNFLGQyspoykeYI6cillglWaFirqagjBB60S/wCbX/JE3p8PanP99/G6iznYPxflnnyO&#10;dwv+UZjefRqSuZHgzzjVNkNvR3tT5ogy0yWiyPKrWVWV/t57pWvMiptG9lYb/grYCT/6XyWT1Tgx&#10;yn8Ky1y7zVFuQW0viEuOAPBZPs9G9V8/w+g17Pcx9C48es1NU1FHUU9ZR1E1LV0s0VTS1VNK8FRT&#10;VEDiWCop54iGR0YBkdSCCAQb+9MqspVhUHBB4EdaIBFD1tz/AMqH/hQC1Iu2/jt8+NyPLSqKTCbF&#10;+TGSZpJqcC1PQYfuqQAl0/TGm5wNQ9LZNWBnyC46+4PtBq17zyimctJbD9paD/D4X/OPyTqO+YOU&#10;K6r3aF+bRD/Cn/QP+8+Q62+sfkKDLUFFlcVXUeTxeTpKbIY7JY+phraDIUFZCtRSVtFWUzNHLDLG&#10;yyRyRsVZSGUkEH3jk6PG5jkBVlJBBFCCMEEHgR5jqOSCpKsKEcR1M91611rMfz0/5QzfIXC5n5hf&#10;GrbIl722xihUds7BwtL/AJV3DtbD0gRNxYSipxebcuMp4whhVTJkaRFiTVV09PFUzl7U+437mlXl&#10;vfJP8UkP6UjHELk/Cx8omPnwRjU9pJUccqcx/RsNtvm/SY9jH8BPkf6JP+8nPAmmjjKrISrKVZSV&#10;ZWBDKw4KsD9CPyPeUx4dSg/Dpul9pX6LperP/wCU7/Mf3N/Ls+RlHuXIy5PMdC9jvjdtd5bMoy88&#10;kuEiqGGM31gaK4Vsvgnmlnp14+4p3qaPUhqFmiAHPvJ8PN20GFKLdQ1aFz/F5ox/gegB9CFbNKEM&#10;73tqbjb6RiRcqfn6H5H/ADHr6UWzN5bV7E2ltrfmxs/jN07N3jg8ZuXa25MNVJWYrOYHM0aV+Lym&#10;Pqo+HimhkR0P1seQDce8Nri3ntJ3tblSkkbFWUihVgaEEeoPUYOjxuY3FGBoQfI9KX2z1Xr3v3Xu&#10;ve/de697917r3v3Xuve/de697917r3v3Xuve/de697917r3v3Xuve/de697917r3v3Xuve/de697&#10;917r3v3Xuve/de697917r3v3Xuve/de697917r3v3Xuve/de697917r3v3Xuve/de697917r3v3X&#10;uve/de697917otvzK2I/aXxB+VXWUVO1VL2J8b+8djQ0yIZHnm3Z1llMDFFGg5LM04Cgc3tb2YbR&#10;P9NuttccPDljb/eXB/ydbHHr4wvvLnpR1737r3Xvfuvde9+6919e/wDlB9qw90fywvgxvuKq+9m/&#10;2XLrvZWUq9QZqjP9V4odW7jmlYf7savw1SZP9qvwPp7xW5qtTZ8x3sBx+q7D7HOsfyYdJ2+I9WO+&#10;w/1rr3v3Xuve/de697917r3v3Xuve/de697917r3v3Xuve/de697917r3v3Xuve/de697917r3v3&#10;Xuve/de697917r3v3Xuve/de6+YL/wAKgN9Tbu/m7du7flmeVOrusOjdi06MxZaaHIddUnZjQxg/&#10;QGTcTyW/qxP595He3EIi5Vicf6I8jfscp/z508nw9a9vsd9X697917o4P8vfqim7z+dnw86iyFMt&#10;Zh9/fJTpnb+4qdlDq+1qnf1BJuotGbhguOSqbSeDaxsOfZVvt0bLZbu6U0KRSEf6bSdP86daPA9f&#10;ZL94l9J+ve/de697917r3v3Xuve/de697917r3v3Xuve/de697917r3v3Xuve/de697917r5GX86&#10;bqan6U/mqfOTY9HTLR0dT3pnexKOkRBHFTUncmPpe4KaCniXhIlTOqIkUWVNIAAA95S8oXRvOWbK&#10;Y5IjCf8AOMmP/n3p9TVR1WB7EnVuve/de6tP/ki79m63/mxfBTcME7U75HvTDbCaRG0loe1cVWdX&#10;1EBP9JY8w0bD8hiPYa5xgFxyxexnyjLf7wQ//PvVW+E9fW994t9MdUXf8KTf+3M3y3/6jvj3/wDB&#10;NbO9jT29/wCVttfsl/6sydWT4uvlie8len+ve/de697917ray/4SEf8AbxXvj/xSvfX/AL/Pr33G&#10;Xur/AMkCD/noX/q3L03Jw6+i17gPprr3v3Xuve/de697917r3v3Xuve/de697917r3v3XutEr/hZ&#10;LEg378BJwD5JNo/ImJjc2KQ5nZzoLf67t7mr2lP6F8P6UX+CTp2Pz60qPcv9Ode9+691737r3X0n&#10;/wDhJv8A9uutw/8Ai1XbP/vHbV949+5//KyL/wA0U/48/TL/ABdbNvuOuqde9+691737r3Xvfuvd&#10;e9+691737r3Xvfuvde9+6918qb/hRgqr/OY+Z4VQoOQ6NaygAan+M+zGZrD8kkkn+vvJnkH/AJVK&#10;z+yT/q9J0+nwjqkz2MOrde9+691737r3X2OP5bP/AG7q+Av/AIpX8WP/AHxmC94ncw/8l++/56Jv&#10;+rjdJzxPR1PZP1roo/8AMA/7IO+bP/io/wAkf/fN5n2abH/yW7P/AJrxf9XF62OI6+NX7y16Ude9&#10;+691737r3V73/Caf/t8l8Wv+1H8gP/gdt0+wV7h/8qlc/bF/1dTqj/D19S73jX0z1737r3Xvfuvd&#10;e9+691737r3Xvfuvde9+691737r3Xvfuvde9+691737r3Xys/wDhRj1fT9X/AM3v5Tpj6dabFb/f&#10;rPtCgRVC66jePV2HqNy1DW4JlzUWSkv/ALVzc3JyX5AuTc8q22rjHrQ/7V2p/wAZp0+hqvVH/sZd&#10;W697917rwJBBBIINwRwQR9CD7917r7XPRe8ZOxekunewZZDLLvrqzr7eMspOoySbn2lSZt5C3N7m&#10;cm9/eH97D9PeSwD8Dsv7GI/ydJjg9Cn7Tde697917r3v3Xuve/de697917ooXyP+fvwr+IsM5+R/&#10;yb6f6pyUEH3X91c9u/H1W/aqn0eTz47rvCGqztUtiDemx0g5X8sLmu37HvG6n/dfbSSj+IKdP5ua&#10;KPzPWwCeHVFPe/8AwrP/AJeHXklZjumNid8/IbJQ+T7PK47bGM6x2NWaOE1ZfftTFm4tZsRfbZsL&#10;k2PpI0sva/frgBrt44B6El2/Yo0/8b6sIz1Ud25/wsL+UObepj6N+JXRfXFPIXSnn7O3Xvvt6vhi&#10;PpWUHbT7Nh8oHI1ROgP1Vx9RVa+1G2p/ubdSSf6RVjH8/E6t4Y8+q4+x/wDhS7/N8381QmL+Qe1u&#10;sKCqLB8d1x0z1XTLHG30jp8tvDF5nJRW/Dx1wf8Aqx9n9v7d8qwfFA0hHm8j/wCBSo/l1bQvRJt6&#10;/wA3P+Z92A0rbh+evynhSbV5afa3cW8dhUciv+qN6HYlTjYSh+hQx6f8PZxDyty3B/Z2MP8Ato1b&#10;+bA9b0r6dFd3P8nvkrvYytvP5Dd5buae/nbc/bO/s+ZtXDeU5XIS6r/m/syj23bof7GCNPsRR/gH&#10;XqDoGK2vrslO1Vka2rr6l/11FbUzVU7839U05Zj/ALE+1gVVFFFB1vqL7317r3v3Xuve/de69791&#10;7r3v3XutrL/hIR/28V74/wDFK99f+/z699xl7q/8kCD/AJ6F/wCrcvTcnDr6LXuA+muve/de6979&#10;17r5MP8APf8A+3ufzi/8Srjf/eBw/vKDkr/lVrL/AEh/483T6/COqkfYp6t1737r3XvfuvdfZ/8A&#10;h3/2SN8Wf/FcukP/AH2WM94i7r/yVLn/AJqyf8fPSboxvtB17r3v3Xuve/de697917r3v3Xuve/d&#10;e697917r3v3Xutan/hVrBHL/ACrhI4u1N8k+oJ4T/qZGxmdpif8AkiRh/sfch+2RpzN9sUn+Ferp&#10;8XXzSfeQ3T3Xvfuvde9+691uY/8ACOX/AJnd83f/ABFXUf8A712X9xJ7s/7h2f8Ap3/46vTcnl1v&#10;t+4R6a697917r3v3XutHn/hXX8I/+ZGfP3ZuI/45fH3uyajg/wCorcnUm6K5YR/2uMRVVc3/AFa6&#10;cN/m19zL7Wbz/bbHMf8Ahsf8g6j/AIywH+mPTkZ8utHn3MnTvXvfuvde9+6919Ln/hLp8yf9mM/l&#10;6p0buPK/fdifD/c563njqJvNX1HVO6vuNy9T5Ka59MUCrldv0yBQFhxUdySb+8ePcnaP3fvv1sYp&#10;HdjX8ta0Dj8+1j826ZcUNfXrZT9x71Tr3v3Xuve/de697917r593/Cun5Z/36+S3Rnw929k/Lg+h&#10;tj1HZe/6Snl/absjtgRjBY3JwX/z2N29RUtZTNYWjzEg5vxOntZtfg7dNu0g7p20L/pE4kfaxIP+&#10;k6djGK9agnuVenOve/de697917r6qn/CfD4e/wCyg/yyulqbN4v+Hdjd/JN8jOxPND4q2Oo7Ioaa&#10;TY2JqVkHliai2xT4WKemkI8VUao6VZ3HvGfnvdv3rzFMUNY4P0k/2hOo/m5ah8xTphzU9Xcewd1X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//X&#10;3+Pfuvde9+691737r3Xvfuvde9+691737r3Xvfuvde9+691737r3Xvfuvde9+691737r3Xvfuvde&#10;9+691737r3Xvfuvde9+691737r3WGop6erp56WqghqaWphlp6mmqIkmp6inmQxzQTwyAq6OpKsrA&#10;ggkEW97BKkMpoRwPWwSDUdajv82D+QAuSk3J8ivgTtuGnrX+8ze/PjTjVSCnq35qK/M9LRcJFIfV&#10;JJtkkI3qXGFSIce+RPt97v6Amy83PUYWO5PEeQWb1Hl4v+9+b9SHy/zfp02W7tjgsp/wP/0F/vXm&#10;etP/ACGPyGIyFdictQ1mMymMrKnH5LG5Cmmoshj8hRTNTVlDXUdSqyRTRSK0csUihlYFWAII95HI&#10;6SIJIyGVgCCDUEHIIIwQRwPUjAhgGU1B4HqJ7t1vq7L+WH/Om7r+B9ZiesuwFy3cnxflrFSo2JVV&#10;yybr64hqZtVZlOqstkHCRRgsZpcFVSCinfUYnopppalov569sdr5tVr6zpbX9P7QDskpwEoHH0Eg&#10;7gOIcAL0GN95Ytd2BnhpFP8AxeTfJx/z8Mj5jHW+T8cvk10h8sussT250Jv7D792blAsU81BKYcv&#10;t/KiFZqnb268FU6arG5CEMpkpKuJH0lZE1xPHI2Je9bHunL1823bvC0Mq+vBh5MjcGU+RBI8jkEd&#10;RNe2N1t85t7tCjD9hHqDwI+Y6Hj2U9JOtRP+eR/Jhlyjbv8Amt8R9qNJkW+93H3705t2iLSZA81O&#10;W7V2HiqRbmf9U+fxsK3l9VdCvl+5WTIn2s9zAgj5X5ikxhbeZjw8hFIT5eUbHh8BxppIPLPMtFXb&#10;NwbHCNz/ACRj/wAdP5Hy605ZfeQr9DaXqBJ7Tt0XS9bM/wDIQ/m4x/HTdGL+GnyN3N9v0PvnNsnU&#10;u9s3WaaHp7fObqy8u38rV1JtT7czVTJraUsIqCuc1Dhaeqq54YS90eRP3tC3MO0JW6jX9VAMyoo+&#10;IAcZEH5suOKqCDt+2vxwbuAd4+ID8Q9ftH8x9g63rvryOQfeM3QK697917r3v3Xuve/de697917r&#10;3v3Xuve/de697917r3v3Xuve/de697917r3v3Xuve/de697917r3v3Xuve/de697917r3v3Xuve/&#10;de697917r3v3Xuve/de697917r3v3Xuve/de697917r3v3Xuve/de697917r3v3Xuve/de64squr&#10;I6q6OpVlYBlZWFmVlPBBH1Hv3Xuvi5fKzqOfoH5PfIno6oganfqHu/tPraONlZQ1Lsze9bt+ini1&#10;fWOWGnjliccMjKwJBB95d7ZdC+223vR/osaP/vSgn/D0oGRXoAva7rfXvfuvde9+6919Gv8A4SW/&#10;ImHsj4B9i9A11f5twfGvunLigx/kD/Zdedw0p3rt6YITdfNnod1XAGn03BJLAQD7oWBt98jvlHbc&#10;Rip/px9p/wCM6OmZBmvW1D7jTqnXvfuvde9+691737r3Xvfuvde9+691737r3Xvfuvde9+691737&#10;r3Xvfuvde9+691737r3Xvfuvde9+691737r3Xvfuvde9+6918on/AIUHVstf/OJ+a88xZnj3b1rR&#10;As2o+LG9G7Xx1OL2HAjiUAfgcc/X3k5yKoXlOzA/hc/tkc9Pp8I6pp9i3q3XvfuvdW+/yD8XT5f+&#10;b38IaSqVWji7G3NlFDMigVGE6uz2apGBksLiWnQgfUkADm3sK87sU5VvCP4AP2uo/wAvVW+E9fWP&#10;94wdMde9+691737r3Xvfuvde9+691737r3Xvfuvde9+691737r3Xvfuvde9+691737r3Xy9v+FOm&#10;Ip8b/N+7yrIVCybg6/6Jy9WQunXUQ9TYvAqxP5/aoYhf/C3495Ie3LluVIQfwtIP+Nk/5enk+HrX&#10;89jnq/XvfuvdHJ/l05GXEfzBvgplYWZJcd8x/jJWoyAFg1L3XhJrBSQDe1rE2P0PHsp39dexXqnz&#10;gmH/AFTbrR4Hr7IfvEzpP1Rd/wAKTf8AtzN8t/8AqO+Pf/wTWzvY09vf+Vttfsl/6sydWT4uvlie&#10;8len+ve/de697917ray/4SEf9vFe+P8AxSvfX/v8+vfcZe6v/JAg/wCehf8Aq3L03Jw6+i17gPpr&#10;r3v3Xuve/de697917r3v3Xuve/de697917r3v3XutE//AIWTf8fv8Af/AA1fkd/7t9l+5p9pf7G+&#10;/wBNF/gk6dj8+tKP3MHTnXvfuvde9+6919J//hJv/wBuutw/+LVds/8AvHbV949+5/8Aysi/80U/&#10;48/TL/F1s2+466p1737r3Xvfuvde9+691737r3Xvfuvde9+691737r3Xyp/+FGP/AG+Z+Z//AFHd&#10;F/8AwMuy/eTPIP8AyqVn9kn/AFek6fT4R1SX7GHVuve/de697917r7HH8tn/ALd1fAX/AMUr+LH/&#10;AL4zBe8TuYf+S/ff89E3/Vxuk54no6nsn610Uf8AmAf9kHfNn/xUf5I/++bzPs02P/kt2f8AzXi/&#10;6uL1scR18av3lr0o697917r3v3Xur3v+E0//AG+S+LX/AGo/kB/8Dtun2CvcP/lUrn7Yv+rqdUf4&#10;evqXe8a+meve/de697917r3v3Xuve/de697917r3v3Xuve/de697917r3v3Xuve/de6+bD/wrJxc&#10;OP8A5om3KuJAr5z4p9T5SoYaLyTQ703XhFdtPN/HRovq5sB+Le8hPbBi3LbD+GZx/wAZQ/5eno/h&#10;61kfci9X697917r3v3Xuvsn/AMvmqlr/AIEfCGunJaes+IXxqqpmJJLS1HTOFmkJLc8kn6+8S99A&#10;Xe7xR5Tzf9XG6Tnj0b32Vda697917r3v3Xutfv8AmMf8KL/hF8FqzPdc7GrZPlR8gMQ09FV9e9XZ&#10;yhh2TtPLQsY5KHsPtcx1dDRzROrxz0GKp8jWwyr4qqnpr6wOtg5B3negtxMPpoD+JwdTD1VMEj0J&#10;Kg+RPVwhPWlp8zP+FCP8y35h1GVxA7jqPjx1lXNPFD1v8dpMj18j4+UmMU2e39DPJuXImSK0dVFJ&#10;lY6OU6itHErFPcu7RyJy7tID+F9RIPxy0bPyWmgfLtqPXpwIo6pKq6uryFVU11fVVFbXVs8tVWVl&#10;XPJU1VXVVEhlnqamomLPJI7Es7sSSSSST7GIAUBVFAOrdR/e+vde9+691737r3Xvfuvde9+69173&#10;7r3Xvfuvde9+691737r3Xvfuvde9+691tZf8JCP+3ivfH/ile+v/AH+fXvuMvdX/AJIEH/PQv/Vu&#10;XpuTh19Fr3AfTXXvfuvde9+6918mH+e//wBvc/nF/wCJVxv/ALwOH95Qclf8qtZf6Q/8ebp9fhHV&#10;SPsU9W697917r3v3Xuvs/wDw7/7JG+LP/iuXSH/vssZ7xF3X/kqXP/NWT/j56TdGN9oOvde9+691&#10;737r3Xvfuvde9+691737r3Xvfuvde9+691rXf8Ksf+3Vc/8A4sb09/7h5r3IXtl/ysw/5pSf8+9X&#10;T4uvmie8h+nuve/de697917rcx/4Ry/8zu+bv/iKuo//AHrsv7iT3Z/3Ds/9O/8Ax1em5PLrfb9w&#10;j011737r3XvfuvdFS+cfxZ2v81viV3x8X92faw0XbewMrgsPlauIzRbb3pRlM3sDdnjUFmOKzdLQ&#10;ZDSouwhKfRj7M9m3KTZ90g3KLjEwJHqvBl/2ykj8+tg0Nevjlb72TujrTe+8eud8Yiq2/vTYG6dw&#10;bK3dga1QtZhNz7Wy02Dz2Jq1FwJKeqglhextdT7yxgmiuIUuITqSRQyn1DCoP5g9KOkr7d691737&#10;r3V+/wDwm6+ZP+yo/wAyrrzae4Mr9h1r8p6Fvj9uxJ5tFDT7o3FXRV3UuZMTEIZ13DDSYlZXI8VP&#10;kapub2IH9wdp/efL0ksYrJbHxV9dIFHH2aat8yo6o4qOvqK+8bumeve/de697917pl3JuLCbQ27n&#10;t2bmyVNhtubXwuU3FuDMVr+OjxWEwlDJksrkquTnTFBBFJLI1uFUn3eON5ZFijFWYgAepJoB+Z69&#10;18a35rfJHN/L/wCWfyD+TGeNUlR3F2jujduLoq1w9RhNpy1podj7aZwWuuLwsFBjk5PpgHJ95abP&#10;t6bTtcG3J/oSBSfVuLH/AGzEn8+lAFBTor/sy631737r3R+v5XnxGqfnH88fjh8cZKOeq2ruzftF&#10;muzJIhIq0nVOyYn3h2Kz1SWED1GKoqihpJGIH3U8CC7Oqkj5k3UbNslxuFaMi0T/AE7dqfbRiCfk&#10;D1pjQV6+wXS0tNRU1PRUdPBSUdJBFS0lLTRRwU1NTU8Yigp6eCIBURFAVEUAAAAC3vFMkk1OSek/&#10;Wf3r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UmfzPP5LPSvzxo8r2bsB8V058oIqMtBv&#10;uloWTanY8tLDpo8X2riceheWQhVgiztKhrYE0iVK2GGKmWUORfc7dOUmWxvK3NhX+zJ7468TETw9&#10;TGe0ngUJLdCjYuZ7raSIJqywfw+a/ND/AM+nB8qE160N/kb8Zu7vib2dl+ou+9hZfYe88UWlhhro&#10;xNiNwYppWipdw7UztNqpclj5yrCKqpJXXUGjfRKkkaZabLvm18w2K7jtEwmib04qfNXU5Vh5ggeo&#10;qCD1LFlfWu4QC4tHDqf2g+hHEH5H/B0A/s26V9Gc+KXzD+QPws7Mpe0vj9vuu2nmf8np9wYOfXkN&#10;m74xEEpkOA3rtmRlgrqVtT6GOmeBmMtLNBOFlUi5g5b2fmexNhvEQkX8LcHQ/wASNxU/yPBgRjpD&#10;uG22e5weBeJqHkfxKfVT5H+R8wR1vb/y3P51Hx4+dtLh+vt1y4/pH5JvDFTz9Z5/KR/wHfVaifvV&#10;nVO46zxiu8lvIcPUaK+IawiVcMTVTYn87e2O88ps15b1urHj4qjujHpKo+H01iqHFSpOnqKN75Yv&#10;NpJmj/Vg/iAyv+nHl9ox9hx1dB7jLoM9ahv86X+RpJln3X8ufhPtAHJP95uHuPoDbVDZslIS1Xld&#10;+9U4mlFvuD6pslgIE/dOqehXylqaXIP2390NAj5e5mk7cLDOx4eQjlJ8vJZDw4NjuA42HmMgLY7i&#10;2MBHP8lY/wCBv2+vWm7MrIzI6lWUlWVgVZWU2KsDyCD9R7yDbh0LZem+T8+0zdIJOPW6L/IX/nMR&#10;bxpNo/Bj5W7rVN40ENJt348drbhrbDd9DCopsV1Ju/JVTf8AF1gTTDgKyVv8tiC0MhFYlMa3HX3N&#10;9v8A6dpOZNkT9M1aeJR8J85VA/CeLj8J7h2k6QXvG2aGN1bjB+IenzHy9fTjw4bb/uDOg71737r3&#10;Xvfuvde9+691737r3Xvfuvde9+691737r3Xvfuvde9+691737r3Xvfuvde9+691737r3Xvfuvde9&#10;+691737r3Xvfuvde9+691737r3Xvfuvde9+691737r3Xvfuvde9+691737r3Xvfuvde9+691737r&#10;3Xvfuvde9+6918v3/hTX8epejv5q3Z+66THtRba+RmyNgd34Mxx2pGyFXiDsHeipMODNLmsDXV86&#10;E6l+6ViArpfI/wBur8XvLMcRNWt2aM/ZXUv5aWAH2dPIar1r6+x11fr3v3Xuve/de62Jv+EyPzEp&#10;/jJ/Mh271pufKDH9ffLXbc/SWR+5nEOPpexPvF3B1HlJVJGuonyUMu3qUcgNl2JHFwAvcXaTuPL7&#10;XEYrJanxB66ODj7Kdx/0nVHFR19Ob3jn0z1737r3Xvfuvde9+691737r3Xvfuvde9+691737r3Xv&#10;fuvde9+691737r3Xvfuvde9+691737r3Xvfuvde9+691737r3XvfuvdfKj/4UVYOXA/zkfmVA6ER&#10;5DJ9N5ynfTpWWLN/HnaWSd0+l9MskkbH/VK3vJnkF9fKVofQSD9krjp9Ph6pP9jDq3XvfuvdWp/y&#10;QN2U+y/5snwVzFVKsMdZ3fjNpq7EAGo37hK7YtJFz+XlyKIP8Tx7DPOURm5XvUHlGW/3khv8nVW+&#10;E9fW594udMde9+691737r3Xvfuvde9+691737r3Xvfuvde9+691737r3Xvfuvde9+691737r3Xy3&#10;P+FL+56fcP8AOG+SFDTusq7Q2x0VtiR0sV+4/wBCWB3FUJqH1KPkTG39GUr+PeSXt3GY+VLdj+My&#10;H/qow/ydPJ8PVC3sb9X697917o7H8tTDS7h/mK/AzDRLrNf8yfjNFJddarTL3PhZauVl/ISJXcj+&#10;g9k/MLiPYL5z5QTf9W2603A9fY094ndJ+qLv+FJv/bmb5b/9R3x7/wDgmtnexp7e/wDK22v2S/8A&#10;VmTqyfF18sT3kr0/1737r3XvfuvdbWX/AAkI/wC3ivfH/ile+v8A3+fXvuMvdX/kgQf89C/9W5em&#10;5OHX0WvcB9Nde9+691737r3Xvfuvde9+691737r3Xvfuvde9+691on/8LJv+P3+AP/hq/I7/AN2+&#10;y/c0+0v9jff6aL/BJ07H59aUfuYOnOve/de697917r6T/wDwk3/7ddbh/wDFqu2f/eO2r7x79z/+&#10;VkX/AJop/wAefpl/i62bfcddU697917r3v3Xuve/de697917r3v3Xuve/de697917r5U/wDwox/7&#10;fM/M/wD6jui//gZdl+8meQf+VSs/sk/6vSdPp8I6pL9jDq3Xvfuvde9+6919jj+Wz/27q+Av/ilf&#10;xY/98ZgveJ3MP/Jfvv8Anom/6uN0nPE9HU9k/Wuij/zAP+yDvmz/AOKj/JH/AN83mfZpsf8AyW7P&#10;/mvF/wBXF62OI6+NX7y16Ude9+691737r3V73/Caf/t8l8Wv+1H8gP8A4HbdPsFe4f8AyqVz9sX/&#10;AFdTqj/D19S73jX0z1737r3Xvfuvde9+691737r3Xvfuvde9+691737r3Xvfuvde9+691737r3Xz&#10;Rv8AhVpuKDN/zUmxsLq8m0Pjd0/t2qVbXinqcjnN2Kj2/Piykbc/gj8e8h/bKMpyzqP45ZD/ACVf&#10;8nTyfD1rWe5C6v1737r3XvfuvdfZm+DOFk238J/h5t6ZSkuB+LPx9wsqEEFJMX1LiKF1IPIsYyLH&#10;3iRvL+JvF3IPxTSn9rsek54no03st610xbn3PtzZW28/vHeGdxO19p7Vw+S3DuXcmfyFLisHgMDh&#10;6N8hlsxl8nWskNPTU0EbzTzSuqoilmIAPu8cck0ixRKWZiAABUknAAHmSevdfO7/AJz/APwox7M+&#10;VeX3Z8cPhLuTcPVPxgppq3Abm7Oxclbt7svvqBGalrjDWIY6vBbWqRdYcfH4q2ugJOQaOKd8bFPX&#10;KPIFvtiLuG8KJbniEOUi9PkzjzOQp+GpGovKlMnrVU9yZ1fr3v3Xuve/de697917qbjcZkszX0mK&#10;xGPrcrk6+ZKahxuNpJ66vraiQ2jp6SjpVaSR2P0RFJP4HvTMqKWc0A4k4HXurHumf5Of80HvyGjq&#10;+uPhH3tJjsiEagzO+dsR9R4GuhcApVUee7bmwdHLCb8TRzlDzZuD7D93zZy3Yki4vI6jiFOs/sTU&#10;eq6lHn1Zf1x/wlJ/ml71FPJuuT449QRyaGqIt9dtZDM1tOh5dBF1dhtwwvIPoFFQFJ/tgc+w7ce5&#10;vLUNRF4sv+lQD/j7L/g61rXo6ezP+Ec3elcIv9IfzZ6m2uxt5hszqjeG/BGfz4mzmU25r/2IX2Tz&#10;e7Fkv9hZu3+mdV/wB+teIPToyO3P+EbvW1KE/vb8898ZsgDyHbnQOB2sGP5KDJ7rzGn/AFiT7L5P&#10;dm4P9lYqv2ylv8CL1rxPl0L+I/4R7/DmEL/HvlR8mMkQPWcRQ9W4QM39VFZh8hYf4En/AF/aV/df&#10;dj8FtCPtLn/n4de8Q9FU/mVf8JqvhD8K/gb8jfk715238p90didSbSw+c21jN7bw6mqNmVdZkN6Y&#10;zb0y5nFYHZdBXSoIKyUqIclEdYUkkAqTPl73D3neN7t9tnihWOViCVV9WFJwTIRxHoevByTTrSN9&#10;zF071737r3XvfuvdbWX/AAkI/wC3ivfH/ile+v8A3+fXvuMvdX/kgQf89C/9W5em5OHX0WvcB9Nd&#10;e9+691737r3XyYf57/8A29z+cX/iVcb/AO8Dh/eUHJX/ACq1l/pD/wAebp9fhHVSPsU9W697917r&#10;3v3Xuvs//Dv/ALJG+LP/AIrl0h/77LGe8Rd1/wCSpc/81ZP+PnpN0Y32g691737r3Xvfuvde9+69&#10;1737r3Xvfuvde9+691737r3Wtd/wqx/7dVz/APixvT3/ALh5r3IXtl/ysw/5pSf8+9XT4uvmie8h&#10;+nuve/de697917rcx/4Ry/8AM7vm7/4irqP/AN67L+4k92f9w7P/AE7/APHV6bk8ut9v3CPTXXvf&#10;uvde9+691737r3XzdP8AhVB8JP8AZfvnFhvk3tLEfZ9c/L3b82fy0lLB46HHd1bFhpsJv+lZYgVj&#10;OTopcRmtcjBqiqqMgwBETH3kF7abx9dsx26U1ktDQfONqlf2HUvyAX16eQ1FOtX73I/V+ve/de6n&#10;4nK5PA5XGZzC19XisxhshR5XE5Ognkpa7G5PHVK1lBX0VTEQ8csMqJJG6kFWAINx7qyq6lHFQRQg&#10;8CDxHXuvsRfy4vlpjPnF8JPjv8mqOalbMdidf45d+UdJ40ixHZ+2ZH2r2XiY4EsY4os3RVppQyqW&#10;p2hkChXX3ihzBtbbNvFxtx4RsdPzQ9yH/eSK/OvScihp0dv2T9a697917qhD/hSN8s/9lg/lg9qb&#10;ew2T+x338nMnjfjttdYZtNUuC3dTz5TtCraBCHNO22aHJ42SQEKktbT6idQVhv7fbX+8uZIpHFUt&#10;gZT9q4T89ZB+wHq6Cp6+XF7yS6e697917r3v3Xut5/8A4SD/AA9+zwnyM+dO58XafM1FP8dOpqqo&#10;h0uuMx7Um9u2MtSiUeqOepO3qGCoitZ6ath1H1qIY91d2q9vssZ4fqv9pqqD8hqJHzU9NSHy63bf&#10;cO9N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Fi+Vvw8+P3zT60q+rfkDs&#10;Og3ZhrVE+385DooN5bHy88QiGf2TuaNWnoKpdKawuqCdVEVVDPAWiY95f5k3jli+F/s8xjbGpeKO&#10;P4XXgw/mOKkHPS7b9yvNsn+os30nzH4WHow8x/MeRB60Sf5kP8lX5E/BSpzPYW1Ia7u742RTzVMH&#10;Ze38ZJ/eDY1A73gpe1ttUmtqER38f8YptdBKQrSPSSzJSrlhyV7n7NzWq2dwRa33DwmPbIfWJj8X&#10;+kNHHkGA1dSvsvM9luoEMn6U/wDCThv9IfP7Dn7aV6pf9yb0Jus1PUVFHUQVdJPNS1VLNFUU1TTy&#10;vBUU9RA4khngmjIZHRgGVlIIIBBv70yhgVYVBwQfPrxAIoetl7+XJ/wof7R6RXAdS/NGPPd1dV0/&#10;2+MxfbdIwru4dlUgtFE24zVuq7noohYu88iZJFLv9xWlYqb3B3Ovs3Ybnr3HlnTa3BqTCcQuf6NP&#10;7Jj8gUOBpXLdAbe+T7e4rc7ZSKTiU/A32fwn/jPyHHrc26T736e+R3X+I7S6O7D2z2ZsLNr/AJHu&#10;DbNetVFDUrGsk+Ly1FIEqaCuhDqKigroYqiEnTLEjce8Z9z2rcdmu2sN0haCVeKsKfmDwZT5MpKn&#10;yJ6jS5tbizlMFyhRx5H/AAj1HzGD1rz/AM4L+RFhfkc25vkv8OsPiNq99zCrze/+qImpMNtTuWqs&#10;airzW3pJDHTYvc0xuZvIUo8jIfJO1PVNLU1Mse3/ALoS7QE2XmFjJaigjlyWh9A3m0Y8uLIMCq0A&#10;EG0b+1uBa3pLR8A3Er8j6r/MeWMDRp3Vtncey9xZvaW78DmNr7p23k63C7h25uDHVeIzmDy+OnNN&#10;X4zLYuvSOannhkVklilRWVgQQD7yRjmhuYlnt2Do4BVlIKsCKggjBB9R0LWZXXWhqDkEcD0mkmmp&#10;poqinllp6inljmgnhkeKaGaJw8UsUqEMrKwBVgQQRce23AIIOQekUnW8l/JD/nf0Xe1JtT4gfL7d&#10;UVH3lSRUmA6i7cztUI6buWniQQY/aO78jOdMe6kULHSVcrBcuAEY/wATt9/jd7ie3jbaz75sSVtj&#10;VpYgP7L1ZR/vv1H4P9J8IR3LbvCJngHb5j0+Y+X+D7Otpr3DfRN1737r3Xvfuvde9+691737r3Xv&#10;fuvde9+691737r3Xvfuvde9+691737r3Xvfuvde9+691737r3Xvfuvde9+691737r3Xvfuvde9+6&#10;91737r3Xvfuvde9+691737r3Xvfuvde9+691737r3Xvfuvde9+691737r3Xvfuvdajf/AArj+J8v&#10;YnxR6V+W238cZ8z8cuwKnZW+J4IbMvWncjUuPpMnkJ1BLJQbjoMTSUyNwrZSZgQSQZS9rdzFvuc2&#10;1yHFwupf9PHU0H2oWJ/0o6vGaGnXz1/c79Pde9+691737r3Trgs5mNsZzDbl27k63C7g29lcdnMF&#10;mMbPJS5HE5jE1aV+MydBVRENHNBPGksUikFWUEcj3V0SRDHIKqwIIPAg4IP29e6+u9/Ko+d+3f5i&#10;fwo6n+QlFU0Cb8OOXY/d236Lxx/3Y7k2pRw0+8KT7SO4gpq/yQZvGx3JFDW0wY6w4GK/M2ySbBvE&#10;tgQdFdUZ9Y2+H8xlT8wek7Chp1Yz7IOtde9+691737r3Xvfuvde9+691737r3Xvfuvde9+691737&#10;r3Xvfuvde9+691737r3XvfuvdYKqqpqGmqK2tqIKOjo4Jqqrq6qaOnpqWmp4zLPUVE8pCpGigs7s&#10;QAASSAPewCxoMk9e618uv/8AhT3/ACnN7b3rtl5jsjtHrGnpsxV4eh3t2B1TlzsjNGnq2pKbJ0OT&#10;2LNnKmCjqdIkhqMjR0oWNg04hs2kdT+3HNEMImSNJMVKq41D5ENpBI9AT8q9X0N1ej1Z251b3jsr&#10;E9kdNdi7J7U2DnUZ8RvHr/c2H3btyuKAeaGHLYSaaHyxEhZoS4kja6yKrAj2DLm1ubKY293G0Trx&#10;VgVI/I9U4dCH7T9e6+ar/wAKu+tpdmfzRKLeAhIpe3vjj1XvJalUtHJXYHKZnrWqp2f8yRxYOmZh&#10;9Qkkf9R7yF9sbgTctmLzildf2hX/AOfj08nw9azvuROr9e9+690LHQnaVd0d3p0v3Vi0lkyfUHbH&#10;XXaOPjgYLNJXbA3fR7rpY4mYgBmekUC5Av7S31st7ZTWbcJUdD9jKV/y9aPDr7Tm3c/h92bfwW6d&#10;vV8GUwG5cPjM/g8nStrpsjh8zRJkcZX07/lJoZEkQ/kEe8Q5I3ikaKQUZSQR6EYI6T9PHunXuve/&#10;de697917r3v3Xuve/de697917r3v3Xuve/de697917r3v3Xuve/de6+O1/M27tpvkZ/MH+Y3cmOq&#10;1r8HvD5A9jjatcj+RazZW3c/LtTZNUGFx+5iKGiawJAvYEgA+8r+XLM7fsVpaMKMkSav9MRqb/jR&#10;PShRQDojHs6631737r3Vwn8grrebs/8Am6/C3CpB5afb2/txdkVspQtFSw9YdeZjf1NPKR+nVVY+&#10;nijJ/wB2Og/PsKc8XAtuVbx/4lCf72yr/gJ6q/wnr6xHvGHpjqi7/hSb/wBuZvlv/wBR3x7/APgm&#10;tnexp7e/8rba/ZL/ANWZOrJ8XXyxPeSvT/Xvfuvde9+691tZf8JCP+3ivfH/AIpXvr/3+fXvuMvd&#10;X/kgQf8APQv/AFbl6bk4dfRa9wH011737r3Xvfuvde9+691737r3Xvfuvde9+691737r3Wif/wAL&#10;Jv8Aj9/gD/4avyO/92+y/c0+0v8AY33+mi/wSdOx+fWlH7mDpzr3v3Xuve/de6+k/wD8JN/+3XW4&#10;f/Fqu2f/AHjtq+8e/c//AJWRf+aKf8efpl/i62bfcddU697917r3v3Xuve/de697917r3v3Xuve/&#10;de697917r5U//CjH/t8z8z/+o7ov/wCBl2X7yZ5B/wCVSs/sk/6vSdPp8I6pL9jDq3Xvfuvde9+6&#10;919jj+Wz/wBu6vgL/wCKV/Fj/wB8ZgveJ3MP/Jfvv+eib/q43Sc8T0dT2T9a6KP/ADAP+yDvmz/4&#10;qP8AJH/3zeZ9mmx/8luz/wCa8X/VxetjiOvjV+8telHXvfuvde9+691dh/wnX3ZR7P8A5xnw6rMh&#10;IkVJmMn27tMu5A/yzdfQu6MFho0J/tPXT0yD+t7Dk+wfz9EZeU7sLxARv95lQn+Veqv8PX1XPeM3&#10;THXvfuvde9+691737r3Xvfuvde9+691737r3Xvfuvde9+691737r3XvfuvdfJm/nwdv0/df82r5q&#10;booapanHbb7NoupaMRtrhgk6V2hjeqMvDCeeDkMPWSPY2LuxHB95QclWps+V7OMjLJr/AOcjFx/J&#10;h0+uFHVRnsU9W697917p621t/Jbs3HgNrYaH7jL7lzeK2/ioOf38lma6PHUMPpBPqlkVeB+fdJJF&#10;ijaV+Cgk/YBU9e6+2ltPbtFtDa22tp43/i3bX2/htu0Hp0f5FhMdHjaX0gm3oiXi/vD2WQyytK3F&#10;iSfzNek3Sg9t9e60Ov8AhUv/ADVsxuHekv8ALW6P3LNRbP2iuGz3ykzWHqnjbdO7qmGLO7V6iapp&#10;yA+PxMD0uVzEYZllrpKancRvjpkkmz215ZSOH+sN6tXeohB/CvBn+1shfRan8Qo6i+Z60uPcu9Od&#10;e9+691737r3Rl/in8Pfkd82u1Mf038Zurtwdm71q0SryC42OKkwG1cMZhBLuLem6Mi0VBicfGxCm&#10;qrqiNXcrDF5J3jjcu3Pdtv2e2N3uMojQcK8WPooGWPyA+Zx1okDj1u1fBv8A4SU9DbEosNvD55dn&#10;ZfvHeJSnqq3qPqnI5bYvUmNlIBnxeW3mi0+5c2AR6aiifCgXKmKUAOYe3n3Rvp2MWyRiFPJ3AZz8&#10;wuUX7Dr+0dNmQ+XWzv8AH34cfFT4p4pcR8cfj11H03D9stJVZDY2yMHiNxZaFQFB3ButITlMi9gA&#10;Za+smcgAFjYe44vt23Pc217hO83yZiQPsXgPyA6oSTx6Mp7L+tde9+691737r3Xvfuvde9+691T/&#10;APz83SP+UH83mdgoPXm1UBP0Ly9q4CONf9ixAHsV8j55qs/9M3/HG6svxDr5OfvJ7p/r3v3Xuve/&#10;de62sv8AhIR/28V74/8AFK99f+/z699xl7q/8kCD/noX/q3L03Jw6+i17gPprr3v3Xuve/de6+TD&#10;/Pf/AO3ufzi/8Srjf/eBw/vKDkr/AJVay/0h/wCPN0+vwjqpH2Kerde9+691737r3X2f/h3/ANkj&#10;fFn/AMVy6Q/99ljPeIu6/wDJUuf+asn/AB89JujG+0HXuve/de697917r3v3Xuve/de697917r3v&#10;3Xuve/de61rv+FWP/bquf/xY3p7/ANw817kL2y/5WYf80pP+ferp8XXzRPeQ/T3Xvfuvde9+691u&#10;Y/8ACOX/AJnd83f/ABFXUf8A712X9xJ7s/7h2f8Ap3/46vTcnl1vt+4R6a697917r3v3Xuve/de6&#10;p5/nrfCP/Z5/5c/cuyMBiP4p2v1RSjvfptIIPPkKneXXdBUVOU21QIg1yS5zBzZXD08OoKamop5H&#10;v4h7FnJe8fuXf4ZpDSKX9OT00uRQn/StpY/IH16spoevk8+8nen+ve/de697917rd+/4SFfMnx1H&#10;yH+CG6sr6ahYvkV1DTVM1gJohR7M7awlI8x5LJ/d/IU1LEfomQn0/wCcb3DfuptGIN7iH/CpP5sh&#10;/wCPAn/SjpqQefW8d7hrpvr3v3XuvnOf8KyPln/pc+cOwPjDgcn9ztb4q9dwybgpoZtUI7X7hgpN&#10;2Z9ZBEdD/b4CDbUaaiWileqT0kuDPvthtf0uzSbk47rp8f6SOqj9rF/tFOnkGK9aq3uTOr9e9+69&#10;04YnE5PPZXGYPC0FVlczmshRYnE4yhheprsjk8jUrR0FBR08QLSSzSukcaKCWYgDk+6uyopdzQAV&#10;JPkBxPXuvsV/y7filjPhJ8Kfjp8ZKGKlXJdaddYqDetXR6Gp8t2VuB33T2XmIZU5eKpztbkJKcsz&#10;FYTGmohR7xP37c23jeLjcW4SOdPyQdqD8lAr8+k5NTXo6Pso61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//S3+Pfuvde9+691737r3Xv&#10;fuvde9+691737r3Xvfuvde9+691737r3Xvfuvde9+691737r3Xvfuvde9+691737r3Xvfuvde9+6&#10;91737r3Xvfuvde9+691737r3XvfuvdYaingq4J6WqghqaWphkp6mmqI0mgqIJkMc0E8MgKujqSrK&#10;wIIJBFvewSpDKaEcD1sEg1HWtR/MY/4TxdTd4nPdsfDSXBdH9r1H3OTyfVlUj0fTe9qw3mlXCRUa&#10;O+2K2UkhBSRSY5mCJ9rSapan3N/JfvJuG1aNv5m1XVuKASjMyD+lX+1UfMh+J1NhehvsvONxa0t9&#10;zrLHwD/jX7f4h9vd8zw60ye8ugO5/jV2BlOru9eudzdZ75xJLTYXclCYFraQyNFFlcHk4DJSZGhl&#10;ZW8FfQTzU8lj45GsfeTG1bxtm+Wa3+0zrPE34lPA+jDirDzVgCPMdSXa3ltfQie0cOh8x/gI4g/I&#10;0PQNv9PZg3TsnDoxnxd+YvyL+GPYEXY3x47KzWxsvI1NHnsOjrkdn7yx9O5dcTvLaddroshBZnEb&#10;TReWAsZKaWGXTIA1v/Luz8yWhs93hEq50ng6H1RxlT9hoeDAjHRFuNja38XhXSBh5HzHzB4j/VXr&#10;dK/l9f8AChf44fJhcJ1z8mhh/jR3XVfb0MWXyWQkXpPemRktGHw27Mk5fBTStqIoc7IIVukcWRqZ&#10;XCDGjm32l3jZS15stb22FTQD9ZB81HxgfxJnzKKM9RxufLlzaEyWv6sf/Gh9o8/tH7B0Y3+Z5/J2&#10;6H/mL7dm37gZ8X1b8laHDxLtXuDE0aT4jeNNT0w/he3+0cfQC+SoWQJFTZOK9bRpoMTT06GilI+T&#10;ef8Ac+UpfpZQZ7MnuiJyhPFoyfhbzKntbNaE6gg2/dZ7E+G3dH5r6fMeh+XA/wA+vn3fKT4od8fD&#10;jtTLdPfIHYeT2TuzHGSfHVEqmq25u3C+YxUu5tmbhhH2+Sx89vTPA2qNw0M6Q1EcsKZQbRve2b/Y&#10;rf7XKJIzx8mU/wALrxVh6HjxFQQehZHcQ3Ufiwmo/mPkR5HotqTTU00VRTyywVEEqTQTwyNFNDNE&#10;weKWKVCGVlYAqwNweR7XuAQQcg16Yfh1ukfyZP5+dHuuPanxQ+dm74aHdqLR7e6p+Ru5K1IaDdSg&#10;Cmxm0e38rVELBkx6YqPcU7COs4TIMlWPuq3H7n323MBfeeXUqmWkgUZXzLRDzXzKDK/h7cKHL6w0&#10;kywDHmP83+brbuBBAIIIIuCOQQfoQfcI9FHXfv3Xuve/de697917r3v3Xuve/de697917r3v3Xuv&#10;e/de697917r3v3Xuve/de697917r3v3Xuve/de697917r3v3Xuve/de697917r3v3Xuve/de6979&#10;17r3v3Xuve/de697917r3v3Xuve/de697917r3v3XugI+T/QGzflT8eO5/jnv+JW2n3L13ubYeSq&#10;fAlRPiJs3jngxW46CKQgfd4us+3yNGxPpngjb8e1u23022X8O4QfFC4YfOhyD8iKg/I9bBoa9fG7&#10;7v6d3z8e+4ezujezMW2H3/1LvjcuwN2UHraFM1tjKy4qrnoZpFXzUs5jE9JUKNM0LxyoSjqTlnZ3&#10;cN/aR3tsaxyqGU/IiufmOBHkcdPg1Fegu9qet9e9+691737r3V6X8hn+ajP/AC2vlOuL7HylYfi1&#10;35Nhto90UYM9TT7JyUFQ0O0u4aChiDMZMO88sOUjhUvNjZ6jTHNUQUiqC+duWRzDtmq3H+MwVaP+&#10;kPxRk/0qY9GA4AnqrLUdfUqxOWxWfxWMzuCyVBmcJmsfRZbD5jFVlPkMXlcVkaZazH5LG19IzxT0&#10;88LpLDNE7I6MGUkEH3jY6sjFHBDA0IOCCOII8iOmOnD3Xr3Xvfuvde9+691737r3Xvfuvde9+691&#10;737r3Xvfuvde9+691737r3Xvfuvde9+691rc/wDClX+ZFj/h98N8n8dNg5+OD5B/LbDZjZVBT0NS&#10;Fymy+lp1ON7M3tUiE64GyEDvt7Fs2hnkqKqop3L46QCQfbzl9t13YbhOv6FqQx9Gk4ovzp8TfYAf&#10;iHV0FTXr5nPvIjp7o8HwT/mG/KH+Xd2zQ9pfHPf1dh6easojvjrbLz1eQ6y7Ow9NIDLhd77VEiRT&#10;XjLx0+QgMVbSa2ekqYWJJJt62Hbd+tTbbglf4XGHQ+qt/hBqD5g9aIB49fVQ/l5/Onqz+Yr8Wth/&#10;JjqtJMVDnvucBvvZFZWRV2X637JwccQ3VsjLVMKoJTAZoaqiqfFH91Q1FLVeKLz+NcZ9+2W52Dcn&#10;265zpyrcA6H4WH28CPJgRU06YIoadaxP/CxHoSfIde/Dr5O46jPi2tu7f/Ru7a1Ii5kXeuJp99bD&#10;ilkH6EhbB7gtfgtOBwfrI/tPfBZ7vbmPxKsi/wC1JVv+PL+zq8Z4jrRF9zV071737r3XvfuvdfUx&#10;/wCE6HzEpPlh/LM6jweUyqVnZHxkX/Zdd9UskymsGM2VRxN1dljCx8hgqNsS4ym+4e4lqqWsAYmN&#10;gMa+ftpO18xSuopHc/qr6Vb4x+T1NPIEdMOKN1e37BXVeve/de697917r3v3Xuve/de697917r3v&#10;3Xuve/de697917r3v3Xuq2/5uXy/pPg//L4+R3ecOUTG72XZNbsDqUCYR1lT2x2NE21Nlz0EZIMr&#10;Y2aofN1EaEN9tRTsCNNwIeVtqO877b2RFU1an/0idzV+2mkfMjraipp18hf3lR0o697917r3v3Xu&#10;ttr/AISHdCz7y+ZfyB+QlbR+fCdIdG0+zaCoeP00u9u5dzxDF1EMx41Lh9v52F1HNpwSQLBou91L&#10;4Q7RBYA900mo/wCljGf+NMv7Om5DinX0MvcD9NdUXf8ACk3/ALczfLf/AKjvj3/8E1s72NPb3/lb&#10;bX7Jf+rMnVk+Lr5YnvJXp/r3v3Xuve/de62sv+EhH/bxXvj/AMUr31/7/Pr33GXur/yQIP8AnoX/&#10;AKty9NycOvote4D6a697917r3v3Xuve/de697917r3v3Xuve/de697917rRP/wCFk3/H7/AH/wAN&#10;X5Hf+7fZfuafaX+xvv8ATRf4JOnY/PrSj9zB051737r3XvfuvdfSf/4Sb/8AbrrcP/i1XbP/ALx2&#10;1fePfuf/AMrIv/NFP+PP0y/xdbNvuOuqde9+691737r3Xvfuvde9+691737r3Xvfuvde9+6918qf&#10;/hRj/wBvmfmf/wBR3Rf/AMDLsv3kzyD/AMqlZ/ZJ/wBXpOn0+EdUl+xh1br3v3Xuve/de6+xx/LZ&#10;/wC3dXwF/wDFK/ix/wC+MwXvE7mH/kv33/PRN/1cbpOeJ6Op7J+tdFH/AJgH/ZB3zZ/8VH+SP/vm&#10;8z7NNj/5Ldn/AM14v+ri9bHEdfGr95a9KOve/de697917ofvil3fX/Gn5N/H75B45J56jpfuPrrs&#10;qWjpyBJk6DaG66XNZXD+ogFaylhmpXBIushFxe/tDudmu47dPYN/o0bp9hZSAfyOetEVFOvs57a3&#10;Hg94bcwG7tsZOlzW2904TFbj29maF/LRZbB5uhjyeJydHJxqinp5Y5Y2tyrA+8R5I3ikaKQUZSQQ&#10;fIg0I/I9J+nv3Tr3Xvfuvde9+691737r3Xvfuvde9+691737r3Xvfuvde9+690Avyk782v8AFr44&#10;93fIreUkI29011nu7f8AVU00ohOWq8Bh5avEbepnJF6jJVop8fSoDdppkUcn2u22xk3LcIbCH4pn&#10;Vfsqcn7AKk/IdbAqadfGQ3juzPb93durfW6a58nufem485uzceSl/wA7kc9uPJy5jL10n+1TVE0k&#10;h/xPvLeKJIIlhiFFQBQPQAUA/Z0o6Tntzr3XvfuvdWYfybukJvkJ/NB+E/XIpPvaCDvPa/Y2epmj&#10;108+2um/L27uKmq78CKejwk1O1yL+QKDqYew7zbeCw5bvLitD4ZQfbJ2D9havVWwp6+u57xY6Y6A&#10;z5O944L4zfHTvL5C7lRJ8N0t1Tvvsqronk8Ryr7R25UZmjwkLjny108UVHCByZJFA5Ptbt1k+438&#10;NhHxmdUr6aiBX8hnrwyadfGb7J7C3b232HvvtTf2Wnz2+Oyd4bk33vDN1JJny25t2ZibO5zISXJs&#10;ZameR9N7C9hwPeW1vBFa26W0A0pGoVR6BRQD9g6U9Ir2917r3v3XujH/ABE+LnZvzR+R/U/xl6ho&#10;46ne/a254MHS1tWkrYvbmHp4JMpujeGdaAF1oMRjYKrI1hQFzFCyxq8jIjF+67lbbRt8u43RokQr&#10;8yeAUfNiQB9ucdaJoK9fWl+A/wAB+gf5dnQW3+iOh9uwU8cENJXb/wB/11JTDena29FpRDkd5byy&#10;MQLSSSMXFJRq/gooCtNTKka84vb5vl9v9817et8lUfCi+SqP8J4k5PTBJJqejseyfrXXvfuvde9+&#10;691737r3Xvfuvde9+691737r3VC//Clrsai2F/KA+ROLmqEgyPZ+5el+ucGGfSZ62ftrEbxylOi3&#10;BYtisNkTYfgE/QH2Nvby3M/Nduw4RiRz/vDKP+NMOrJ8XXy2/eSfT/Xvfuvde9+691tZf8JCP+3i&#10;vfH/AIpXvr/3+fXvuMvdX/kgQf8APQv/AFbl6bk4dfRa9wH011737r3XvfuvdfJh/nv/APb3P5xf&#10;+JVxv/vA4f3lByV/yq1l/pD/AMebp9fhHVSPsU9W697917r3v3Xuvs//AA7/AOyRviz/AOK5dIf+&#10;+yxnvEXdf+Spc/8ANWT/AI+ek3RjfaDr3Xvfuvde9+691737r3Xvfuvde9+691737r3Xvfuvda13&#10;/CrH/t1XP/4sb09/7h5r3IXtl/ysw/5pSf8APvV0+Lr5onvIfp7r3v3Xuve/de63Mf8AhHL/AMzu&#10;+bv/AIirqP8A967L+4k92f8AcOz/ANO//HV6bk8ut9v3CPTXXvfuvde9+691737r3XvfuvdfJw/n&#10;m/CP/ZFv5i/dGwcDiP4V1T2fWDvTplIYPBj6fY/YtfUVdbtzHxqNKQ4PNQ5XCQR6i3gpYZG/zg95&#10;P8mbx++tghnc1lj/AE5PXUgGT/pl0sfmT0+pqOqgvYq6t1737r3Rz/5ePyvy3wg+afx4+TmNkq/4&#10;f1n2FjKjelDRa2nzPWufR9sdl4SKJeHlqsFW18dPqVgs5ik0koPZRv21rvO0XG3NxkU6T6OMofyY&#10;Cvyr1oiop19irCZrE7kw2I3FgcjSZfBZ7GUGawuWoJkqaHKYnKUqV2OyNFUR3WSGeGRJY3U2ZWBH&#10;B94nujRuY3FGUkEHiCMEdJ+k32X2FtbqPrjf/a2+cguJ2V1nsrdPYG78o+nTjtsbOwc+4c9XEMVB&#10;8VLTyvYkXt9fblvBLdXCWsIq8jBVHqWIAH7T17r4ynyR7x3T8mPkB3P8g96ux3R3L2XvLsbLQGZp&#10;4sdJurOzZanwtG7WtTUMMkdHSoAAkMSKAAAPeW+32ce3WMNhD8MKKg+ekUr9p4n5npQBQU6BX2s6&#10;31737r3V9X/CcL4ef7Nb/My6x3DncX9/1z8YKKf5D7veeHXRTZ7adbDRdWYozODH523JU4/IiFgT&#10;LT0NUALKzKCPcDdv3Zy7JGhpJc/pL9jA6z/vAI+RYdVc0HX1IveNvTH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F1+S/wAT/j78vtgVHW3yE60w&#10;HYO3iJ5MTU10L0m49q5CeMRnMbP3RQmOuxlUAFDSUk6CRR45lkiLRsc7HzDvHLl4L7Z52hfzAyrj&#10;0dTVWHyINOIoc9LbHcLzbpvHs3KN5+hHoRwI+38utNT5+f8ACdjv3ocZrsT4k1uV+RnVdN9xXT7H&#10;emp4+8dq0KXfxx4igSOm3NHGoA8uJihrHZgq40qrS+8leUveXaN3C2XMIFlcGg158Bz9pqYvsclR&#10;/H5dSPtfOVpeAQ7gBDJ/F+A/nxX86j+l1rc5XH1+Jr63F5WhrMZk8dVT0OQx2QppqKvoK2llMFVR&#10;1tJUqskUsbqySRuoZWBBAI9y9rSRBJGQysKgg1BB4EEcQehFIQw1Kag06ZZPbLdF8vVrnwN/nNfM&#10;T4HS4ra2C3MO3ujaKSOOfpTsyurchhsZQBh5Iuv9yDyV+3pAC5iipTJQa2Mk1BO/PuPOafb3YOZt&#10;U8ifT3J/0aMAEn+mvwyfMmjUwGHQc3HabS8JcjQ/8Q/yjgf8Pz62vOvvmx/Kv/ngdVQfH/uGhxu2&#10;eycmjPiuqO0arH7Y7O2zumanEP8AHejuw4T9vkKpWUmNcbN9zPAhXIYwUzvC0F3fLvOntzenc7El&#10;4Rxljq0bL6TJxUf6YUB+B60PQTktL/apPFjyvqMgj+kP8/5HrWA/mZfyOfkb8Dps72TsePI97fGS&#10;CaerTsbAYtjunr7HM5aGm7Y2zRBzSpEP2zm6MPQSEK0popJUpRLvKfuJtXMoW0uKW15/Ax7XP/C2&#10;PH/SHuHlqAr0Z224xXQ0t2v6eR+w/wCTj9vVGr/77/bex63Tz9bNv8or+f7u34xptj45/MjI53sD&#10;49UwpMJsztDRV5zsDpihW1PR47KRJ5KnObbphZUp1D11BECtJ9zBHBQpEPO3tvBuxfdNjAiuTUtH&#10;gJKfUeSOfX4WPGhJbonu7QOdceD6eR/2et6vYW/tk9pbO272F1xuvAb42Nu7GU+Z2zuza+UpM1gc&#10;5i6kXhrMdkqFnikW4KtZrqwZGAZSBj1cW1xaTtbXSGORDRlYEEH0IPRQQVNGweld7Z611737r3Xv&#10;fuvde9+691737r3Xvfuvde9+691737r3Xvfuvde9+691737r3Xvfuvde9+691737r3Xvfuvde9+6&#10;91737r3Xvfuvde9+691737r3Xvfuvde9+691737r3Xvfuvde9+691737r3Xvfuvde9+691oi/wDC&#10;sT+XJUYLduz/AOY/1hgGbBbvXB9XfJVMdT3XG7soKZMX1d2TkFiDER5KijTbtbUOUjjmpMXGNU1Y&#10;xM1e2G/h4n5fuW7kq8NfNTl0H2HvA40LeQ6dQ+XWlb7l/pzr3v3Xuve/de697917rcM/4T1/z5KH&#10;oJNr/BX5o7wFJ0nPUx4noTuvcdaxp+oKysmC0vW+/MjUE+Pa00rH+F5OVtOHkbwTkYt0kxkUc98k&#10;tfat62hKzcZYx+P+mo/j9R+PiO74m3WuR1v+QzQ1MMVRTyxz088aTQTwussM0Mqh4pYpUJVlZSCr&#10;A2I5HuDiCDQ9NdZPeuvde9+691737r3Xvfuvde9+691737r3Xvfuvde9+691737r3XvfuvdEj+f3&#10;z56H/l0fHzcXfneeaRY6dKjF9f7Ax9VTpvDtTfL0rT4vZu06SW5LyECStrWQw0VOHqJyEQKxxsex&#10;3u/362NkPmzH4UXzZv8AIOJOB1sAk0HXyd/ml8we4fnb8jewvkt3dlVrd3b5yAXH4aiecbe2PtLH&#10;6oNs7E2nSTsxgx2NpyIowSZJpDLVVDSVM80r5PbRtNpsu3x7dZiiIMk8WY8Wb1JP7MAYAHT4FBTo&#10;q/sz631737r3W6j/AMI6e2Nxwdi/NDoyWqqJ9pZTZXWvbFDQyO7UmK3Hgs7WbPytVSR/pSTIU2Ro&#10;0qGtdxRwj6J7iD3YtYzb2d6B3hnQn1BAYfsINPtPTcnl1s9/zlfiZUfNH+W/8mumsJjWye/KPZbd&#10;ndX09PD58hUdh9V1Kb3weHxSWNp8xHR1GCBt+itfkX1COeUt0G0cwW125ohbQ/ppftJPyWob8um1&#10;NDXr5GfvKXpR1737r3XvfuvdXq/8J/v5k9L/AC9Pmpj6TsbNnF/HH5GQYjrHuSepnaPF7Sr0rnk6&#10;77Tq04XRg62pnp66VjaPG11fIFeRIl9gvnnl479s5Nutbi3q8fqwp3p/tgAR/SVequtR19TOKWKe&#10;KKeCWOaCaNJYZonWSKWKRQ8csUiEhlYEFWBsRyPeNRBBoemOsnv3Xuve/de697917r3v3Xuve/de&#10;697917r3v3Xuve/de697917r5xn/AAqE/mT0Hyi+S2G+H3VGfTKdNfFPL5Vd6ZDHVImxW8fkHUwt&#10;iNyOjRkrLFtWlMuDgk4K1k2WUa4jE5n/ANt+Xm23bju10tJroDSDxWLiP97PcfkF869PItBU9as3&#10;uSur9e9+691737r3X07f+EyPxLqPjb/LP2n2FuLGtQ74+Vm68p3nkBUwGKvp9i1FNFtfqygZ7DXT&#10;VGKov4/SnnjKtzzYY5+4u6DcOYmgjNUtVEY9NXFz9oY6T/pemXNT1sP+wF1Tqi7/AIUm/wDbmb5b&#10;/wDUd8e//gmtnexp7e/8rba/ZL/1Zk6snxdfLE95K9P9e9+691737r3W1l/wkI/7eK98f+KV76/9&#10;/n177jL3V/5IEH/PQv8A1bl6bk4dfRa9wH011737r3Xvfuvde9+691737r3Xvfuvde9+691737r3&#10;Wif/AMLJv+P3+AP/AIavyO/92+y/c0+0v9jff6aL/BJ07H59aUfuYOnOve/de697917r6T//AAk3&#10;/wC3XW4f/Fqu2f8A3jtq+8e/c/8A5WRf+aKf8efpl/i62bfcddU697917r3v3Xuve/de697917r3&#10;v3Xuve/de697917r5U//AAox/wC3zPzP/wCo7ov/AOBl2X7yZ5B/5VKz+yT/AKvSdPp8I6pL9jDq&#10;3Xvfuvde9+6919jj+Wz/ANu6vgL/AOKV/Fj/AN8ZgveJ3MP/ACX77/nom/6uN0nPE9HU9k/Wuij/&#10;AMwD/sg75s/+Kj/JH/3zeZ9mmx/8luz/AOa8X/VxetjiOvjV+8telHXvfuvde9+691737r3X0nP+&#10;Ewn8w3HfJ34aU/xU3vnI5e7fiFQUW2cfSVlSDkN09CVM5g66z1FHJpMi4Ik7ZqkhVlp4YMa8ra61&#10;QcfPcfYW27d/3nCv6N2an0WX8Y/23xj1JanDplxQ19etnD3HPVOve/de697917r3v3Xuve/de697&#10;917r3v3Xuve/de697917rS2/4Vm/zCaHA7E2H/Lo66zkcu4t71WD7b+Q4oKgOcVs3C1n3vV+wsmI&#10;yyiXJ5OIbgqIH0yxR0GOlsYqxSZe9r9hZ533+4XtSqRV82PxsPsHaDwOphxHTkY8+tDz3NfTvXvf&#10;uvde9+691uIf8JCfi7Puv5DfIv5dZrHs2D6g69x3UGy6qohP28++e0cguZ3DXY2f/lYxmGxH2tQt&#10;+I8snB1ArFHupuQisLfakPdKxkb/AEqCgr8izVH+l6bkOKdb/nuDemuqFf8AhS32JV7B/lCfIOgo&#10;KhqWr7I3P0512s8bFJRSV/aGM3Jl6dCPqKiixdTTSA/WORx/j7G/t5bifmqBmyIxI/7EIH7CQerJ&#10;8XXy3feSXT/Xvfuvde9+691uV/8ACPPonDbh7t+X/wAjspQxT5bq/r3rnqraVRPGJPtpe2s1k9w7&#10;pq6LUCI544Nr0VOZRZhFVSIDpkkBiX3XvXjs7Tb1OJGd2/2gAX8quT9o6bkOAOt+H3CHTXXvfuvd&#10;e9+691737r3Xvfuvde9+691737r3XvfuvdaLf/Cvv5d4/KZv42fB7beUjqZ9sNkPkT2rRwTCWOiy&#10;uUoqnZHU+PqPEbR1MdFJuOrmgk9QhqqSUALKpaaParamVLjeZBTVSJPmBRnP2V0D7QR5dOxjz60l&#10;/cw9Ode9+691737r3W1l/wAJCP8At4r3x/4pXvr/AN/n177jL3V/5IEH/PQv/VuXpuTh19Fr3AfT&#10;XXvfuvde9+6918mH+e//ANvc/nF/4lXG/wDvA4f3lByV/wAqtZf6Q/8AHm6fX4R1Uj7FPVuve/de&#10;697917r7P/w7/wCyRviz/wCK5dIf++yxnvEXdf8AkqXP/NWT/j56TdGN9oOvde9+691737r3Xvfu&#10;vde9+691737r3Xvfuvde9+691rXf8Ksf+3Vc/wD4sb09/wC4ea9yF7Zf8rMP+aUn/PvV0+Lr5onv&#10;Ifp7r3v3Xuve/de63Mf+Ecv/ADO75u/+Iq6j/wDeuy/uJPdn/cOz/wBO/wDx1em5PLrfb9wj0117&#10;37r3Xvfuvde9+691737r3Wrp/wAKpfhJ/p9+EWB+UO0sR932J8RNwS5fNSUkHkrcl0rv6opcJvin&#10;dYQHlGLyEeIzAdyVp6WLIuAPI7e5I9s94+h3lttlNI7oUHoJFqV/aNS/MleroaGnXzfveQPT3Xvf&#10;uvde9+6919QX/hNb8yf9mo/lsbF2NuHK/fdk/FHJt0JuWOebXXVGzMRRpkuocyYSSy0/8ClhwsTs&#10;byTYuoawHHvHD3C2n92cwvNGKR3Q8Uemo4cfbq7vsYdMuKHpC/8ACof5Z/7L5/LdyfUeDyf2e+fl&#10;nvXFdU0cUEviyEPXeBZN59n5OEE2aCSCmoMDVixOjK2AF9Sve2+1/X8wC6cVS1UufTUe1B9tSWH+&#10;l68gqevmae8ienuve/de697917r6S3/CVr4ef6BfgLl/kRuLF/Z77+Xm85d1Us08PhrYOpOu5qra&#10;XXlHMkg1BaitbPZiFwQstPW0zAWAY4+e5e7fXb4LCM1S1XT/ALd6M/7BpX5EHplzU062dvcc9U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/1N/j37r3Xvfuvde9+691737r3Xvfuvde9+691737r3Xvfuvde9+691737r3Xvfuvde9+&#10;691737r3Xvfuvde9+691737r3Xvfuvde9+691737r3Xvfuvde9+691737r3Xvfuvde9+691737r3&#10;XvfuvdVufN/+VP8AD355UFbX9qbBTa/ab0ohxndnXa0W3OxaWSGLx0aZurEMlLm6aMAIKbMU1RoT&#10;UKd6d28gGXLPPnMXKrBLGXXBXMMlWj+ekVqhPqhFTxB4dG2371f7d2wtVP4Gyv5en5U+detNX5y/&#10;yDvmd8SxmN4dfYk/JvpygE9Ud3dZYir/AL8YLHRXbzbw6tD1NfEEQNJLUYmXIU0camSeaC+kZD8t&#10;+6nLm/hbe7b6K4P4JCNDH+hLhT9jBGJwAehjZ8w2V7RZP0n9GOD9jcP20PVFc6PG7xyI0ckbMkkb&#10;qVdHU6WR1bkEHgg+5EY1yOl8nULySRSJLE7xSxOskckbMkkciMGR0dbEEEXBHIPtO4BFD0gk6vL+&#10;EP8AP/8AmX8UqfGbF7RrYvlT0nTxR46XaHaeUqn3ziMN4/BJRbW7QkjqqwRiICNKXNQZGnSMeKGK&#10;AHUIz5j9s9h3lmubMfRXBzqjHYT6tHgfmhQ1ySeiK6223lq6djfLh+z/ADU6Nn2V8U/5WX826Op3&#10;1/L67R2z8O/l/mUkrcp8U+3IabY+yOwc9MC8tFs6komnoaWsmfUY32pNVwFFDVGIo3lknUP228c4&#10;8lEW3M0LX1iuBcR97oPViaEgf8MCmvB2oB0h8S6tO24GtP4hkj7f9n9vWu78kPi7398Suw63q75D&#10;9X7n6x3hS+aSlps5SK+Kz9BFJ4TmNp7ioWlx+WoS3pFZjqmaLVdCwdWUSTtm77bvVsLzbJlmQ+nE&#10;H0ZTRlPyYA9PeIkq6ozUdG7/AJc382H5M/y4t3L/AHAyh370rmcilZvnobduRqxtDMtIVSrzG16x&#10;VlkwOZMY0rkaONklKxitpqyOKONSDmjk/auZ4f8AGB4c6iiTKO4egYfjX+ieGdJUknpJPCknHj69&#10;fQW+Bn8y34t/zDdjjcPSO8Uo98Yqghqt9dNbrkpMZ2XseVisU0tZhlkZa7HeRlWHL455qV9So7xV&#10;GuCPG7mHlfduW7jwr9KxseyRco/2Hyb1VqH7RnoskjaM0P7erAfYd6b697917r3v3Xuve/de6979&#10;17r3v3Xuve/de697917r3v3Xuve/de697917r3v3Xuve/de697917r3v3Xuve/de697917r3v3Xu&#10;ve/de697917r3v3Xuve/de697917r3v3Xuve/de697917r3v3Xugp7z6U64+R/T3Y/RPbu34N0db&#10;dq7Ty2zd3YWYiN58XlqcxGqoKqxanrKWTx1VDVx2kp6iOKeMiSNSFVleXG33cd7atpkiYMp+Y9fU&#10;HgR5ioPXhjPXyN/5j3wL7Q/ly/Knfvxy7Hhq6/GY6ofcHVu/HozS47szq3K1cq7V3jQBbosrLG9J&#10;k6ZHYU1dBU0+pxGsj5S8v73bb/tibhb4Jw6+aOPiU/4QfNSD0oBqK9ER9nXW+ve/de697917r3v3&#10;Xutmz+Tv/wAKK+2PgxTbb+Pfyjg3J3j8UqI0+L25kqeoXI9sdH48ERwU+0qnJyxpmMBAvpGBrJ43&#10;pkt/D6mKOIUU8dc2cg2u9Fr/AG2kN0ckcEkP9Knwsf4gM/iBJqKMlcjr6Evxw+UPx/8Al11niu3/&#10;AI4dq7S7Z2BlgiDMbYyHlqcTXNCs8mE3Pg6pYq/E5GJWUzY7J00FTGCC8QBBME7htt9tVwbTcImi&#10;kHkRxHqDwYfMEj59NEEYPQ9+0PWuve/de697917r3v3Xuve/de697917r3v3Xuve/de6pn/mefzv&#10;PiN/LVwOW25ms5Sdx/JSSgZ9t/HvYuYpJM1RVc8Hkoa/tDPwrUQbZx51Rufuo5K6aNg9JQ1Ca3jF&#10;vLnJ268wuJEXwreuZWGPmEGC5+ztHmw6sqk9fNa+dPz4+R/8w/uvI92/Izd5zGRVajH7L2XhxUY/&#10;YPWW2JajzxbX2Lt+WWUU0AIRqiolkkqquRRLVzzSWYZC7Lse37DZiz29KDizHLOfVj5n0GAOAA6e&#10;AAFB0TD2b9b697917r3v3Xut9/8A4SA/GHMbX6c+T/y23Bj5qWk7Y3XtXp/rqaoiaF6vB9Zw1Wc3&#10;xl6IsP3aWqyWWoaFZF4E+OqE+qtaEfdXcUku7ba4zUxK0j/a9Ao+0BSfsYdNSHy63LfcSdN9fKe/&#10;n3/Aip+CP8wTsnH7dwr47pLvuqyHd/S9RBB48VRYzdWSefeexqRox44zgM01VSQUoYumPfHyyW86&#10;3ya5I3wb3sUbSGs0FI5PWqjtb/bLQ1/i1Dy6fU1HVKnsX9W697917r3v3Xut8L/hOR/PHw+5tvbI&#10;/l5fL3eMON3ngYKHavxg7Y3JXCKi3jg4UFLhelN2ZWrIWLLUKBKbbVVK4StpxHjSVrIaUV8Kc/8A&#10;JjxyPv21JVGq0yAfCfORR/CeLj8J7uBOlp18x1ule4h6b697917r3v3Xuve/de697917r3v3Xuve&#10;/de697917rWG/wCFAP8AO8wXwl6/3B8UfjVuqlyXzB7CwT0G4twYSsiqF+OWzs5SWkz+QqIC3j3V&#10;X00l8FQEiSkjdcpUaFFDFWyPyNyc+8True4rS0jNQD/orDyH9AH4j5/CPxEXRa5PXzcJppqmaWoq&#10;JZJ6ieR5p55naWaaaVi8sssrkszMxJZibk8n3kEAAKDp7rH7917r3v3Xuj2fy1vhXuj+YD8zel/j&#10;PgYq+HB7q3FFmez9wUCHVtDqTbLrlewNxtUFWjimWiVqTHmWySV9RSQX1TL7JeYd4j2LaJtxempR&#10;RAfxOcKP25P9EE+XWiaCvX2BNs7awOzNt7e2ftXFUeC2xtTB4nbW3MJjohBj8NgcFQR4vD4qhhH6&#10;IaenijhiX8KoHvFOSR5pGllOpmJJJ4kk1JP2npP0+e6de6ou/wCFJv8A25m+W/8A1HfHv/4JrZ3s&#10;ae3v/K22v2S/9WZOrJ8XXyxPeSvT/Xvfuvde9+691tZf8JCP+3ivfH/ile+v/f59e+4y91f+SBB/&#10;z0L/ANW5em5OHX0WvcB9Nde9+691737r3Xvfuvde9+691737r3Xvfuvde9+691on/wDCyb/j9/gD&#10;/wCGr8jv/dvsv3NPtL/Y33+mi/wSdOx+fWlH7mDpzr3v3Xuve/de6+k//wAJN/8At11uH/xartn/&#10;AN47avvHv3P/AOVkX/min/Hn6Zf4utm33HXVOve/de697917r3v3Xuve/de697917r3v3Xuve/de&#10;6+VP/wAKMf8At8z8z/8AqO6L/wDgZdl+8meQf+VSs/sk/wCr0nT6fCOqS/Yw6t1737r3XvfuvdfY&#10;4/ls/wDbur4C/wDilfxY/wDfGYL3idzD/wAl++/56Jv+rjdJzxPR1PZP1roo/wDMA/7IO+bP/io/&#10;yR/983mfZpsf/Jbs/wDmvF/1cXrY4jr41fvLXpR1737r3Xvfuvde9+690aj4WfMHt/4JfI7rv5L9&#10;J5RKTd2xMkfv8LWvN/d/fG0shan3PsTdVNAQZsfk6bVFJb9yGQRVUDR1MEMqFm8bVab1t8m3Xgqj&#10;jB81YcGX5g/tyDgkdaIBFD19Yj4BfProX+Yv8ftvd99F5xHjnSnxfYGwMjVU7bx6r3utKs2T2du2&#10;iisQ6El6OsRBDW05SogJRiFxh3zY77YL5rG9X5qw+F18mX/KOIOD0wQQaHo7nsn611737r3Xvfuv&#10;de9+691737r3Xvfuvde9+691Wh/NL/madOfyxfjnlu199VOP3D2huSDJYTozqBa4Q5rsne0VMCjT&#10;xQnzU2Dxpkiqc5lNISCIpDGXrKmkgmEXLXLt3zHuAtYarGtDJJTCL/lY8FHmc8ASNqpY9fJ47z7s&#10;7K+R/b/Yne3cG5KrdvZfaW6clu7d+eqvR9zk8lLdaaiplOimo6WFY6Sgo4gIqemiigiVY40UZO2V&#10;nb7faR2VoumOJQqj5D/CTxJ8yST0+BTHQU+1XW+ve/de65RxvK6RRI8ksjrHHHGpd5Hc6UREW5JJ&#10;NgB9ffuGT17r61/8lX4Ry/Ar+Xl0l1DuDFnF9pbtoZu4+64JYhDWwdm9jU0FfXYLIIOPPg8bFjNv&#10;SMCQzUBcEhveLvOG8De9+muozWJD4cf+kSoqPkxq3+26YY1NerW/YY6r1ref8KpqCrrP5UeaqKdC&#10;0OK7/wCm6+vIvZKSSbI4xHa3489TCvP9f629yB7aMBzOoPnFIB/I/wCAdXT4uvmbe8ienuve/de6&#10;97917reD/wCEb3YGIST549V1FRFFnqpOhOwMRSl189diKBt07c3FUJH9dFJNU4tWPIvUKOPzDfuz&#10;A/8AiVyPhHiqfkToI/bRv2dNyeXW8T7hrprr3v3Xuve/de697917r3v3Xuve/de697917oqPzY+Y&#10;vT/wO+OHYfyU7ryyUe2Nk410w2BgqIIs/v8A3pXROu1+v9pwTf57I5OoXxp6SkESzVc5Smp55UM9&#10;n2m73vcI9usxVnOT5Ko4s3yA/aaAZI62BU06+RD8qfkn2T8wPkP218lO269a7fnbm7q7c+VjgeVs&#10;fhaJlWh29tXCrOWdMfiMdDSYvHo7My08EYZmYFjlRtm32+1WEW3WookSgD1PmWPzY1J+Z6fAoKdF&#10;/wDa7rfXvfuvde9+691tZf8ACQj/ALeK98f+KV76/wDf59e+4y91f+SBB/z0L/1bl6bk4dfRa9wH&#10;011737r3XvfuvdfJh/nv/wDb3P5xf+JVxv8A7wOH95Qclf8AKrWX+kP/AB5un1+EdVI+xT1br3v3&#10;Xuve/de6+z/8O/8Askb4s/8AiuXSH/vssZ7xF3X/AJKlz/zVk/4+ek3RjfaDr3Xvfuvde9+69173&#10;7r3Xvfuvde9+691737r3Xvfuvda13/CrH/t1XP8A+LG9Pf8AuHmvche2X/KzD/mlJ/z71dPi6+aJ&#10;7yH6e697917r3v3XutzH/hHL/wAzu+bv/iKuo/8A3rsv7iT3Z/3Ds/8ATv8A8dXpuTy632/cI9Nd&#10;e9+691737r3Xvfuvde9+690kt/7F2r2hsTenWm+sRTbg2T2FtPcWyN34KsBakzW2N14ibBZ7FVIH&#10;OiopZ5YmtzZuPbsE0ttOlxCdLxsGU+hU1B/Ijr3Xxxvm58Xd1fC35Yd7/GDeH3M2R6h7Ay23sZlK&#10;qIQSbk2fU6czsPdqxKAFTL4SpoMkqgekTaeCCPeWWzblFu+1wblFwlUEj0bgy/7VgR+XSgGor0Vn&#10;2Zdb697917rZD/4S/fMn/Zbf5iND0vuPK/Y9dfL/AG3/AKK62Oom8VBT9o4J5txdRZSUX9c81Qcj&#10;t6lQA3ky4vYC4j73I2n94bCbyMVktDr+eg4cfsox+SdUcVFenT/hUv8ALP8A0+fzF/8AQngsn95s&#10;j4k7ExvXccMMvmoZOy95xw737KyNOQfTKiS4bCVSWGmbGMObe6+2u1/Q7B9Y4o90xf56F7UH/HmH&#10;ybryCg61qPch9X697917ocvjJ0Nu35RfIbpf47bGRjunubsjafX2NqRC9RDik3Fl4qLIbgrY0sft&#10;cbStNX1bX9MMMjE2HtFuN9FtthNfzfDCjMfnQYH2k4HzPWiaCvX2XerOtdpdNdZdedRbBxy4jY/V&#10;2yNq9e7PxaaSMftnZ2Dg29g6QsgUMyU1PGrNpGo3P594lXNxLd3Ml1OavIzMx9SxJP8AM9J+PS99&#10;s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Xf49+691737r3Xvfuvde9+691737r3Xvfuvde9+691737r3Xvfuvde9+691737&#10;r3Xvfuvde9+691737r3Xvfuvde9+691737r3Xvfuvde9+691737r3Xvfuvde9+691737r3Xvfuvd&#10;e9+691737r3Xvfuvde9+691WD80/5Qfwh+cSZTN9i9Zw7H7Ur0ldO5uqPstnb8lrXF1qtxiKCTHZ&#10;wkhVZszQ1MoQaIZob6gM+XufeZOW9MVpN4sA/wBClq6U9FzqT/aECvEHoxtN0vLTtRqr/C2R+XmP&#10;y61IvmX/AMJx/ml8fP4runohsd8reuKTzVKJsqjOA7bx1El3/wByHWdfNMa9gCsaLga+unlN2NLE&#10;vAnDYfdjl/dQsO5Vspj/ABnVET8pABT/AG6qB/Eej6Deraftl/Tb55H7f89OtfbcW3s/tPNZPbe6&#10;cHmNtbiwtXLQZjAbgxlbhs1ia6HiaiyWLyKRzwSoeGjljVh+R7klJYp4xLCwdGFQykEEeoIwR9nS&#10;piGFVNQek/reN1kjZkkRg6OjFXR1OpWVl5BB5BHujZwekz9WadY/zV++8Z19B0P8nsFtP5wfG8eO&#10;NerPkYMjnNybXjSL7cV3VvdFBIm6NuV8UNoKOphrp4aaO6RUwUkEG3nJ+3NdHcdpZtvuv9+QUCt8&#10;pIj+m4rkggEniei2W3TVrTtPqP8AKOB6DTevS3xS7tMu4/iB2pX9cbkqr1FX8YflLndvbcz1JUP+&#10;7NR9VfIcfZ7U3FSoW8dNTbj/ALv5R7LFBBkZmLF2G/3iwpFvUIlQcJ7cMwPzkhzIh9SniJ5kqOmS&#10;zriQV+Y/zdFXxWW7u+MHauOzeHrOw+ju49gZGDIY2vp2zeyN67crHh8kE8THwVCR1ED/AEIMU8Dk&#10;EPFIQxlIlhutoY3CXEEgoRhlYfzGD+YPzHTTUYeo627v5cf/AApwxOSTA9TfzD8WuHyX+TYzH/Jb&#10;ZGEZsPXObRJUdqbAwsZejckEy5TAQPCzMobG00ayTmGeZva10LXnLZ1DJMDHI/5pueP+lc1/pHh0&#10;jeKmV625th9gbF7S2jg9/da7x2zv7ZG5aNMht/duz83jtxbdzNE5KioxuYxMksEqggq2hzpYFWsw&#10;IEO3FvPaTNb3SNHIpoVYFSD8wc9MdK/2z17r3v3Xuve/de697917r3v3Xuve/de697917r3v3Xuv&#10;e/de697917r3v3Xuve/de697917r3v3Xuve/de697917r3v3Xuve/de697917r3v3Xuve/de6979&#10;17r3v3Xuve/de697917r3v3Xuqmv5vv8rPrv+aJ8barYtY2M2t3z13Hldx/H7tCrhbTt7dFTTJ99&#10;tPck1MjzPt/OiCCmyccau0LpT10UcstKsUgo5U5luOW9wEwq0ElBKnqPJh/SXiPXKmgNerKxU9fK&#10;p7r6V7R+Ovau+Ok+6Nm5fYHZ3XOdqtu7t2rmoVjq8fX01pI5oJoi0VTS1MLR1VDW00jwVNPJFUQS&#10;SQyI7ZMWd5bX9sl5ZuHjkFVYeY/yEcCDkGoOenga56C72p631737r3Xvfuvde9+690YL42/K35G/&#10;EDsGm7R+NPcO9en96wCGOpyO08mYsfnKOCQzR4rdm3K1ZsZmKHWdZocrR1FOWsxj1AEIdw2zb91g&#10;NtuMSyp6MMj5qRlT81IPz60QDx624Php/wAK89w4mlxW1Pnf8fRupYI4aap7f+PUlFis7ULHaL7v&#10;N9T7tqoqCed/85UT47O0cQIIhoQCFWLd39q42Jl2SfT/AMLlyPydRUD0BUn1bqhj9Otkz49/zwf5&#10;WfyVp6Fdk/MHq/aWdrPHEdp9z19R0nuGGulAK42JezY8bSVs1yFH8Mq6lGPpR2PHuPb/AJN5l24n&#10;xrR3UfijHiCnr2VI/MDqhVh5dWg7c3RtreGKp87tLcWC3ThKsXpcxtzL4/N4qpFgb0+QxkksLixB&#10;9Ln2G5IpIm0SqVYeRBB/Yeq9PvunXuve/de6Avtn5QfGzoWkqa7u/wCQHS/UNNSR+Sduyez9l7Kk&#10;A06lSOn3FW08ju/0jjjUu5ICgkge1trtu4XxC2cEkpP8CM3+AHrdCeHVKHyb/wCFPH8sDoWDI4/r&#10;zem9/lBvGljljgw3TW0q2m2yteAfBHkewd+/wnHNTNxrqcR/ESoPEbsCoGG3e3PMl8Q1wi2yHzkb&#10;NPkq6jX5Np+3qwRj1qufOb/hTv8APj5T0uX2Z0i+L+HXVuSjqKSal6wylVmu3cnQVAKNBlO48hBS&#10;1FIQNJSXbmPxUwOpXmkU29yXsvtzse2kTXlbuUfxiiA/KMVB/wBuWHy6uEA49a4uRyOQy+Qrstlq&#10;6symUydXU5DJZLI1U9bkMhX1kxqKutrqypZpJZpZGZ5JJGLMxLMSST7kBVVFCoKAYAGAB8ur9Q/e&#10;+vde9+691737r3Rpfhd8RO2fnR8ketPjR0zjHqt1dgZmOHIZqamnnwmxto0bCfdW/d0SwW8WPxVJ&#10;rqJfUGmfx00Ieonhjct3fdbXZdvk3G7NFjGB5s34VHzY4+XE4B60TQV6+vd8X/jp1z8SPj71L8bu&#10;pse2P2D1Ds7G7SwpmWIV2Vmpw1Vm9y5hoAqPkMtkJarJ5CVFUPU1ErhQGsMVty3C43S/l3C6NXlY&#10;sfQegHyUUA+QHTBNTXoefaHrXVPX87T+Wlj/AOZb8OM9sjbVHj4vkH1PLX9jfHvO1jQUvl3VBRCP&#10;O9e12QmKiKg3NRxihkLyLFFWJQVk2pKTSRXydzE3Lu7LNIT4EtElH9GuGA9UOfUjUBx6spoevlG5&#10;7A5va2dzW2Ny4jI4Dce3MtkcDuDBZijqMdl8Lm8RWPj8riMrj6tUlgqaaeOSGeGVQ6OrKwBBHvJx&#10;HSVBJGQysAQRkEHIIPmCOHT/AE1e7de697917rlHI8TpLE7xyxuskckbFHjdDqR0dbEEEXBH09+4&#10;4PXutw/+Uj/wp93T0vi9sfHz+Yi25ey+tsZHSYXafyTxcNRuDs/ZmNiC01LRdo4dL1G5aCBNP+5a&#10;mLZaNEbyxZWSRTFFHNPtxFeM1/sNI5DlojhGP9A8EJ/hPb6FfNtkrkdb0HSXffS3yR2Biu0uhO0N&#10;k9t9f5pR9junYufoM9jln8ayTY6v+zcyUdZDqC1NDVpFUQtdJYkcFRC95Y3m3zm2vo2ikHFWBB+0&#10;eo9CKg+R6aII49C37S9e697917r3v3Xuve/de6SG/OwdidWbSze/uzN57V692NtqjfIbh3jvXP4r&#10;a+2MHQx8NV5XOZqWGmgjuQNUsoBJAHJA9uwQT3MqwW6NI7YCqCST8gMnr3Wmf/Nc/wCFSu3MbjNy&#10;9E/y05pM5uCrjrMLuD5V53ESU2EwKkNT1Q6X2pm4hLXVdyRHnstTpTRFS1LR1gkhq4pb5Y9tZGZb&#10;3mHtUZEIOT/zUYcB/RU1PmRkFxU8260a9x7j3DvHcGb3Zu3O5jc+6dy5Wvzu4tybhyVZmc7ns3la&#10;pq7KZjM5bIvJPU1VTM7yzzzSM7uxZmJJPuZo444o1iiUKqgAACgAGAABgAeQ6d6Zvd+vde9+6917&#10;68Dkn6D37r3X0x/+E4X8rKr+DPxmqe/u4tuHF/Jr5PYjEZfJ43JUrQ5jq/p9dOV2b17UQ1A8tNkK&#10;92XM56E6GWU0dHPGJscWbHf3A5lG9bj9DaNW2tiQCODycGb5gfCvyqRhumXapp1si+4+6p1737r3&#10;VF3/AApN/wC3M3y3/wCo749//BNbO9jT29/5W21+yX/qzJ1ZPi6+WJ7yV6f697917r3v3XutrL/h&#10;IR/28V74/wDFK99f+/z699xl7q/8kCD/AJ6F/wCrcvTcnDr6LXuA+muve/de697917r3v3Xuve/d&#10;e697917r3v3Xuve/de60T/8AhZN/x+/wB/8ADV+R3/u32X7mn2l/sb7/AE0X+CTp2Pz60o/cwdOd&#10;e9+691737r3X0n/+Em//AG663D/4tV2z/wC8dtX3j37n/wDKyL/zRT/jz9Mv8XWzb7jrqnXvfuvd&#10;e9+691737r3Xvfuvde9+691737r3XvfuvdfKn/4UY/8Ab5n5n/8AUd0X/wDAy7L95M8g/wDKpWf2&#10;Sf8AV6Tp9PhHVJfsYdW697917r3v3Xuvscfy2f8At3V8Bf8AxSv4sf8AvjMF7xO5h/5L99/z0Tf9&#10;XG6TniejqeyfrXRR/wCYB/2Qd82f/FR/kj/75vM+zTY/+S3Z/wDNeL/q4vWxxHXxq/eWvSjr3v3X&#10;uve/de697917r3v3Xujg/CX51/JH+X33Lju7fjZviXbOeRIKDdO2Mkk2T2H2NtyOfzzbV39tkSRJ&#10;XUbnUY3WSOppnPmo6innCygq3jZdv320NnuCal4qRhkP8SnyP8jwIIx1ogEUPX0Uf5a//Chv4W/O&#10;3H4DY/Yefxfxf+SFVHTUVX1p2VnqSk2du7LsBGz9Xdk1wp6GuE7lRBi8h9pkdbGKGnqkj+4eA+Ye&#10;Q932Vmmt1NzbjOtB3KP6aCpFP4hVfMkcOmmQjq/r2B+qde9+691737r3Xvfuvde9+691r+fzOf8A&#10;hQx8PvgbjNw7A6xzeF+Tfycp46rH0nXGxM3BWbH2NmFBiWo7Y3/jDLTUv20gbzYXHPPkmdRDNHQp&#10;IKpBzy5yHuu9ss9yDbW3HWw7mH9BTk1/iNF8xq4dXVCevnKfLz5i/IH5zd17h77+R++avem+M5aj&#10;oKZFeh2vszbkEzzYzZuxtvK7RY3FUnkcxU8ZLySNJUVMk9VNPPJP+1bTY7LZrY7emhF4+rHzZj5s&#10;fX8hQADp0AAUHRYfZj1vr3v3Xuve/de62Of+E2/8tSr+aHzCx/fvYmAaq+OvxOzGF3rm2r6cti98&#10;9vwv/E+tdhQiUeOoipJ4lzuYjtIggp4KWoQJkY2IA9weYhtG1Gxt2pcXQKinFY+Dt8q/CvzJI+Hq&#10;jtQU6+mn7x16Z697917qpD+e10pW99fynfmbtDFUj1mZ231tSduYtIUMtSrdKbqx/a2WFJEvLSS4&#10;7EVtOEUFmEhVQWI9inkq8FjzPaSsaBn0H/m4pQfzYHqymjDr5MXvKDp/r3v3Xuve/de6s1/lF/P6&#10;v/lvfNzrj5A1cOQyXWuQp67rbu7A4wGSuzHU+76inObnx9PdRNV4qrpqHOUUBZRNPRJAzokrMA7z&#10;Tsa8wbNJYigkFHjJ4B1rSvyYEqT5A18uqsKinX1oetuyNh9w7B2j2j1fuvC756937gcfufZ+7tu1&#10;kdfhs/gsrAKiir6Kpj/DKbOjhXjcNHIqurKMXri3ntJ3trlSkiEhlOCCPLpjpbe2evde9+691737&#10;r3Xvfuvde9+690Sj5xfzB/iz/Lz6tqe0Pkp2LQ7dFRT1n9zdgYlqbLdmdk5SlS/8H2Ls9ZY5qptb&#10;Rxz1kzRUVLrR6yqp4yH9nGzbFuW/XIttvj1fxMcIg9Wby+zJPkD1sAnh18xr+ap/Ne72/mk9yxbu&#10;30H2N01smoyFN0z0hi8lLW4LZeOrGEdRnM5WaYhlNwV0aR/f5N4UAUCCmjhp1CHIzlnliy5atPCh&#10;75np4khGWPoPRR5D8ySenlUL1Vf7EvVuve/de697917r3v3XutrL/hIR/wBvFe+P/FK99f8Av8+v&#10;fcZe6v8AyQIP+ehf+rcvTcnDr6LXuA+muve/de697917r5MP89//ALe5/OL/AMSrjf8A3gcP7yg5&#10;K/5Vay/0h/483T6/COqkfYp6t1737r3XvfuvdfZ/+Hf/AGSN8Wf/ABXLpD/32WM94i7r/wAlS5/5&#10;qyf8fPSboxvtB17r3v3Xuve/de697917r3v3Xuve/de697917r3v3Xuta7/hVj/26rn/APFjenv/&#10;AHDzXuQvbL/lZh/zSk/596unxdfNE95D9Pde9+691737r3W5j/wjl/5nd83f/EVdR/8AvXZf3Enu&#10;z/uHZ/6d/wDjq9NyeXW+37hHprr3v3Xuve/de697917r3v3Xuve/de60cP8AhXX8I/FU9GfP3ZuI&#10;9FSsXx97smo4OBPEtVuTqTdFcsI5Lp/GMRVVc1gNGMpw3Ma+5m9rN4xNscx/4bH/ACDj/jrAf6Y9&#10;ORny60gvcx9O9e9+690pNm7v3H19u/am/dnZWpwW7tkbkwe79rZyiYJWYbce2spFmcHlaRzcCWnq&#10;oYpozbhlHtuaKOeJoJhqRwVYeoIoR+Y69089q9l7u7n7O7E7f3/kf4tvntLfG6uw945MK6LX7n3l&#10;nJ9w5yqjjdnKI9TUSFE1HStlvx7pbW8VpbR2kAokSqqj0CgAfyHXuHSC9v8AXuve/de624f+Ek3w&#10;8/0lfKjtn5i7mxfm218b9nf3J2BVVEP7cvbHbNHPjq+vx87Aqz4vbUWTp6pBYr/FaZ7/AIMW+6O7&#10;fT7ZFtMZ7rhtTf6RKEA/a9CP9Kem5DinX0K/cEdN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1t/j37r3Xvfuvde9+691&#10;737r3Xvfuvde9+691737r3Xvfuvde9+691737r3Xvfuvde9+691737r3Xvfuvde9+691737r3Xvf&#10;uvde9+691737r3Xvfuvde9+691737r3Xvfuvde9+691737r3Xvfuvde9+691737r3Xvfuvde9+69&#10;0U35O/Bj4mfMfCth/kb0bsjsWoSlajx26qmgfDb+wcJBKx4HsDb70uZpIwxDmCGtELkDyRuBb2db&#10;RzFvexSa9quXiHErWqH7Uaqn7SK+h6eiuJoDWJiPl5fs4daxvyy/4SuFjk9yfC3vpQCZqim6s77h&#10;IsOZmpcT2jtClN/+OVNBXYL/AFPmrv1Se5a2b3irSLfrb/m5D/ljY/tIf7F8ujGPdK4mX8x/m/2e&#10;taL5Pfy8/mh8PaurX5BfHvsDZWDpZzAu+qfGLujrarLPog+17E2q9bh9cgIZaeSsWcAgPEjXUSnt&#10;XM2xb4AdsuUkY/grpcfajUb86U+fSkTxS/A1f8P7OiUt7OD023n0sqfsbdSYWg2vla/+9G08UZRi&#10;9sbo8uYxOHjqJWnq49uNK4qcSKiRtdS2JqKZpmCmRm0iyJraHxDKg0OeLLgn01eTU8tQNPLpOw6k&#10;U9J1ruICNspluu8rJwHylPPuzZUk7/uSyS12IjGYxtMlmSGFMfl5WJTyTABpPbTG6jrgSj5drfsP&#10;ax9coPQeXTDV6Mz8UPnx8s/5fW+qvK/HDuabHYefIQ1mf2b9w+6uoN/xKiiOozmzMqEiMksAEYq0&#10;ipMnToTGs1NIGUFG78v7RzDbhdygq1KBvhkT7GHz8sqeNCOmWAPHrcf+Cv8Awpi+LPfC4bZHyxxH&#10;+yt9m1KwUjbseoq9wdGZ+uYCMzR7jCNX7f8AK938WYhkpIEt5Mq7e4X372y3Xby0+0t9VEM6eEoH&#10;2cH/ANqan+DpkinWyTtrc+2t6YHFbq2duHB7s2vnqOLI4Pcm2stQZ3A5nHzi8Fdisxi5Jaeohccp&#10;LDIyn8H3GssUsEhimUo6mhVgQQfQg5B610+e2+vde9+691737r3Xvfuvde9+691737r3Xvfuvde9&#10;+691737r3Xvfuvde9+691737r3Xvfuvde9+691737r3Xvfuvde9+691737r3Xvfuvde9+691737r&#10;3Xvfuvde9+691737r3XvfuvdUefzlf5LXVH80Lrobq23JhOtPlxsPDS0vWvbE1LJHi90Y2nZ6qLr&#10;btQUCPNU4iWRnNFXJHJU4uaRpqdZoZKqjqhlylzfdct3HhSVktXPenmD/GlcBvUcGGDQ0IsrU+zr&#10;5j/yE+O/c/xV7a3b0d39sDOdbdm7Krmo81tzOwKpkhYk0WYw2QgL02Qx1Yg81DkaKWWnqIiJIpHU&#10;395F2F/abnape2LiSNxgj/ARxBHmDQjz6eBrkdAt7Wdb697917r3v3Xuve/de697917r3v3XulFt&#10;rd+7dmV38T2fujcW1MlYD+IbazeTwVdZf0j7vFyxScXNvV7bkiimXTKoYehAI/n17oeKD5rfMrFQ&#10;LS4v5bfJvG0yqEWnoO+e1KOBUW+lVip8qqgC5sLfn2ibZ9pY1a1hJ+caf9A9aoOkruX5OfJPecDU&#10;u8PkJ3huulcENTbl7Y37nYGBFiGhylfKp4AHI9ux7dt8JrFBGp+SKP8AAOvUHQIu7yu8srvJJI7P&#10;JI7F3d3Op3d25JJ5JP19rOGB1vrj7917r3v3Xuve/de697917r3v3XuhS6U6T7W+RfaOzeluktjZ&#10;3sbs7f2Xhwu1tpbdpfuK/IVcgMs080shWGmpKaJZKmtrqqSOnpoEknqJY4Y3dU15eWu32z3l44jj&#10;jFWY8B/nJ4ADJOAK9aJpk9fUV/kwfyhdgfyuOkJnzUmH3r8pe0sdj6juvsyjiaWix0MRFZR9X9fz&#10;1SJNFgsdKdU07IkuSql+7qESNKOlo8bubuap+ZLzsqltET4aeZ/pt/SP7FGB5kss2o9XS+wh1Xr3&#10;v3Xuve/de60yf+FIX8kXIdqJuf8AmGfEjaMld2HjMc2T+TXVG3aLXWb4w2Jowr9xbQxlKuqXMUVP&#10;GF3BRRKWradFrY1+7hqfvZc9v+cVttOw7o9IyaQufwk/6Gx/hJ+E+RwcEUcRvI9aFPubeneve/de&#10;697917r3v3Xuhy6D+TXyE+LW8U3/APHXuXsXprdtoUqsrsDdGUwC5amgcyRY/cOPpJBS5Kk1Ek0e&#10;Qgmha/qjPtFfbdYbnF4G4QpMvowBp8weIPzBB60QDx62Hfj7/wAKyv5hnWdJQ4juzZHSHyRx1Mka&#10;1GczG3a7rDsCt8YC/uZnr+WLBrqHLEbZLaudVrggO/8Aa/Ybkl7N5LcnyBDr+xu7/jfVTGPLqzDa&#10;f/CyDrSqpYv79fBLfWDrAAJxtPvXAbqpWYWDSRNmNtYZwDyQhBt9NTfq9h2X2muAf0L1WH9KMr/g&#10;duq+H8+nHcf/AAsd6epaWV9o/BrsrN1oUmGDcfdG19rUrvbhZavGYHMOovfkQN/re6x+012T+reo&#10;o+UbH/Cy9e8P59V6d7/8K6fm9vmkrMZ0R0d0X0LS1ayLFm8x/eLuHemNv/mpMdX5d8ThSy/2vutv&#10;TqTayqLgn1l7WbNCQ17NJOR5Ckan7QNTfsYdbEY8+teP5PfOD5b/ADOz8e4/k/3/ANj9wVNLUyVe&#10;LxO5M21Ps7AVMqlZZdr7Bwq0uDxZcMVf+HY+HUODcex5tuzbXtEfh7bAkQPEgdx+1jVm/Mnq4AHD&#10;oq3sz631737r3Xvfuvde9+691uE/8Jyv5IWQ7l3Ns/8AmAfLHaElN0xtTIUu4fjr1puKi0t23urG&#10;VPlx3Zu4sZVrc7Zxk6CXFQSLbKVaLM18fBpyEUc/85LaRvse1vWZhSVwfgU8UB/jP4v4Rj4j2tu1&#10;MDr6AfuDemuve/de697917qi7/hSb/25m+W//Ud8e/8A4JrZ3sae3v8Ayttr9kv/AFZk6snxdfLE&#10;95K9P9e9+691737r3W1l/wAJCP8At4r3x/4pXvr/AN/n177jL3V/5IEH/PQv/VuXpuTh19Fr3AfT&#10;XXvfuvde9+691737r3Xvfuvde9+691737r3XvfuvdaJ//Cyb/j9/gD/4avyO/wDdvsv3NPtL/Y33&#10;+mi/wSdOx+fWlH7mDpzr3v3Xuve/de6+k/8A8JN/+3XW4f8Axartn/3jtq+8e/c//lZF/wCaKf8A&#10;Hn6Zf4utm33HXVOve/de697917r3v3Xuve/de697917r3v3Xuve/de6+VP8A8KMf+3zPzP8A+o7o&#10;v/4GXZfvJnkH/lUrP7JP+r0nT6fCOqS/Yw6t1737r3XvfuvdfY4/ls/9u6vgL/4pX8WP/fGYL3id&#10;zD/yX77/AJ6Jv+rjdJzxPR1PZP1roo/8wD/sg75s/wDio/yR/wDfN5n2abH/AMluz/5rxf8AVxet&#10;jiOvjV+8telHXvfuvde9+690ez+Wj8V9u/Nr5rdPfFjdGYq9u43uKj7UwNJuKiDSTbe3Jjumdw7k&#10;2dnpKZSpqIaLL0VDU1NLrXzxI8JZRJqBLzFucmz7PLucY1GLQaeoMihh8qqSAfI560xoK9F7+RPx&#10;+7T+K/dnY/x97q25PtXsvq3ctbtncuLk8j000lPaagzOGq3VBVY7I0rw1+NrEXRUU00Uyelx7X2F&#10;9bbnZx39m2qOUVB/wg+hBqCPIgjrwNRXoF/avrfXvfuvdWg/Ez+cv/Mh+F1HjNv9M/JneVVsHFLF&#10;BSdYdmLRdp9f0uPhHoxWFw2+I6yXD09+SmDqaI3v6vU1w3unKXL+7kyXlsviH8adjV9SVpqP+mB6&#10;qVU9Xm9Vf8LDvkxhKWmh7q+IPSXZFRCqJPWdcb43v1C9WE4Mrw7hi3lGkjDliihNVyqKtlAMuvaj&#10;bnNbO7kj/wBOqyf4PD6r4Y6MsP8AhZTtf7QOf5fGeFdouacfJzHGkEn5UVn9ww9v9q8F/wDD2Xf6&#10;0stf9zxT/mif+tn+XrXh/PounaP/AAsS+ReZpKmLpj4b9M9eVciutPV9kdh717cSmLCyyGm23S7M&#10;Dsv1F2C3tdSLgmFt7T2CGt5dySD+gip/hMnW/DHVHXy0/nWfzKPmdQ5PbvbXyV3ThOvsqk1PV9Yd&#10;TQ0nVOxqrHzgiXE5qk2ctPW5ilN7+HOV1aPp/qVsMtr5P5e2giS1t1aQfjfvavqNVQp/0oHVgqjq&#10;qv2Jurde9+691737r3XvfuvdGp+F3w57p+d/yH2L8b+icE2V3dvCs82VzNTHONubD2fRTRjce/t4&#10;10Kt9tjMbFIHkaxeaVoaWnSWqqIIZCzd92s9ksH3C9aiJwHmzHgqjzJ/kKk0AJ60TQV6+tb8HPhp&#10;1L8B/jR1z8Zum6Jht3ZOPafO7kq6eCHPdgb3ygWfde/tzPDfXWZGoGoJqZKeBYKSHTT08KLi7vO7&#10;3W+bjJuN2e5zgeSqPhUfID9pqTknpgmpr0bb2V9a697917ptzOHxe4cRlcBnKClyuFzmNrsPmMXX&#10;RLUUWSxeTpWoshQVkD3V4poneORCLFSQfr7sjtG4dDQqQQR5EcD17r49n8yX4Z7l+A/zQ7w+NGdp&#10;q3+C7R3VVZTrPNViyH+9XUu5ZGzHXe4Y6lhplkfHSRU1cY2ZY62GqpyxeFrZW8vbvHvm0Q7ihFXW&#10;jj+Fxhh+3I+RB8+lANRXojHs6631737r3XvfuvdW7fyz/wCdJ8v/AOWTkTgOt8vQdmdDZTKPk9y9&#10;AdiT11RtB6ypkByGZ2RlaVvu9u5OZb66ii100z6ZK2iqzHHpCvMXKG1cxrruAY5wKCVaavkGHBx8&#10;jkeRHVSoPW5z8Zv+FUn8tjuPG46m7sk7M+K28JY4Y8lRb22llew9jrXyKC0WE3t1hT5Cqmpwx0/c&#10;5PCY7+rIq+r3Ee4+2nMNoxNnouU8irBGp81cgV+QZumyhHDq0nav83T+V7vKkircR8+/ihRwzIjo&#10;m6u69j7EqwJP0iWg3vV46dD/AKpXjBH5A9huXlXmSE0exnP+ljZv5qCOq6W9Op24f5sn8sXbNPJU&#10;5L5//EKpjjXUy7e7/wCtd21BFr2jpNqZGtlY/wCCoT/h7rHyvzHIaLYzj7YnX/jwHXtLenRDe6/+&#10;FMX8pTqGlq/4F3TvLvTN0iyX290x1bu+vmmkUEolPuPf8O3sFJrPAaLKsB+bezuz9u+aLojXCsIP&#10;nI6j+S6m/wCM9bCMete/5jf8K4/kH2BRZXanwu6S250DjKpJ6SDtHsyrouz+y1hcHw5LB7VEEO3c&#10;VUi4vHXR5qPgkEEgqO9p9rbCAiXd5jOR+BOxPsLfGw+zR1cRjz61TO5O7e3vkNv/ADXaneXZO8u1&#10;+xNwSBsru/fWeyG4czPEjM1PQw1Fe7iCkgDFKWjpwkECWjhjRAFEm2lnaWEAtrKNYo14KoAH244k&#10;+ZOT59OcOHQXe1PXurEvh7/Lk7h+WPSHy5+S+Ppa7bnRfxG6U7A7F3RvSageSm3Vvvbm1pM9gesd&#10;tSS2SaqMYXJZeRNS0dCgMhSasoxKQ7tzBabXeWu3MQ011IqBa/Cpahc/LyX1b5A9aJpjqu32fdb6&#10;97917r3v3XutrL/hIR/28V74/wDFK99f+/z699xl7q/8kCD/AJ6F/wCrcvTcnDr6LXuA+muve/de&#10;697917r5MP8APf8A+3ufzi/8Srjf/eBw/vKDkr/lVrL/AEh/483T6/COqkfYp6t1737r3Xvfuvdf&#10;Z/8Ah3/2SN8Wf/FcukP/AH2WM94i7r/yVLn/AJqyf8fPSboxvtB17r3v3Xuve/de697917r3v3Xu&#10;ve/de697917r3v3Xuta7/hVj/wBuq5//ABY3p7/3DzXuQvbL/lZh/wA0pP8An3q6fF180T3kP091&#10;737r3XvfuvdbmP8Awjl/5nd83f8AxFXUf/vXZf3Enuz/ALh2f+nf/jq9NyeXW+37hHprr3v3Xuve&#10;/de697917r3v3Xuve/de6Kb86vittj5s/Ebvr4v7q+1hpu2dg5TDYLK1kRlh23vnHsmd693WUUMx&#10;/hecpaCvZVF3WIp9GPs02Xc5Nn3WDcouMTAkeqnDL+akj8+tg0Nevjmb32Zubrnee7uvd64iq2/v&#10;LYm58/s3duBrlCVuE3NtjKy4TPYisQXAlpqqCWGQX4ZT7yxhmjuIUnhOpHAZSPMEVB/MHpR0mPbn&#10;Xuve/de697917r3v3Xuve/de6+sb/Ip+Hn+yX/y0+gdj5jF/wvsXs/Et352tHJD4K1N5dqUlPlqD&#10;FZKEi6VOIwUeGwtQpJtLRuQbG3vGHnTdv3vzDPMhrHGfCT/SpUEj5M2ph8j0wxqerf8A2FOq9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19/j37r3Xvfuvde9+691737r3Xvfuvde9+691737r3Xvfuvde9+691737r3Xvfuv&#10;de9+691737r3Xvfuvde9+691737r3Xvfuvde9+691737r3Xvfuvde9+691737r3Xvfuvde9+6917&#10;37r3Xvfuvde9+691737r3Xvfuvde9+691737r3XvfuvdYKmmpq2nno6yngq6Sqhlp6qlqYo56epp&#10;5kMc0E8EoKujqSrKwIIJBFvewSpDKaEde6qZ+Tf8jz+W58onyOV3B0Jjeq955HytJvroaqXq3MLU&#10;T3aetn29iopNu1lRI/rkqMhg6iRmuS/qa4x2rn7mjaaJHcmZB+Cb9QfZqPeB8g4HTy3Eq4rX7c9a&#10;+HyR/wCEpXbOEeuy/wAUfkbtDf2OBlnptl904mu2LuSGFLmOipd47VjyePr6hhazz4/GxX+pUC5k&#10;XbPd2zkATd7Zoz/FEQ6/bpbSQPsLHp0XIPxDqhb5Efysv5gfxcNbUdv/ABZ7Rx+AoDI9RvTaOHTs&#10;nYsVOlylVV7w68kydBSq6jUqVs8MluGRWBUD7bubOXd2xZXcZY/hY6H/ACV9JP5AjrxdW4HqvtwQ&#10;SCCCCQQRYgjggg+z48OqN59YT7qePTLdHD+KXz/+X3wlzi5f4394bv2JjpatazLbIkqo9wdb7hku&#10;BK2d6/3AtTippXQGP7sUy1Uak+GeNvUCTd+X9n3tNG5QLIaYbg4+xxRh9laeoPTZ49bUnxB/4VYb&#10;LzCYza/zc6Pr9n5JvDTVHa/RYmz215ZGsjVmb613HU/xKhiQAvLJj8pkXcm0dIgFvcU7x7VTJWXZ&#10;Jw4/33LhvycCh/NV+3rWrND1syfG/wCbPxN+XeITL/HHvzrjtQ/arW1eBwedipN64imYAiXP7BzQ&#10;pc3jhzYffY+K/Nr2PuM9y2TdtofRuNu8XlUjtP2OKqfyJ6sCDw6NJ7K+t9e9+691737r3Xvfuvde&#10;9+691737r3Xvfuvde9+691737r3Xvfuvde9+691737r3Xvfuvde9+691737r3Xvfuvde9+691737&#10;r3Xvfuvde9+691737r3Xvfuvde9+691737r3Vd38xH+WH8Wv5l3WCbF782s9Ju7AU1Z/o17l2qlH&#10;Qdl9b19SNbfwjLTRutXjZpNLVuGrkkpJ7B9EdSkNRCfbDzHuXLtz49i1Ub442yjj5jyPowoR8xUH&#10;YYrw6+b7/Mt/ks/MP+WlnchmN9bbftH4+zZE0u2PkT1/jayp2dNFUT+PG0O/cXeWp2zk5A0amlyD&#10;NTSylo6GtrQjMMgeXeb9p5iQJC3hz0zEx7vmVPBx8xkD4gOngwPVQ3sVdW697917r3v3Xuve/de6&#10;97917r3v3Xuve/de697917r3v3Xuve/de697917r3v3Xuve/de6sN/l+/wAr/wCW/wDMj3+m0/j5&#10;sGcbOxeRp6TfvdG7Eq8N1R17DKFlk/je5BFIaqu8bB4cPjY6iulBDiBYRJNGQ77zJtfL8Hi3795H&#10;bGuXb7B5D+kaKPWuOtFgOPX0ov5XX8oX4z/yvOvZKHruj/0gd47pxdPR9n/IDc+MpYN2bmAZKmfb&#10;+2KJGmXBYBZ0WSLFUszvIUikraismijlTHvmTmrceZJ9U58OFT2RA9o+ZP4mp+I8M0ABPTLMW6td&#10;9hjqvXvfuvde9+691737r3XvfuvdaZ387j/hN5F2xkd3/Lb+XrtrG4rsevkr9ydr/Gig+1xOE35W&#10;yFqvJ7t6eVvHTUOZlbVLW4F2jpq1i0lE0FXemrpb5O9wDaqm178xMYoEmOSvosnmV9G4jzqMhxX8&#10;j1oebh27uDaOdzG1914PMbZ3Nt7JVmGz+3dw4ytw2dweXx07UuQxWYxGRSOopqmCVWjmgmjV0YFW&#10;UEEe5rjkSVBJEwZWFQQagg8CCMEH16d6Z/d+vde9+691737r3Xvfuvde9+691737r3Xvfuvde9+6&#10;91737r3XvfuvdZYIJ6qeGmpoZaipqJY4KengjeaeeeZxHFDDFGCzOzEKqqCSTYe/EgCp691uY/yV&#10;/wDhNfuPflftL5T/AMxfaNbtnr6meh3F1z8XM7DNQ7o3zKjLV4/N92Y+QLLjMOPS6bbk01laeMgt&#10;LSq1NXRHzf7hRwK+2bA+qQ1DzDKr6iM+bf0+A/DU5Vtn8h1vl4/H0GJoKLFYqipMZjMZSU2Px2Ox&#10;9NDR0GPoKOFaajoqKjplWOKGKNVjjjjUKqgKoAAHuE2ZmYsxqTkk8SemupfvXXuve/de697917qj&#10;n/hSFRT1v8mX5hfbo0j0j9A1roiF2MFP8nNmGoew+gRC0jH8KpPsZ+3zBebrSvn4o/6oydWT4uvl&#10;c+8lun+ve/de697917ra5/4SDU07/wAwzv6sWNjTQfDLeNNNMB6I56vu/YUtPGx/q6wykf8ABT7j&#10;L3VI/cMA8/qF/wCrcv8An6bk4dfRT9wH011737r3Xvfuvde9+691737r3Xvfuvde9+691737r3Wi&#10;r/wsopp13d/L8rGiYU0+3PktTQzEeiSelyexpaiJT/VFmiJ/4MPc0+0pHhXw+cP+CTp2Pz60nfcw&#10;dOde9+691737r3X0pf8AhJ5Tzwfyt8xLLE8cdZ8pO2qimdhYTQLtbbFI0qf1AkikT/XU+8e/c8g8&#10;ygDyhT/jz9Mv8XWzP7jrqnXvfuvde9+691737r3Xvfuvde9+691737r3XvfuvdfKv/4Uc009N/Oa&#10;+ZXmjZPPP0NUwkg6ZYJvjJsspIh/I+qm30II+oPvJjkAg8o2lP8Ahn/V6Tp9PhHVIfsY9W697917&#10;r3v3Xuvsh/y6aKfGfy+fgnjqpGjqsf8ADb4w0VTG6lHjnpeksHBMjo3IIZSCD9PeJm/sG329YcDP&#10;Mf8Aqo3Sc8ejk+ynrXRR/wCYB/2Qd82f/FR/kj/75vM+zTY/+S3Z/wDNeL/q4vWxxHXxq/eWvSjr&#10;3v3Xuve/de6uY/4T3/8Ab4r4Uf8Ah1dm/wDvit0+wlz3/wAqnef6VP8Aq4nVX+E9bv388T+SztP+&#10;Zp1pB2T1auE2d8xer8HNSbD3PXFMfhu0NsU8klf/AKK9+16KfGvlkllwmTkDfZVEkiSf5LUTNHDf&#10;JvN8vLtx9Pc1e0kPcBkoeGtR/wAeHmPmB00raevmTdodW9i9Kdg7s6p7a2ZuDr3sbYuYqcDu3Z26&#10;cdPi85hMpSkF4KqlnAuroUlgmjLRzROksTvE6O2RVtc295At1auJI3FVZTUEf6v2HBz0/wAeHSC9&#10;v9e697917r3v3Xuve/de697917r3v3Xuve/de697917r3v3XujXfDb4UfIn5590YToz43bFq93bq&#10;yLRVWczNR5qHZmwNueYQ1u8N/wC5RHJFjsbT35dlaaeTTT0kNRVSRQSFm7bxYbJZm93B9CjgOLMf&#10;4VHmT+wcSQAT1okAVPX1FP5Vf8qvo7+Vz0gdjbF8O9O4N6Q46v7q7ryGOipM5vnN0kRMGHxEJLvj&#10;9v493lXGYxZWtqeed5amWSQ43czczXnMl7403ZElRHGDhR6n1Y+Z/IUA6ZZi3VpXsNdV697917r3&#10;v3Xuve/de61+P5/H8ogfzIuhsf2R07jaGP5cdC4vJ1HXgkenoR2rsiV2yWc6gyeRmKIk7zaq7btR&#10;Uv4oK1pYHaCHIVFTEOuR+av6v3xt7sn6WcjV/QbgHA9PJgMkUOSoBsraT18xDP4DO7UzuZ2vujDZ&#10;Xbm5duZXIYLcG387j6vE5vB5vE1b0GUxGXxdekc9NU008bwzwTIrxurKyhgR7yNjkSVBLEQysAQQ&#10;agg5BBHEHyPT/TT7t17r3v3Xuve/de697917r3v3Xuve/de697917r3v3Xuve/de6uN/lL/ybPkB&#10;/NB7Hpqygpcp1n8YdrZeKDtDvnI4xjQ/5O6TVmyetaerCx5fcM0TAFU1U1AjLPXOuqmp6sJ80c22&#10;PLdvRiJLlh2Rg5/0z/wr/NuC+ZFWYL19KFfgt0t198Dewvgf0VtDGbD6u3J0J2h01icajNJLUT9j&#10;bKr9tZXcm5Mq/wC9W5GtqK16zIV8xMksrM5I9IGPf76vJ97j3u9cvKsqSE/6RgQAOAAAoBwA6Zrm&#10;p6+PFmcPlNvZfK4DOUFVis1g8lXYfMYutiaCtxuUxlU1FkKCrgflJYZUeORDyGBB95XI6yIHQ1DA&#10;EH1B4HpR03e7de697917ray/4SEf9vFe+P8AxSvfX/v8+vfcZe6v/JAg/wCehf8Aq3L03Jw6+i17&#10;gPprr3v3Xuve/de6+TX/AD6qOoof5vHzghqUMcj9l7frFVgwJp8h1pg6+lezAcNFKjA/Qg3Fxz7y&#10;f5IIPKtmR/Af5Ow6fX4R1UP7FXVuve/de697917r7Q/xHpKig+KXxjoKuNoaqi+PXS9JUxMCrRVF&#10;N1vjYZo2DWIKspBBHvEXdCG3O5I4GWT/AI+ekx49GF9oOvde9+691737r3Xvfuvde9+691737r3X&#10;vfuvde9+691rc/8ACqmjnqv5UuVnhQvHjvkH05WVTAMRHA5ymPV2IHA8s8a3Nhc2+pA9yD7ZkDmc&#10;A+cUn+Q/5Orp8XXzOfeRHT3Xvfuvde9+691udf8ACOKknfuP5x1yxsaWn6z6ZpJpQDpSet3TnZqa&#10;Mt9LssEpAv8A2T/Q+4j92SPpLJfPXJ/x1f8AP03J5db6XuEumuve/de697917r3v3Xuve/de6979&#10;17r3v3XutBT/AIUsfycu1cN3duv+YN8a+v8AL756w7Op6bL/ACF2tsvEVOWznW2/8ZQpRZPsiXBY&#10;xHnkweap4Y6zJ1sUTikr1q6irZIqqJlnD285stns12LcJAkkeIixoHUnCVONSnAHmtAMjp1GFKHr&#10;Te9yz051737r3Xvfuvde9+691Zd/KB+Hx+cX8wz45dG5LGHJ7CG8IuxO20eIy0Q6s62X+9m68fkW&#10;APjjywp4cFFIQQJ66G459h3mvdv3NsNxeqaPp0J/p37VI/0tdX2KeqsaCvX13VVVUKoCqoCqqgBV&#10;UCwAA+gHvFjpjrv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//Q3+Pfuvde9+691737r3Xvfuvde9+691737r3Xvfuv&#10;de9+691737r3Xvfuvde9+691737r3Xvfuvde9+691737r3Xvfuvde9+691737r3Xvfuvde9+6917&#10;37r3Xvfuvde9+691737r3Xvfuvde9+691737r3Xvfuvde9+691737r3Xvfuvde9+691737r3Xvfu&#10;vde9+691737r3RQe+vgD8Kvk8KyXvb4x9O9g5WvDip3VXbOxuJ32RJ/nBD2Bt1aPNxX+p8WQXmx+&#10;oB9nG38wb3tdBYXUkYH4QxKf7war/LrdT1TR3d/wlx+AnYH3db1DvHu3oLKSB/ssfjNzUPY+y6Qv&#10;yvmw++4JsxNpNgLbiTi97kggaWPunzBb0F4kVwPMlSjftU6f+MderXqovuP/AISifK7bRqqrpD5E&#10;9Jdr0MGt4aPe2M3d1JuKsjF9EVLR0cW5cf5TwCJ8nEn1Ov8ABFtn7r7TLQX1tLCf6JWQftOg/sU9&#10;VIr1Vh2z/I9/mmdPvVNm/iH2Bu2gp9bRZHqet2z22ldCn+7qXFdeV2QyQvbiOaijk/2jkexRa88c&#10;rXgAjvEQ+kgaOn5uAP2GnTZU16r13P173j0FuWgqd47H7X6V3hiq1Z8XUbm21u/rjcuNyNPcrNQS&#10;5SCjqoZk5IaMhh/h7EEVxY38RELxzIeOllcEfOhIp022D1aP8af5/H8zP42JQYwd2r3ptKg8YXav&#10;yGxb9jmSOP06G3wJ6PdNtPpVTnTGtgQn9QrufIXLW4kt4HgOfxRHR/xmhT/jPWw7AdX3fHz/AIVj&#10;9PZpaHGfKD4yb72BWERwVW7OmtxYjsLBzTNw9dNtXdZwdZQwKf1RxV+QkAF11k6fYD3D2pvEq22X&#10;KyD+GQFD9mpdQJ/JR1YTDzHV13R385z+WT8gEpItm/LnrHbuXq/HH/d7tmsrum8vHVyWC0EQ7Ohx&#10;dNVTXIVRQ1E6seEZj7Bd9ybzNYVM1o7AecdJB9vYWI/MDq4kQ+fVlWEzuD3Ni6TN7czOK3Bha+MT&#10;UOXwmRo8ri62E/SWkr6B5IpFP+qRyPYadHjYpICrDiCKEfker9OvuvXuve/de697917r3v3Xuve/&#10;de697917r3v3Xuve/de697917r3v3Xuve/de697917r3v3Xuve/de697917r3v3Xuve/de697917&#10;r3v3Xuve/de697917puy+IxOfxeRweexmOzeEzFFVYzLYfL0VNksXlMbWwmnrcfkcfWK8M8E0bNH&#10;LFKjK6kqwIJHuysyMHQkEZBGCD6g9e61fv5gf/CWr4ifJCfOdg/EvM/7KL2rXvUV8u1cbjZdwdBb&#10;gr5CZWiOyUkjq9uGVrIsmCqPsoEuUxMje5H2L3K3XbwsG6D6qIY1E0lA/wBNwf8A2wqf4urhyOPW&#10;mz8y/wCSz/MX+Dk+XyPa/wAf9w7s65xJmlbuTpuKr7O6xbHw31ZbJ5PBwff4WAkEA7ix2Pcm1kIK&#10;ky1tHN+wbyAtrOEkP+hydj19ACaMf9KW6cDA9VV+xN1br3v3Xuve/de697917r3v3Xuve/de6979&#10;17r3v3Xuve/de6PN8Sf5avzi+cWSpab41/HXsDfWBnqRTVPYdXjl2p1ZiysvjqDkeyd1NR4cPEAz&#10;tSxVclSwUiKCRrKSXdOYdm2ZSdxuFRv4a6nP2ItW/OlPU9aJA49bg3wC/wCEmPVPX9RhOwf5gPZM&#10;fc+4qV4K4dG9U1ea271XTTpaQUu7d+zpR53NJ/q4MfBiow66WlqomKtFO+e6F1OGg2KPwVOPEehf&#10;/arlV+0lvsB6bMnp1t1dc9a9e9QbK2/1v1VsjavXOwNqUKYzbezNlYLG7a21hKGMlhT43D4mOKCI&#10;MxZ3Kpd3LOxLMSYsuLie7ma4unaSRjUsxJJPzJz03x6W3tnr3Xvfuvde9+691737r3Xvfuvde9+6&#10;91737r3VQv8AMn/kqfDX+ZZjqvP9hbbl6w78hoEpMF8hOt6Ohot52pIfFj8fvrFyhaPcuPjCxoIc&#10;gBVRRKYqKtowzEirl7nDd+XmCQN4kFcxPXT8yp4ofswTkg9WDEdaF/z0/wCE/P8AMI+DlTmtxw9d&#10;1HyN6Ux71FRT9udF43J7mNBioiZBV7568hSTOYRo4gJKudqeox0Juq5GWxPubdk562LeQIzJ9PMf&#10;wSECp/ot8LfIVDH+EdOhweqPmUqSrAqykqysCCpBsQQfoR7GXVuuvfuvde9+691737r3Xvfuvde9&#10;+691737r3XvfuvdW1/BT+SV/MD+fdVh8x1r1BX9d9R5IwTyd6dzQ5LYfXL42U3++2waqnkyW4QRq&#10;CHA0FVEHAWaaAEuAvvXOOxbGClxKJJR/ocdGevoc0X/bEH0B6qWA63w/5ZH/AAn/APh3/LulwnZO&#10;Xpv9mM+TGPENVF3H2DhaOnxOy8kEAkk6m2B5KqlwzAj0ZKpnrMkt3EVZDFI0AhPmPnndt+Bt0/xe&#10;3P8AoanLD+m2C32ABfUE56aZyer3vYK6r1737r3Xvfuvde9+691737r3RT/nX8a6f5hfDv5HfGaW&#10;qpaCs7h6p3Rtbb2TrgxocTvM0f8AEtjZmuWMMxgo8zT0NVMqDUUjYKQSCDTZdwO07tb7iBUROGIH&#10;ErwYD5lSR1sGhr18drsvrbffTvYG8uq+z9r5bZXYXX+4sptTeO1M7TNSZXBZ/DVTUeQoKuI3B0up&#10;KSIzJIhWSNmRlY5X29xBdwJc2zB45AGVhwIPA9KOkR7e691737r3X0Dv+El/wb3r1F0n3P8AM7sj&#10;AVu35vkX/dnZfTVHlaWSjyNb1bs2qqsnnd7RQzAN9hncpUU8NAzBTImMNQganqIJXgv3Q3mG6vId&#10;ot21fT1aSnDW1AF+1VBr/pqcQempDmnW397irpvr3v3Xuve/de697917r3v3Xuve/de697917r3v&#10;3Xutar/hT/8ABnevyw+De3O2+rMBWbp7E+JW7cx2FV7fxlNJW5jK9R7ow6YztEYWjgBeWehaiw+Z&#10;lReTSUNVpV5PGpkL243qHa95a1uW0x3ShangHBqlfkasv2sPLq6Gh6+aR7yH6e697917pywuFzG4&#10;8xidvbexWSzufz2SoMLg8Jh6KpyeXzOYylUlDjMVisbRK81RU1E0iQwQRIzyOyqqliB7q7pGhkkI&#10;VVBJJwABkknyA8+vdfXI/k+fDzN/Bb+Xh8dvj/vKlipOyaDb2S3x2lTxyRTNQ9g9kZyo3pnMDPUU&#10;5aKV8OtZDhDNExSQUYdWYMGOLXNe7JvW/XF9CaxkhU+aoAoP+2pq/PpOxqa9WZew71rr3v3Xuve/&#10;de697917r3v3Xuve/de697917r3v3Xuvn8/8K0vhBvTanyK69+dm18BWZHq7tjZm3ur+zc1RU0tR&#10;DtTtTZCzUe258/PGLQQZvBGkpsezXBmxtQjMrSQK85+128wy2EmyytSSJi6A/iRuNP8AStUn5MPn&#10;07GcU60+fcrdOde9+690ab4V/Evs35wfJnqn409UYutrdwdibmoKLL5enpJKqg2TsuCpSXeG/s+6&#10;emKhxFD5auZnIMjKkEQeeaKNy3eN0ttm26Xcbo0WMEgebN+FR82OP58AetE0FevsibQ2thdjbT2v&#10;snbdL9jt3Z23cLtbA0QbV9nhdv42LE4ul1WF/HBDGl7fj3iZLK80rTSGrOSx+0mp/n0n6UXtvr3R&#10;R/5gH/ZB3zZ/8VH+SP8A75vM+zTY/wDkt2f/ADXi/wCri9bHEdfGr95a9KOve/de697917q5j/hP&#10;f/2+K+FH/h1dm/8Avit0+wlz3/yqd5/pU/6uJ1V/hPX1dPeMfTHVTf8AM7/k7fFb+Z9tBW7Hxj9d&#10;964DFtjtgfITZuOpH3lg4I2aekwO68fK0UO4cIJWZzja2VJItcpoaqikmlkcUcuc2bny5L/i58SF&#10;jVomPafmp/C3zHHGoGg6srFevnZfzCf5NHzf/lzZjJ5Dtbrqp3x0xHWSRYT5BdZU1fuTrStpHl00&#10;X95pooxV7crJAVU0mbggV5A60k1XGnlM9bDzbs2/oFtZNE3nE9A/5eTj5rX5gcOnQwPVUnsT9W69&#10;7917r3v3Xuve/de697917r3v3XupmOxuRzGQocTiKCtyuVydXT0GNxmOpZ67IZCuq5RBSUVDRUyt&#10;JLLK7KkccalmYgAEn3pmVFLOaAZJOAB8+vdbMH8uL/hMf8vflVWYHsH5VQ5b4jdE1DU9dLj9x41D&#10;35vDHEiQ023+vcgP9wKyqHjNduRYpoSUljxlbGfcd8we421bYGg2yl1P6g/pKfmw+L7EqDw1Dqhc&#10;Dh1v6fD74T/Gv4I9TUPTfxl61xWwdrRNBV57JLqyO79852KDwSbm33uqrvV5OucXCvM/igQ+Glig&#10;p1SFIO3beNx3u6N3uMhdvIcFUeirwA/meJJOemiScno1nss611737r3Xvfuvde9+691737r3Xvfu&#10;vda+f83z+QP0X/MgTJ9ydY1+I6I+XcVAkZ3/AB46R9i9sChpxDjsX29hsYhmNQiIlNT7ioY2rIIt&#10;KVEOQhhpqeEdcq88XvL9LS5Bnta/DXuSvEoT5eZU4J4FSSTdWp9nXzyPmN/L/wDlx8C97ybJ+T3T&#10;W59gGesmpdu7zSmOZ613tHFqdanZu/8AF+TG12qMCZ6VZ1q4FYCqp4JLoJ52nfdq3uHxttmD+q8H&#10;X/TKcj7aUPkT06CDw6Jt7Nut9e9+691737r3Xvfuvde9+691737r3Qu9J9A92/JHfNB1p0H1Tvzt&#10;7feR0tBtnYG2spuTIw0xkET5HIjHRulHRxEgz1tW8cES3aWRFBIS3l9Z7fCbi+lWJB5sQB9grxPo&#10;Bk+XWiQOPW49/LT/AOEotf8Ae7f7Z/mUbipoaOBqTJ0Xxf613AKmoq3BEpoO2uzcM/jjjBBSbG7Z&#10;nkLgqwy8dnhaJuYvc5aNa8vLnh4zj+aIf8Lj/aefTZf063YOv+vdidT7L231x1ls/bewNg7PxcGF&#10;2ts7aGGoNv7bwGKpr+GhxWIxiRwwoCWYhEGpizNdmJMPTzz3UzXFy5d3NWZiSSfUk9N8elj7a691&#10;83b/AIUo/wAqrefxh+TG7/mh1ZtSsyPxo+R25p907ur8PRSTUnU3de4aj7jdmI3GtOpWmoNxVzyZ&#10;bFVjlY2qZ6mhsjQ0/wBxkF7e8zQ7ltybRctS4txpUE/HGPhI9So7WHoA3maPI1RTrV89yP1fr3v3&#10;XutrL/hIR/28V74/8Ur31/7/AD699xl7q/8AJAg/56F/6ty9NycOvote4D6a697917r3v3Xuvna/&#10;8Ku/hFvPrP5hYT5sYPAVlb1N8j9r7T21u3ctLTSSUW3e5uu9vJtNMJmZYgUpxk9u4/F1ONaVlNQ9&#10;NkFUH7ZiZ69sd4huNpbZ3aktuzFR6xudVR60csD6VX16eQ4p1qe+5P6v1737r3R3f5dvwr7B+fvy&#10;46j+OOxcTkqrH7l3Jjcl2ZuKiglaj2F1NichDPv3eeVrFHjgWnoi8VGJXQVFbLS0iN5aiMEm3/eI&#10;Nj2qXcJiAVBCD+JyO1R61PH0AJ4DrRNBXr7EePx9FiaChxeNpoaLHY2jpsfQUdOgjgpKKjhWnpaa&#10;BB+lI0VUUfgAe8UGYsxZjUnJ6T9TPeuvde9+691737r3Xvfuvde9+691737r3Xvfuvde9+691XX/&#10;ADYviJlPnN/L6+Sfxx2xFTy783Vs6l3F1otTLFTRz9jdeZ2k39s7FGtnISnTJ1mOTFTVDnTHFUyM&#10;3APs/wCV91XZd9t9wk+BWo/+kYFWPzoDqp6jramhr18h/cW3c/tDcGc2purC5Tbe59s5fI4DcW3s&#10;5QVOLzWCzmHrHx+Vw+XxlaqTU9TTTxyQzwSoro6srAEEe8p45EljWWIhlYAgg1BByCD5gjh0o6Z/&#10;d+vde9+6919I/wD4SzfBvenxh+GO++++z8BW7X3r8vNz7Y3Rt/B5Slko8rTdNbCxlXSdc5XI0tQF&#10;khfK1OWzeSp0K2ehlopwT5bLj77lbzDuW7pY2zaktQVJHDxGI1gf6UKoP9IEeXTLmpp1s++446p1&#10;737r3Xvfuvde9+691737r3Xvfuvde9+691737r3Wob/wqbovht0T8SsLFjfjd8fYflb8mewqfB7X&#10;7QpOqtjY/tHCbN2VUU+6+zN5U+76Kijr5ZCz4vCM00zkLlZJEKumoSp7atu97uhLXEv0tutSmtih&#10;Zqqi6a09W/2vTiVJ6+fL7nXp3r3v3Xuve/de632f+Eh3w8/ux1R3/wDODc+L8WW7PzUPRXVlXUQ6&#10;KhNi7Lnh3D2LlaGW3rpcnm3x1CSDcTYaUEfQmEfdTdvEuoNmjOIx4j/6ZsIPtC1P2OOmpD5dbmfu&#10;JOm+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//9Hf49+691737r3Xvfuvde9+691737r3Xvfuvde9+691737r3Xvf&#10;uvde9+691737r3Xvfuvde9+691737r3Xvfuvde9+691737r3Xvfuvde9+691737r3Xvfuvde9+69&#10;1737r3Xvfuvde9+691737r3Xvfuvde9+691737r3Xvfuvde9+691737r3Xvfuvde9+691737r3Xv&#10;fuvde9+691737r3Xvfuvde9+691CyONx2XoqjHZagospj6pDFVUGRpYK2iqYz9Y6ilqVZHX/AAZS&#10;PdlZkbUhII8xg9e6J92P/Lo+BPbn3EnYXw5+N24a6q1efMt1BsjF7jfXy3+/mwtHTZAXJv6akc8/&#10;X2b23MW/Wn+495MoHl4jEf7ySR/LrRVT5dEd33/wnl/lOb380tP8b8jsavn1aq/YnbXbWL0E/Qw4&#10;nKZqtxqW/GiiH+Nxb2dwe4PNcGDchx6NHGf5hQf59UMSenRPt4f8JUfgFmWmn2n238ptmVEhbx0x&#10;3f1puPDwX5ULS5HaqVbW/wBqrzx/jz7N4vdPf0xLFA/+1cH+T0/l1rwV6CXB/wDCXzP9VZaTOfG/&#10;+Zp3r0jlPIJo8hg+v62kyvljA8TSZfYe89uSahawcLcfgcW9qn9zY7pNG47bFOPQuKfsaN+q+Ca1&#10;VqdGi2h/Lv8A53nTqxwdcfzicV2DQwaV+z7y6Spd3tWxp+mOry+7zujIpew1PDWB/wDa/rcsm5g5&#10;KvM3G0GM+sUmmn5LoH8ut6JRwboz21cB/Pp2osNNmt9fyuu2qWNR5azcWG+S3XufqivH/A3Z9JVU&#10;EWr8kYtrH6CwsSyWTkWXKR3sR+RhcfsYg/8AGurfq/L+fRhtt9ifzPqApBvn4rfDbcPBEuS2F8x+&#10;1sGgKqCWgw+6uoJy2o8Kr1qW/J/qXyW/LLZgurhfk1uh/mtwP8HW6v6D9v8AsdDjguyPknNoG6vj&#10;NhcWxC+Rtsd77e3PEtxdgjZnD4Vmt9OUF/aKS224f2VyT/poiv8AgZut1b06FrGbr3HWKgyHWW78&#10;TKbeQy5Xr2sp1J+uiWjzbSMB/UxA/wCHtI0UY+GVT+T/AOVet16W8TtJHG7RPCzojtDKYzJEzLcx&#10;SGFnQsv0OliL/Qkc+2Ot9c/fuvde9+691737r3Xvfuvde9+691737r3Xvfuvde9+691737r3Xvfu&#10;vde9+691737r3Xvfuvde9+691737r3Xvfuvde9+691737r3Vcnya/lHfy4/l5PX5PvD4m9W5fdOS&#10;8slXvzaGNq+r+wKqqk5SsyW8+tZsVkK50b1IuQnnT8MjKSpP9u5p5g2oBbK6cKPwsda/kr6gPyp1&#10;sMRw6ou7v/4SB/EXdclZWdBfJjvLpqrqWklix2+sLtHufbNAzG6U9BSUY2tkhCBYD7nLTyfUmQ/T&#10;2NLP3V3WKgvreOYDzUtGT9vxj9ijq4kPn1WD2P8A8I/vmjh5qhuqPk38ad+0MWtof77Q9mdZ5WpR&#10;T6VShxOI3NTrIw/svXBQfq/59iS391tocf41bTIf6Ohx/NkP8ut+IOiibi/4S3fza8JI6Yzr/pve&#10;Co5VZdu92bVpY5ADYSIN2jFtY/X1KD/hf2ax+5PK7/FJIn2xt/z7q63rXoPj/wAJof5xwlWMfGXb&#10;jIwuZx390D4kPPDBtyiT8fhD9f8AXs//AK4nKdP9yT/zil/6A69rXpY4D/hL3/NzzDxrkeqeq9qK&#10;5AaTP94bBqUhB+rSDa1RkmIH50Kx/oPbL+5HKyfDK7fZG3+UDr2tejT9f/8ACQ3585ySKXsXvj4s&#10;bBoJCvkjw2c7O31nIAf1l8eu28ZRkj8Bckbn62+pLZ/dTY0FLeCZz8wij9usn+XWvEHVk3TP/CO7&#10;ofDS0tV8gvmL2t2Cg8ctTiOpOv8AanVEQcHU1L/Gd21O75JY/wCyZFpIGYXsIzYgPXfuveuCLG0S&#10;P5uzP/JRH/hPWjIfLq7L43fyJv5WXxfmoMpsz4pbK31uug8Ui7x7wmyHc2Yesg5hyNPi9+SVeGoa&#10;hCAyS4zF0xVgGWzC/sH7hzrzLuQKzXTIp/DHSMfZVaMR9pPVSzHq22jo6PHUlLj8fSU1BQUVPDSU&#10;VFRwRUtJSUtPGIqempaaAKkcaKAqIigKAAAB7CxJYlmNSeq9Sfeuvde9+691737r3Xvfuvde9+69&#10;1737r3Xvfuvde9+691737r3Xvfuvde9+691XB8r/AOUd/Lu+ac2Ry3fHxg6/ye9cmJXqOzNmU9X1&#10;r2XNWScpXZLeWwpcfV5J42OpEyzVUX1DRspIIg2zmnf9oAWyuWCD8Dd6fYFaoH+1ofn1sMRw61++&#10;9/8AhHr0Lnpq3IfG35b9oda6/JPS7c7d2VtvtjH+ViWWhhz+1p9q1NNACbJJLS1kiqPV5Wu3sdWX&#10;uvfIAu4WqSfNGKH7aMHBP5jq4kPmOqtuxf8AhI9/MU21NUS7A7W+LfZeNTV9rGN49gbO3FOBe3lx&#10;mc229DGSLWtln5vew5Ikt/dLYJBSeKaM/wClVh+0PX/jPVvEHRXcx/wmP/nA4yZ4qLobYm4UUMRU&#10;Yfvfp+CGQr9FRc/l6GS7fjVGB/W3syT3G5UYVM7L9scn+RT17WvUbF/8Jlf5wtfLHHV/HrZuER76&#10;p8p310pLFFZrfuDC5ysc3+vpQ8f48e9t7i8qKMTsfsik/wAqjr2tejI9ff8ACSv+ZVuianfee+/i&#10;51lQMy/djL9h713LmYYz+r7Wg2jtqrpZXH+pfIRj/avZfP7o8vRj9FJpD8lUD9rOD/Lr3iDqzjo3&#10;/hHZ1vj5qKv+SfzK3puqElHr9r9J9dYXYvj0m7Q0+998VW4DMrf6s4GEgfQX59hy992LhgV2+0Vf&#10;QyOW/wCMqF/48eq+J6Dq/H4qfyR/5Zvw+nxua6y+Me0Nz75xhimg7I7iap7c3lFXwkePK4uTehqc&#10;fiakWsJcJj6K3Nh6muCNz5x5i3YFLm5ZUP4I+xaeh00LD/TE9VLE9WuAAAAAAAAAAWAA4AAHsMdV&#10;679+691737r3Xvfuvde9+691737r3Xvfuvde9+691Wl84f5RXwL/AJhNZFuP5FdL0tT2TS0MONou&#10;3tiZav2J2bFQ00fho6PJZ/CFYctDTp6KWDN0tbFACfCkdz7EWzc1b3sI8OwmpGTXQwDJX5A/DXzK&#10;kV8+thiOHVQtd/wkO/lwVFS81H3Z808fA7FvtE7C6RqY4rn9EEtR16ZNIHA8jOf6sfYqX3U5gAoY&#10;bc/7WT/rb1bxD0Z346/8Jlf5V3x/3Rjd4ZPYPZPyFy+Gqoa7FU3yG3zQbo21BWQOHjlr9mbJxe3s&#10;Pkk4Ialy1DVU7X9UJIBBbf8AuLzNfRGJXSAHB8JSp/JmLMPtUg/Prxdj1sAUNDRYyio8bjaOlx+O&#10;x9LT0NBQUNPFSUVDRUkQgpaOjpYAscUUUaqkcaKFVQAAAPYGZixLMak5JPn1TqV7117r3v3Xuve/&#10;de697917r3v3Xuve/de697917r3v3Xuve/de6oz+Vv8AwnW/lffLDduX7AyvU+5ekt87hq6jIbi3&#10;F8ed0w7Aps1kKmQzVGQqtl5Wiy224qiSRnlnnpMNDJM7M87SOdXsZ7Zz9zJtcQgWUTIuAJV1UHpq&#10;BV6fIsaeXVg7DokUX/CQz+XClSJJO8PmvNTBiwpj2D0ajMt+EknTru5H9SqqT+CPZyfdTmClBDb1&#10;/wBLJ/1t634h6tB+En8kf+Xd8B9zUXYXTXTtRuTtrGo6Yvtzt3PVHYW98J5IjA8+2Uq0gxGHqGRp&#10;I3rcRiqWpeN3ieZom0ew3vPOO/b5GYLuXTEeKINKn7eLMPkzEedK9aLE9W0ewv1Xr3v3Xuve/de6&#10;97917r3v3Xuve/de697917r3v3Xuve/de6R+/wDr7Yva2zNx9ddm7P21v/YW78ZNht07N3hhcfuH&#10;bW4MXUEGWhy2GykcsE8ZZVYCRDZlVhZlBDsE81rMtxbOY3Q1VlJBB9QRkde616e3v+ErX8q/s7P1&#10;2e2xRfIHoqOumlqX2/1H2pjJ9uwTzNrk+0pO2cLuqeGMsSVgiqVjQemNUQKoHlr7mcy2yBJDFNTz&#10;dDX/AIwyD+XV9bdBXhP+Ei/8tjG1sVXlO3PmVuKCKRXbGV/Y3T1FQVKg3aKpfD7Cp6mx+l4qmM/0&#10;N+Qpf3T5hYUWKBfmEkJ/nIR/Lr3iHq8H4Zfy6/h18ANs5HbfxZ6WwHXtRnoaeHde8qioyW5+w93r&#10;TN5YYtx763LNVZGanSTVNFQRzx0cLszQU8Wo+wbu+/7tvkgk3OYyafhXAVfsUUFfnxPmT1Uknj0d&#10;n2T9a697917oo/8AMA/7IO+bP/io/wAkf/fN5n2abH/yW7P/AJrxf9XF62OI6+NX7y16Ude9+691&#10;737r3VzH/Ce//t8V8KP/AA6uzf8A3xW6fYS57/5VO8/0qf8AVxOqv8J6+rp7xj6Y697917qPV0dJ&#10;kKSqoK+lp66hraeakraKrgjqaSrpKmMw1FNVU8wZJI5EJR0cEMCQQQfewSpDKaEde6ox+XX/AAnR&#10;/lh/LCqye4qfqSv+Oe/8kZppt3/HDIUOwaKprJCZFmyHXVZS122GDSEvUPTYenqJtTaqgNpZRntX&#10;P3Me1gRmUXCD8MoLfseof7KsQPTqwcjrX57u/wCEd/d+Lqaup+OPzA6t3rQuZJaPEd07K3X1pXUq&#10;/WOjmz2yTuqKqa31nGPpgT/upRz7HVn7r2bADcLR0PrGyuP2Nop9lT9vVxIPPqvHdf8Awly/m27d&#10;qGhxHXHUG/I1ZgKvanduz6OncKLhlXfLYaWx+g1RA/1A9n0XuTytIKvJIn+mjb/n3V1vWvSNoP8A&#10;hMz/ADiKydYqj457SxcZkKGpr+++jpIFUfSVlxmfqZNJ/AEZb/afbze4nKYFRcMfsik/yqOva16M&#10;p1z/AMJLv5lW656d9773+MPVmPZlNYMx2Fu/dGbhjP1+0x2ztvVlJK4/1L5GJf8Aa/Zdce6HL0Q/&#10;RSaU/JVA/azg/wAj17xF6te+Pn/CPfpDAVFDlPk/8suxeyinjnqtp9ObNwfVuLEqEE0NRundM25K&#10;urp2Is7w0NDKVNlMbDV7DF/7rXjgrttqkf8ASkYuft0qEAP5sOqmT062N/iR/LF+CXwbhgl+Nfxw&#10;2Dsnc8VMaabsbJUlTvPtKrSSLx1aydjbylr8vDFPctLSUlVDTXNlhVQqgAbpzHvW8mm4XDOv8A7U&#10;/wB4Wi/mQT8+qFiePR8/ZJ1rr3v3Xuve/de697917r3v3Xuve/de697917r3v3Xuve/de6Sm9tib&#10;I7L2vl9kdj7N2rv/AGXn6Y0ed2jvXb2J3VtjNUhYMaXLYHOwz0tRHcA6JomFxe3t2Gea3kE1u7Ru&#10;vBlJUj7CKEde6oJ+TX/CYf8Alfd/VWQzmx9n7/8AjFuiueWpeq6O3aItqTVr30tUbA35T5nG09OL&#10;gfa4ZcevA0lTckcbd7jcyWICTOtyo/34vdT/AEylST821dXDsOqY+0/+EcvY9HPUz9JfNvZG4aV2&#10;d6PF9p9SZ7Z09Kn+64KnPbSy2dWc/wBZlxsP+EfHIutvdi3IpeWbKfVHDfyZVp+09WEnqOigZz/h&#10;I9/MuxssgxfZ/wAPNxQAsYpKLsrtahmdByvlgy+x4FVj/RZGA/1Xs1T3S5db4o51+1E/ySHrfiL1&#10;HxH/AAkj/maZCaNK/sX4fYGJiPJNkez+0anxrc6rR4fZFUWawuBwDceockbf3S5dUdsc7fYif5ZB&#10;17xF6NZ1j/wjo7ryE9M/cvzT6t2lTBg1ZT9Y9Ybs7EnkQctDTVu6q/a6oW+gleBtP18bW0ksufdi&#10;zUf4pZu5/puqf8dD/wCHrXiDyHVvPx0/4Sq/y1OoKjH5jtmbuD5N5ylaOaei7A3iuzdiPVRHVFJT&#10;bW6yixVaYw1manrszVxv+l1ZCUIVv/czmG7BS18O2U/wrqb/AHp9Q/MKOqlz1sB9MdB9IfHTaFPs&#10;DoXqTrvp7ZlOUcbc642jg9o4yoqETR99kIcLDD91UtyZKqpLzSMSzuzEkgW7vrzcJfHvpXlf1dix&#10;+wV4D5DHVCSePQue0vXuve/de697917pP7r2ntbfe283s3e+28DvHaG5sbVYbce1t0YjH5/bufxF&#10;dEYa3F5rC5WOWmqqeZCVlhnjZGBsQR7cillgkWaFijqahlJBBHmCMg/Z17rXa+Qv/CWb+WJ3Tnsh&#10;ufYtJ3L8bsjkJ5aubDdPb4xlXsg1c7F5pI9r9lY3PNSxFiSlLjaylgj4WONEAUD2w9yuY7NBHMY7&#10;gDzkU6v2oVr9pBPVw7DovG0/+EgvwSxuSjqt4fIf5U7px8UgkGKxeU6q2stQFa4grK1ttV8hQjh/&#10;D4nI/S6nkL5fdXemWkVvCp9SHb/n8f5et+Ier2PhL/LM+Fn8vTFZek+LnTWM2Zn9y0MGN3b2FmMn&#10;lt39jbpoaedapaDJ7u3HNUVEVGZkjmbHUH29H5UST7cSKGAK3jmLeN+YHcpi6qaqoAVAfUKKCvzN&#10;TTFeqFiePR9PZJ1rr3v3Xuve/de6QHaPVXWvd2wty9W9v7F2t2T11vCgbGbm2ZvPDUOf29mKMus0&#10;a1eOyCOmuKRUmp5lAkhlRJYmSRFYP211cWc63No7RyIahlJBH5j+fqMHr3WvN2n/AMJSv5WvYWdr&#10;c1taf5I9J09XLLNHtvrHtbBZDbtG8ja9FMnbOA3RXiMHgIa+wHAsLWHlt7m8ywIEl8Kanm6EH/jD&#10;IP5dX1t0g9vf8JHP5amIyEFbl+1PmLuunhlV3xGV7I6loMZVov1hqn2/sWjrLN+TDVxn+hH19vye&#10;6XMLrRIoF+YRyf5yEfy694h6vY+IHwO+JvwO2TWbD+LHTW2+sMZl3pZtzZmmfIZzem8aqjVhS1G7&#10;t8bimq8rXiIyStTwT1RgpzJIKaKFXKkFbrve6b3MJ9zmMhHAYCr/AKVRRR8zSp8yeqkk8ejeeyrr&#10;XXvfuvde9+691737r3Xvfuvde9+691737r3Xvfuvde9+691737r3VUnze/krfy9Pn7uGq373d03J&#10;he2K2CKnre3+qc5Vdfb9yscEIpoH3HJQLLjMzNHEkcUVTmcZVzRxxpFHIkS6PYn2bm/ftjjEFnNW&#10;IcEcalH2Vyv2KQPPj1YMRw6qwqP+Ehn8uGSoMkHeHzWpqdmBNMOwejZSov6kjmk68uBbgagxH5v7&#10;Eo91OYKZht/95k/629b8Q9HJ+Ln/AAm//lcfF7duK33D1fvDvnduAq4chgcj8it2Um+sViq+nkEs&#10;NZ/cjAY/C7erHRgGjORxFQEYB4wrgMCncvcDmTcojAZFgRsERLpJH+mJZh+TDrRdj1fAqqiqiKFV&#10;QFVVAVVVRYKoHAAH0HsE9V679+691737r3Xvfuvde9+691737r3Xvfuvde9+691737r3Xyzf+FFP&#10;zT/2cD+ZN2ditu5b+IdW/GeI/HrYIp5zJj6zJ7QyM0vZ24oUQmJ3qtxy19LHVRkiejo6JtRUKBkp&#10;yDtH7q5ejaQUkuP1W9aMOwfklDTyJPT6Cg6ol9jXq3XvfuvdP21Nr7g3xujbeytp4uqzm6d35/D7&#10;X21hKFBJW5jcG4MjHicNi6OMkapaipmjhjF+WYD3SWWOGJppTpVAWJPkAKk/kOvdfZH+EXxl2/8A&#10;DX4k/H/4x7c+1kpen+tcBtrLZCjTx0+d3hJCctv3c6xkKQcrm6nIZFgQLGcj3iZvO4vu26T7jJxl&#10;ckD0Xgo/2qgD8uk5NTXo0/ss61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H/mAf9kH&#10;fNn/AMVH+SP/AL5vM+zTY/8Akt2f/NeL/q4vWxxHXxq/eWvSjr3v3Xuve/de6uY/4T3/APb4r4Uf&#10;+HV2b/74rdPsJc9/8qnef6VP+ridVf4T19XT3jH0x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d381r5k0vwP+BXyC+Q0FdBSb2xG0Zto9SQSmN5K3tvfbf3Y2I8NLJ/n0oKqo/i9XCOTS&#10;UdQbjTcH3LG0ne97gsCKoW1P8kXLfZUDSPmR1tRU06+QXVVVTXVNRW1tRPWVlZPNVVdXVTSVFTVV&#10;NRIZZ6ionlJd5HclndiSSSSST7yqACigwB0o6we99e697917rYj/AOEyfw8/2Zn+ZHtfs7cGL+96&#10;7+JOAn7szEs8PkoJ+wTP/AOocU0ljoqY8pLJuCl+l/4RIL/ggL3F3b93cvtbRmkl0fDHrp4ufsp2&#10;n/T9Uc0Xr6dPvHPpn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H/mAf9kHfNn/&#10;AMVH+SP/AL5vM+zTY/8Akt2f/NeL/q4vWxxHXxq/eWvSjr3v3Xuve/de6uY/4T3/APb4r4Uf+HV2&#10;b/74rdPsJc9/8qnef6VP+ridVf4T19XT3jH0x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Wgh/wrk+af99O6elvgttPLeXBdM4iPuXtqlpp9UEvZm+8a9DsHDZGC/pqMTt2SevjNrNFnF5J&#10;WwnD2s2fwbObepR3THw0/wBIpqxHyZ8fanTsYxXrTi9yz051737r3XvfuvdfTP8A+EwHw8/2W/8A&#10;lzYvuDcOL+x7C+Xm55u2q+Soh8WQg60wyybZ6kxUrAWenlpUrtw0jXPoy/JH6Rjt7j7t+8N/NpGa&#10;x2o0D01nLn7a0U/6TplzU062Pfcf9U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R/5gH/ZB3zZ/wDFR/kj/wC+bzPs02P/AJLdn/zXi/6uL1scR18av3lr0o697917r3v3XurmP+E9&#10;/wD2+K+FH/h1dm/++K3T7CXPf/Kp3n+lT/q4nVX+E9fV094x9M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B7212hs7pLq3sbuPsLJLh9idV7H3T2FvDJtpJott7Pws2ezE0UblQ8gggcRRg3d9K&#10;Dkj2/a20t5cx2kAq8rKqj5saD+Z69xx18bD5TfIPePyu+RndPyP37Ix3T3L2JuXfVdSGd6iHC0mY&#10;yDSYXbNDM4DGlxVCKbG0YIuIIIx+PeWm22EW2bfDt8HwwoFHzoMk/NjUn5npQBQU6AT2u631737r&#10;3Rlvhv8AG7cny/8AlP0L8Z9qfcR5TuTsrbez6nIU0QmkwO3KmrFXvHdLxEHVHicRDXZOYaT+3A3B&#10;+nsu3bcI9q2yfcZeEKFqep/Cv+2ag/PrRNBXr7J+ydm7b662ZtHr7ZuLp8HtDYu2MBs3auEpAVpc&#10;PtvbGKiwmDxdMp+kdPSwRRIP6KPeJc00lxM88x1O5LMfUk1J/MnpP0p/bf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//V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Uf+YB/2Qd82f8AxUf5I/8Avm8z7NNj/wCS3Z/814v+ri9b&#10;HEdfGr95a9KOve/de697917q5j/hPf8A9vivhR/4dXZv/vit0+wlz3/yqd5/pU/6uJ1V/hPX1dPe&#10;MfTH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Wqp/wq6+af8AoV+GezPibtTLfbb5+V+6fNuq&#10;Klm01dF0x1jW0uezyzGE+SH+K5t8NRxliFqKaLIw+pRIBJntjtH1m7vuko7LVe35yPUD/eV1H5Eq&#10;erxjNevnPe596e697917r3v3Xutxr/hIp8PP75d4d6/Nvc2L8uE6a27H011hV1MOqCTsbsKlXJb4&#10;yuOnAutTitvxwUUoJsYs39CeVib3T3bwrODZ4zmY+I/+kXCg/JmqftTpuQ4p1v5e4P6a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//9b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RR/5gH/ZB3zZ/wDFR/kj/wC+bzPs02P/&#10;AJLdn/zXi/6uL1scR18av3lr0o697917r3v3XurmP+E9/wD2+K+FH/h1dm/++K3T7CXPf/Kp3n+l&#10;T/q4nVX+E9fV094x9M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fJv8A55/zT/2eH+Y93hv3&#10;B5b+KdX9Y169EdPSQzeegm2R1pXVFBWZ7HSqdLwZrNy5fN076Q3hq4kYXT3k/wAl7R+5uX4YHFJJ&#10;B4knrqcA0PzVdKn5g9PqKDqoP2Kurde9+6914AkgAXJ4AHJJP4Hv3Xuvrkfyafh2fg9/Lp+O/TWX&#10;xX8K7Dy+2F7V7eilh8OQXs7s4LubOYrKgWDT4anko9v6gOY6CPk/qOLXNu7fvnf7i7Q1jB0R+mhM&#10;Aj5Mat/tumGNT1aJ7DfVe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QI/J&#10;nr2v7c+N/wAguqcUofKdndI9r9e41CyoHr96bDr9t0al2IABkqVFyQB7WbdOtruEF03CORGP2KwP&#10;+Trwwa9fFnqaapoqmoo6ynmpKuknlpqqlqYngqKapgkMU9PUQygMjowKurAEEEEX95eAgioyD0p6&#10;w+99e697917q/X/hM11hmewv5vXQmex1LLUYrqDZ3dPZu6ZY0LLR4h+rcn1zjamZ7EIpzG4sXHc/&#10;UuFHJB9gf3EuUg5VnRjmVo0X7dYc/wDGUbqj/D19Rf3jd0z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Vb/wA6H5Ubm+HP8tb5O9y7Ipsu++pNn03XGy8riKaplfam5O1stB1/Rb1qqyAFaRcOuQkyFPPN&#10;aNqqKngN2mVSJeUNsj3bmG2tJqaNWtgfxBAW0/PVShA8iT5dWUVPXyO/eUnT/Xvfuvde9+691fj/&#10;AMJ6v5bWW+dvzX2xv7eW3pan43/GHMYLs3tHI1tKXw26d146r/iHXHViNIDHO+Sr6da3JwFWT+GU&#10;tVHIUeop/ICOe+YV2XZ2ghalxcgogHFVOHf5UBoD/ER6Hqjmg6+o37xt6Z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84j+d5/LS+Llb8he1fkX8Hfmt8F8+d6&#10;bt3Dne4vi9mfl58d9h9g9fdmy5KWTfVTsml3buOipJ6OorhU1FXgqiop62hqmkp6SGohaOCln/k7&#10;mLclsIrDebO5XQoEcwglZWSnbq0oTUCgDAEMMkg5Lyk0oR1q/wCZw1Zga+bHV02JnqIHeN5MNnsH&#10;uOgZkOkmHKbeqKqmkX+jRzMD9QSPckI4ddS1/MEH9hAPV+hM6i6Q3X3RuGi27trcvT22JauaKOTL&#10;du98dL9J7eoIXfTLV1ua7Zz2Hh0Rrd2SIvKwFo43cqpTXV5FZxmSRZGp5JHJIT+SK3+brRx19Fj/&#10;AITx/CX4b/DjYW/4uuvlz8Yfll8wOxcJh8p3Rkfj93FsHs/HdcbFxlbow+zNs023K2fIJi1r5/Lk&#10;MvV0tMK6qNOhiRKWnHuA+fN43bdp4zcWs1raRkiMSxshdjxY1AGqgwoJ0iucnppyT1sp+496p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Br3JB1FU9U9h03frbAXpSo2jm4O0m7VqMDSdbrsiWhePcDb1&#10;qt0MmOixwpy/3MlY6xKlyxAF/ai0N0LqM2OrxtQ0aK69XlppmteFM9eFfLr58P8AMN/k1fy5q/PZ&#10;7sr+XP8AzS/gHj8RkJqjIyfHLuH5kdLUyYd3Yytj+uO02zlW00BJCU1BuKNGiVSZctLcKs7bDzbv&#10;6otvv+23JIx4scEmfm6aRn1K/ko6eDHzHWulvP46b+2Lm5sDmNx9EZGshmaE1WzPlF8aewcJIQ2k&#10;SQ7h2Ju3I0LIfqGFRa31tz7H0N/BMmtFkA/pQzKf2MgP8urV6Px8Lv5WuB+QO6sPW/In52fAn4kd&#10;Ripgnzmb3p8xvjPujsvJYsOPuabaXXG1t11Lx1bcoDn6rHJGLygT6RFIR7vzK9jEVsLK5upfILBM&#10;EB/pOyDH+lDflx60WpwHX0rP5cPVfwh6S+MG2erfgHvTq7sXpPZ+UrsZld9dYdh7P7UO7OxDSU1R&#10;ujO793xsueopqzcFSj0stWrMnhgNNBBBT0cdNDHj1zBc7zebk1zviPHM4qFdWTSuaBVYAhRmnqak&#10;kmp6ZNSc9Hx9knW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/9lQSwMEFAAGAAgAAAAhANwS&#10;bPXiAAAACwEAAA8AAABkcnMvZG93bnJldi54bWxMj01Lw0AQhu+C/2EZwVu7+SCxjdmUUtRTEWwF&#10;8TZNpklodjZkt0n6711Pehzeh/d9Jt/MuhMjDbY1rCBcBiCIS1O1XCv4PL4uViCsQ66wM0wKbmRh&#10;U9zf5ZhVZuIPGg+uFr6EbYYKGuf6TEpbNqTRLk1P7LOzGTQ6fw61rAacfLnuZBQEqdTYsl9osKdd&#10;Q+XlcNUK3iactnH4Mu4v593t+5i8f+1DUurxYd4+g3A0uz8YfvW9OhTe6WSuXFnRKVhEcehRBcn6&#10;CYQHojiJ1iBOHk1XKcgil/9/KH4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OliiTmOAwAAmQgAAA4AAAAAAAAAAAAAAAAAPAIAAGRycy9lMm9Eb2MueG1sUEsBAi0A&#10;CgAAAAAAAAAhAEZ1o0jBmwYAwZsGABUAAAAAAAAAAAAAAAAA9gUAAGRycy9tZWRpYS9pbWFnZTEu&#10;anBlZ1BLAQItABQABgAIAAAAIQDcEmz14gAAAAsBAAAPAAAAAAAAAAAAAAAAAOqhBgBkcnMvZG93&#10;bnJldi54bWxQSwECLQAUAAYACAAAACEAWGCzG7oAAAAiAQAAGQAAAAAAAAAAAAAAAAD5ogYAZHJz&#10;L19yZWxzL2Uyb0RvYy54bWwucmVsc1BLBQYAAAAABgAGAH0BAADqowYAAAA=&#10;">
              <v:line id="Straight Connector 21" style="position:absolute;visibility:visible;mso-wrap-style:square" o:spid="_x0000_s1027" strokecolor="#5c2071 [3204]" strokeweight="1pt" o:connectortype="straight" from="0,6901" to="150876,6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VRxQAAANsAAAAPAAAAZHJzL2Rvd25yZXYueG1sRI/NasMw&#10;EITvhbyD2EIvIZHtQgiu5dAEUtJDC/npfbE2lhNrZSzFcd++KhR6HGbmG6ZYjbYVA/W+cawgnScg&#10;iCunG64VnI7b2RKED8gaW8ek4Js8rMrJQ4G5dnfe03AItYgQ9jkqMCF0uZS+MmTRz11HHL2z6y2G&#10;KPta6h7vEW5bmSXJQlpsOC4Y7GhjqLoeblbB1J2+Pur39PNyu7a75+xtbY7DqNTT4/j6AiLQGP7D&#10;f+2dVpCl8Psl/gBZ/gAAAP//AwBQSwECLQAUAAYACAAAACEA2+H2y+4AAACFAQAAEwAAAAAAAAAA&#10;AAAAAAAAAAAAW0NvbnRlbnRfVHlwZXNdLnhtbFBLAQItABQABgAIAAAAIQBa9CxbvwAAABUBAAAL&#10;AAAAAAAAAAAAAAAAAB8BAABfcmVscy8ucmVsc1BLAQItABQABgAIAAAAIQAfTGVRxQAAANsAAAAP&#10;AAAAAAAAAAAAAAAAAAcCAABkcnMvZG93bnJldi54bWxQSwUGAAAAAAMAAwC3AAAA+QIAAAAA&#10;"/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Picture 22" style="position:absolute;left:1725;width:19150;height:6124;visibility:visible;mso-wrap-style:square" alt="RR Studio Data 2:Clients 2:DCC:2014:13301 DCC Branding:LOGO:DCC_Logos_Jan2014:DCC_final_Logo_RGB.jpg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dKywwAAANsAAAAPAAAAZHJzL2Rvd25yZXYueG1sRI/BasMw&#10;EETvgf6D2EJvsRw3LcGNEkrBkIsPdXLpbbG2tom1MpZsK/36qhDocZiZN8z+GEwvZhpdZ1nBJklB&#10;ENdWd9wouJyL9Q6E88gae8uk4EYOjoeH1R5zbRf+pLnyjYgQdjkqaL0fcild3ZJBl9iBOHrfdjTo&#10;oxwbqUdcItz0MkvTV2mw47jQ4kAfLdXXajIKtrtw/kEuw9dUFvNz+rLMmV2UenoM728gPAX/H763&#10;T1pBlsHfl/gD5OEXAAD//wMAUEsBAi0AFAAGAAgAAAAhANvh9svuAAAAhQEAABMAAAAAAAAAAAAA&#10;AAAAAAAAAFtDb250ZW50X1R5cGVzXS54bWxQSwECLQAUAAYACAAAACEAWvQsW78AAAAVAQAACwAA&#10;AAAAAAAAAAAAAAAfAQAAX3JlbHMvLnJlbHNQSwECLQAUAAYACAAAACEAe+nSssMAAADbAAAADwAA&#10;AAAAAAAAAAAAAAAHAgAAZHJzL2Rvd25yZXYueG1sUEsFBgAAAAADAAMAtwAAAPcCAAAAAA==&#10;">
                <v:imagedata o:title="DCC_final_Logo_RGB" r:id="rId2"/>
              </v:shape>
              <w10:wrap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xmlns:pic="http://schemas.openxmlformats.org/drawingml/2006/picture" xmlns:a14="http://schemas.microsoft.com/office/drawing/2010/main" mc:Ignorable="w14 w15 w16se w16cid w16 w16cex w16sdtdh w16sdtfl w16du wp14">
  <w:p w:rsidRPr="00796E0C" w:rsidR="005D6D31" w:rsidP="00796E0C" w:rsidRDefault="00473690" w14:paraId="4E746756" w14:textId="7069319A">
    <w:r>
      <w:rPr>
        <w:noProof/>
        <w:lang w:eastAsia="en-GB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EA0C62D" wp14:editId="7525F817">
              <wp:simplePos x="723900" y="180975"/>
              <wp:positionH relativeFrom="page">
                <wp:align>center</wp:align>
              </wp:positionH>
              <wp:positionV relativeFrom="page">
                <wp:align>top</wp:align>
              </wp:positionV>
              <wp:extent cx="553720" cy="421640"/>
              <wp:effectExtent l="0" t="0" r="17780" b="16510"/>
              <wp:wrapNone/>
              <wp:docPr id="225588985" name="Text Box 1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53720" cy="421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747EF23C" w14:textId="451FDC16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0F5FDB3F">
            <v:shapetype id="_x0000_t202" coordsize="21600,21600" o:spt="202" path="m,l,21600r21600,l21600,xe" w14:anchorId="0EA0C62D">
              <v:stroke joinstyle="miter"/>
              <v:path gradientshapeok="t" o:connecttype="rect"/>
            </v:shapetype>
            <v:shape id="Text Box 1" style="position:absolute;margin-left:0;margin-top:0;width:43.6pt;height:33.2pt;z-index:251659264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alt="DCC Public" o:spid="_x0000_s1030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nqZDgIAABwEAAAOAAAAZHJzL2Uyb0RvYy54bWysU01v2zAMvQ/YfxB0X+xkTdcacYqsRYYB&#10;QVsgLXpWZCk2IIuCxMTOfv0oJU62bqdhF5kiaX689zS761vD9sqHBmzJx6OcM2UlVI3dlvz1Zfnp&#10;hrOAwlbCgFUlP6jA7+YfP8w6V6gJ1GAq5RkVsaHoXMlrRFdkWZC1akUYgVOWghp8K5CufptVXnRU&#10;vTXZJM+vsw585TxIFQJ5H45BPk/1tVYSn7QOCpkpOc2G6fTp3MQzm89EsfXC1Y08jSH+YYpWNJaa&#10;nks9CBRs55s/SrWN9BBA40hCm4HWjVRpB9pmnL/bZl0Lp9IuBE5wZ5jC/ysrH/dr9+wZ9l+hJwIj&#10;IJ0LRSBn3KfXvo1fmpRRnCA8nGFTPTJJzun085cJRSSFribj66sEa3b52fmA3xS0LBol98RKAkvs&#10;VwGpIaUOKbGXhWVjTGLG2N8clBg92WXCaGG/6VlTUfNh+g1UB1rKw5Hv4OSyodYrEfBZeCKYpiXR&#10;4hMd2kBXcjhZnNXgf/zNH/MJd4py1pFgSm5J0ZyZ75b4iNpKxvg2n+Z084N7Mxh2194DyXBML8LJ&#10;ZMY8NIOpPbRvJOdFbEQhYSW1KzkO5j0elUvPQarFIiWRjJzAlV07GUtHuCKWL/2b8O4EOBJTjzCo&#10;SRTvcD/mxj+DW+yQ0E+kRGiPQJ4QJwkmrk7PJWr813vKujzq+U8AAAD//wMAUEsDBBQABgAIAAAA&#10;IQAe9gFK2gAAAAMBAAAPAAAAZHJzL2Rvd25yZXYueG1sTI9BT8JAEIXvJv6HzZh4k22JVFK7JcSE&#10;AzdE9Dx0h7bYnW26A1R+vasXvUzy8l7e+6ZYjK5TZxpC69lAOklAEVfetlwb2L2tHuaggiBb7DyT&#10;gS8KsChvbwrMrb/wK523UqtYwiFHA41In2sdqoYchonviaN38INDiXKotR3wEstdp6dJkmmHLceF&#10;Bnt6aaj63J6cgXa29JLS+3p1/HCpT6+b9ey6Meb+blw+gxIa5S8MP/gRHcrItPcntkF1BuIj8nuj&#10;N3+agtobyLJH0GWh/7OX3wAAAP//AwBQSwECLQAUAAYACAAAACEAtoM4kv4AAADhAQAAEwAAAAAA&#10;AAAAAAAAAAAAAAAAW0NvbnRlbnRfVHlwZXNdLnhtbFBLAQItABQABgAIAAAAIQA4/SH/1gAAAJQB&#10;AAALAAAAAAAAAAAAAAAAAC8BAABfcmVscy8ucmVsc1BLAQItABQABgAIAAAAIQCt+nqZDgIAABwE&#10;AAAOAAAAAAAAAAAAAAAAAC4CAABkcnMvZTJvRG9jLnhtbFBLAQItABQABgAIAAAAIQAe9gFK2gAA&#10;AAMBAAAPAAAAAAAAAAAAAAAAAGgEAABkcnMvZG93bnJldi54bWxQSwUGAAAAAAQABADzAAAAbwUA&#10;AAAA&#10;">
              <v:textbox style="mso-fit-shape-to-text:t" inset="0,15pt,0,0">
                <w:txbxContent>
                  <w:p w:rsidRPr="00473690" w:rsidR="00473690" w:rsidP="00473690" w:rsidRDefault="00473690" w14:paraId="6142E371" w14:textId="451FDC16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D6D31"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6192" behindDoc="1" locked="0" layoutInCell="1" allowOverlap="1" wp14:anchorId="7272D8BB" wp14:editId="3AF1699B">
              <wp:simplePos x="0" y="0"/>
              <wp:positionH relativeFrom="column">
                <wp:posOffset>-398145</wp:posOffset>
              </wp:positionH>
              <wp:positionV relativeFrom="paragraph">
                <wp:posOffset>261620</wp:posOffset>
              </wp:positionV>
              <wp:extent cx="15798800" cy="690880"/>
              <wp:effectExtent l="0" t="0" r="12700" b="13970"/>
              <wp:wrapNone/>
              <wp:docPr id="4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5798800" cy="690880"/>
                        <a:chOff x="0" y="0"/>
                        <a:chExt cx="15798893" cy="690880"/>
                      </a:xfrm>
                    </wpg:grpSpPr>
                    <wps:wsp>
                      <wps:cNvPr id="12" name="Straight Connector 12"/>
                      <wps:cNvCnPr/>
                      <wps:spPr bwMode="auto">
                        <a:xfrm>
                          <a:off x="0" y="690880"/>
                          <a:ext cx="1579889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3" name="Picture 13" descr="RR Studio Data 2:Clients 2:DCC:2014:13301 DCC Branding:LOGO:DCC_Logos_Jan2014:DCC_final_Logo_RGB.jpg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335" y="0"/>
                          <a:ext cx="1924050" cy="608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/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72469A72">
            <v:group id="Group 4" style="position:absolute;margin-left:-31.35pt;margin-top:20.6pt;width:1244pt;height:54.4pt;z-index:-251660288" coordsize="157988,6908" o:spid="_x0000_s1026" w14:anchorId="587716E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+IjaKAwAAmAgAAA4AAABkcnMvZTJvRG9jLnhtbKRWUU/bMBB+n7T/&#10;YOV9JC2DUYt22gpUm9hAZXtGruMkHo5t2W7T/vvdOU1KC2iIPTTy2Xf2d5/vPvf887pWZCWcl0aP&#10;k8FRlhChucmlLsfJ719XH84S4gPTOVNGi3GyET75PHn/7ryxVAxNZVQuHIFNtKeNHSdVCJamqeeV&#10;qJk/MlZoWCyMq1kA05Vp7lgDu9cqHWbZadoYl1tnuPAeZi/axWQS9y8KwcNNUXgRiBongC3Er4vf&#10;BX7TyTmjpWO2knwLg70BRc2khkP7rS5YYGTp5JOtasmd8aYIR9zUqSkKyUXMAbIZZAfZzJxZ2phL&#10;SZvS9jQBtQc8vXlb/nM1c/bO3roWPQyvDX/wwEva2JI+Xke73DmvC1djECRB1pHRTc+oWAfCYXJw&#10;8ml0dpYB8xwWT0cZGC3nvIKLeRLHq8u9yNHxYWTKaHtwhNfDaSzUj99R5P+PoruKWRGZ90jBrSMy&#10;h2yGCdGshjK+C47JsgpkarSGIjOOwCKQhjggYKpv3dbywC1ZND9MDnFsGUysk2fJe8zPPoMdD5G8&#10;ngJGrfNhJkxNcDBOlNSImlG2uvYB73DngtNKkwbT+AQ3grY3SuZXUqloYM+JqXJkxaBbGOdChwEm&#10;BbvseVaC5Zc6J2FjIScNjZ3gvrXIE6IE6ACOII7RwKR6jSecoHQsOU+RsJZIHzZKtLjnooArwIpq&#10;ge9jzR86nEqDJ4YUkFUftM32paCtL4aJqBmvDey944lGhz6wltq456CGdQe1aP27rNtcsX4WJt/E&#10;8oESj1U9ObeSU/htFQBGT8r730oJUWHp4Kpata1ftUfN3MPSfgCxsizIhVQybKLwQm4ISq9uJcf7&#10;QuNRp0Dftp0Cy3gqGcBMLjwH7Z3PyV1Y5tKQKJNDOlUSSs2TIb2YTikI4Uc6OD7OBgRM8tXB6wHS&#10;Tq9vZjfocH9tSuPvvzMdPXGmkJqpOH8/n309+mNLLL8OUgsQOkHyqG1Em2nFdCm+eAu9izWFRb7v&#10;Hs297BZK2q5XcLzlERI6EONnrqIV+gvDlzVk2r5cTiig1GhfSesT4qioFwJUxn3LIyBoOsfnADB2&#10;kg9OBF7tSjvOY2d2CxHxDiSm8yrtAaqPTxLyjHiPhh+zk067s7PR6clWDTr1OpAfB2Bjzb8gP9og&#10;fzEd7HZG+4mu/zvQ2+sAM7ZHfP5gtPe+Praj1+4PxeQvAAAA//8DAFBLAwQKAAAAAAAAACEARnWj&#10;SMGbBgDBmwYAFQAAAGRycy9tZWRpYS9pbWFnZTEuanBlZ//Y/+EQuEV4aWYAAE1NACoAAAAIAAcB&#10;EgADAAAAAQABAAABGgAFAAAAAQAAAGIBGwAFAAAAAQAAAGoBKAADAAAAAQACAAABMQACAAAAIAAA&#10;AHIBMgACAAAAFAAAAJKHaQAEAAAAAQAAAKgAAADUAC3GwAAAJxAALcbAAAAnEEFkb2JlIFBob3Rv&#10;c2hvcCBDUzYgKE1hY2ludG9zaCkAMjAxNDowMToxNiAxMjozMTowOAAAAAADoAEAAwAAAAH//wAA&#10;oAIABAAAAAEAAApxoAMABAAAAAEAAANPAAAAAAAAAAYBAwADAAAAAQAGAAABGgAFAAAAAQAAASIB&#10;GwAFAAAAAQAAASoBKAADAAAAAQACAAACAQAEAAAAAQAAATICAgAEAAAAAQAAD34AAAAAAAAASAAA&#10;AAEAAABIAAAAAf/Y/+0ADEFkb2JlX0NNAAH/7gAOQWRvYmUAZIAAAAAB/9sAhAAMCAgICQgMCQkM&#10;EQsKCxEVDwwMDxUYExMVExMYEQwMDAwMDBEMDAwMDAwMDAwMDAwMDAwMDAwMDAwMDAwMDAwMAQ0L&#10;Cw0ODRAODhAUDg4OFBQODg4OFBEMDAwMDBERDAwMDAwMEQwMDAwMDAwMDAwMDAwMDAwMDAwMDAwM&#10;DAwMDAz/wAARCAAz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K62qip91z211VNL7LHEBrWtG5z3uP0WtavO+rfXrrvWc&#10;t3TvqnRYG9r2sDrnt+j6u279Bg47v9Jk/pP+IV765X5vXus0fVLp7ixg2259kEtA9tjfVb7d9eOw&#10;13bN/wCmybsWtdX0fo3T+i4TcPAr2Mbq951ssf8AnXX2f4Sx3/mFf6NTR4YREpDilL5YnYD96TKY&#10;iEQZaykLA7R/efGvrX0n6zdLqxrOvZT7rM3fsqdkWXub6Zr3+rv/AEDf51u30d69O+v43dDpqLnB&#10;l2biV2hjnMLmOuY17N1Za/3LmP8AHN/3j/8AoT/7qrtvrN0bI6z01uLjXMx76r6cit9jS9m6l7bQ&#10;17GuY7a7ajklcccjpfFsxPPfWXpNP1R6Z/zg6FdkYpwLK3ZGG6+26nIrssrx7Kra8qy7Y/bb+iur&#10;+h/06yde+tvXek5GTbY3pePi4hc5mDlZW3OyamT+nxhXuqq+0Nb+r02V22q/Z9XOtdVvoP1g6hTd&#10;g49jbv2fiUGqu2xh30nKsvtyLLqWO/7TfzVioWfU3rfp9WwcfKw6sXqxve/NOOXZp+0Fz/s1tm/0&#10;HVN3+j630/R/maqbP0lUYI66lS2H1T60Zv1uf9kdinp9uHjZDabX3DbjWWWkXNqa11f7SfXvbb/g&#10;f5j9Im659cOu9IyMi+9vSqcXGc4jpt2VHULaWuc1t9Ib+gY6+v8ATVY+yx/+D/nVeo+rnW8HqWDm&#10;9Pysba3Cx8DPZfW90txy53rYnp2M99m9zPTt+h/wipP+pfWhg9S6Tj5WHXh5/ruOaaHOzrXXPdf6&#10;eZebPSft3+i/J9Oy30P5qqiz9JWrF9FPY1WNtqZaz6NjQ5s+BG4KaFjVOpxqqXEF1bGsJGgJaNqK&#10;mKUkkkkpSSSSSlJJJJKUkkkkpSSSSSn/0Op+pGM27N631h+tuRm2UsJ5FdZ9SGn+V6u3/rKJ9c/r&#10;kOgMZiYdYyOqZABrY4EtY0nYyyxjP0lr7H+yiiv+dVn6oM9GrqmKRtdj9SyGweS12y6p/wDbqtYs&#10;b6l4LOrdb6r9aMseo/7VZRghw+g1g9P1R/K9D0sdn/X/APSqYAEylLURA07n9ENjmKllyS/RHy/9&#10;w8+76kfXv6zbczrGS2mda25byXNDtpd6WFjN9DG3bW72bq7f9Ku9+tvWcrpPTK/sDWu6h1DIqwcH&#10;1P5sXXna19v8itjXvW2sj60dDs630sUY9oxs7GtrysHIIkV5FJ3Uvc3936Vf9tMlPiIugBsA13OP&#10;1Z+sWNsy8P6wZOR1AOYb2ZgYcOwSPXY3DqrDsXe3+b9G32f+Cot31vtLsi/p/ScrqHTcN9leRnUm&#10;poLqv5/7Hj3WV3ZrK37q/Ur9nqMf6XqoP23/ABgZgbg/s3G6ZZLRb1X7Q2+raC31n4uBs9fdY3f6&#10;NWQ//jLfz0HBxvrX9X8WzofSum05mKLLXdOz35ArZUy59lzW9QoeHZFr8Wy3/tL/AEir/RWJedFT&#10;cf8AXEXZTsTpHTsjqdpx6Myh1ZZVW+m/c5tj7sp1Xobdv83Z+ms/0X6O3067vr9W7p/7VxulZl/T&#10;qAf2hfDK3Y7gdltXoXPZdkvx3f0h1H6Gr/Tfzvpl+rH1cy+idRsY6H4lXT8PEqvB1sspOQ/Id6Uu&#10;dX77t39tBq6D1Vn1M6v0p1Y+25bs80Vh7YcL7Ln0fpPoN9Vr/wA//rvpoaKbOT9b7BnZuB0zpeT1&#10;O/p/pvudSa21+lbVXkssbZc9m+13q7a8atj7bPTVcf4wMV2LT1VnT8r9g2OZXZ1RwY1tb3lteuMb&#10;PtFlNFz/AEL8hjPT9VlnoeurX1c6Rn4HVur5OUwMpyxhighwdu9DGrx7/aPo7bW7fcsd31W607/F&#10;e36u+k39qbWj0t7dumU3K/nfofzKIEdvEfip6XpnX8fqNXUra6nsb0vKuw7Q6Jc6gNc99cH6D9/s&#10;3LLr+vLMizDx8LpmTlZXUMFufj01msDaXGt1d91j2V0bNv8APWfo/wDB/wA/+iVanp31n6TmdXwO&#10;n4NOZh9YybsyrqFt4rbQ/IYG2V5OMGvyLvSfX+j+z/zv+kp/wS+q/wBXerdP6r0zKy6m11Y3Q24F&#10;0Pa4i8XMu9Pa36TfTH84z2JVHX8FM8r6yYPUsTE+1UZmFk09Xx8K7FZYK315BdLPXfU/Zk4D2u/M&#10;/n/zP31cv+ttxyModN6TldSxOn2PqzMqk1tAfWJvrxKL7K7s2yr+b/RN/nP5v1FmZv1a6xd1PIyG&#10;VNNb+uYOe072gnHorrZfbH8h3+D+n/0PUs0VfWzoIyOm9N6dT1LFuvuvwsx17aW0jIe681Z1D/01&#10;v2e6213qYzn+vT/obEKHh9qm5f8AWnJe6ek9Hy+pUMrrutyBsoZsuZ9orbj/AGt1VmXf6R/S01M/&#10;RfzT/wBKs9/1zzsrqnSXdIwbsrp2fjX3NaHUNdc5op+gbbm+h9hsc6nJ9R7N77P0Pr7N6B1HoXXs&#10;rqdp6j0+vrbbWUjDtfkupw8d4rZXler07c6z35LX5G6pmVZZX6dXq0oHTug/WbouB9XsinAZnZXS&#10;qszHycRt7Kz+sP8AUouZfZ+i9P8ARfpf8J+k/m7EaFdLU6rOvdP6ZldWsbXm5OTZn04rMbd6vqZF&#10;lNdracKt7/Sxq2V+o+/1H+n+j/nP5mlGP1vfjVZTeq9Mv6fm42LbnV47312Nuqp/nvs+VQ99PrVe&#10;z1qX/pK/UZZ9BUbfq/15nUMvquLXT9qo6i3OxKbH+y+t2IzBzcb1Wj9A926xmPfbT/O1fzXpPQ+q&#10;9J+sX1jF+bm9Pb092JgZuN07D9dlltt+XUKH2XW1fq1dGwenVXv/AJz9Lahop0avrm05eE3K6blY&#10;fT+qWNpwM+7ZD7XgupZbjse/Ix25G39B6rPf/o61LE+tmRm2MvxOkZN/R7LTQzqNbqnEkWnDdd9i&#10;Fn2v7Ky1u59mz1PR/Tegodb6J1HL6f8AV+ihjXWdOz8LIyhuAAroBF7ml385tWNZ9XuuXdSbdjdJ&#10;Z0bqj7635PWsTLIxntY4W3vPTAW2ZP2lu9noZGP/ADn89ko1FT//0e5zCzo3Wf2o8hmB1IV4+a/W&#10;K72n08LKsP5lNzX/AGO5/wCY/wCx/meqq/1IrGHj9S6U4bbsDPvBaeTXaRk4t0fu202+1dDbVVdU&#10;+m5jbKrGlllbwHNc1w2vY9jva5rmrmbeh9X6Pmsz+jE51bGip2JbYG2OoB3MxfWt/R5P2Zz3uwb8&#10;h9WTjfpaLbsunI/V5IkGJiTR03/q7L+KxrvX/R2epWZ9YeuVdD6Y7NfU7Itc5tOLi16PuusOyihn&#10;9Z30/wDg/wAyz6CPg9Ux8xgOy3Gt/Ooya3VWA92+/wBlv9eh9tX/AAizPrn0rN6h03Hu6e0W5vS8&#10;unqGPjuO0WuoJ/QOf+Zvre/b/LTANdVjXbl/4wccVZWVidPy6S4etg4rrG5DWuIb+iyMl/2S6ynd&#10;vt3eix+z9HYrub9cvq1g5j8LKzmsvqLW3Q17mVl52sbk5FbH4+N7v9PbWqR+u3r111dN6VnZHU7H&#10;Na7CvpsxxVJ978zLtrfRTWxv7nrLO6T1CjoHSMvoXVcDKy+oerlE1txn2jqAue+5t7b6a7cez1qL&#10;a6r/ALRZ+i/mrfoI13H2Keg6j9b/AKudMufRm5ra7q2seag173ltgc5j6mUssdczbW91no7/AEf8&#10;NsQbfrz9U6jQH9SqjJax9bwHuYBYYq+0WsY6rF3f92n0rL+pnSc3p/VTVnUuF2P0jBx3XuaI3NN7&#10;rceq9u5j/S/RVP8ATs/wLFXxumWV/wCL7ruKMMstts6g5lAqhzj6lnoPbXt3P9jK/Sd/wdaVDxU9&#10;F1D63fV3p11uPl5gZkUPFdtDWWWWgmtuVv8AQoZZa6n0Hte7Iaz0GfzfqeopZH1q+r2P0/H6jZnV&#10;nFzDGK+vdY6wzt2U00tsvsex/stY2v8ARf4Rcx0Xq+N0f6yddf1Ci5rHswGnKrpfdte3Fp/Vr2Y7&#10;Lcipz9+6rfX6X877/U/nKdDOo9MZRm20W9Kw+odQzswZQxPtGVhU2+iMfFFPp5TcF/UNlnrfoLmM&#10;/m0eEKezq+tf1et6f+0m5rBhi4Yz7XhzNlrnCoV5DLGssx/c7/Dsr2M/SfzaDR9dvqvkNynU5weM&#10;Go35EV2yKgdjsioel+sUbv8AC4/q1ri7sDPyr+vutx8zKqys3pDq35mOG2XVMd6dlr6KaaKfS2N+&#10;h9nrsZV/TK67t66f6x9PdmfW36u7sd12Ia+o1Zjg0lnp2UMY2vIe0bWst9zWb0uEXV9L/DiU72X1&#10;Xp+HXjWZN7WMzbq8fGcJcLLbv5hjPTDv5z9/6Ctrg/qzjZl/Xcbo2YHur+prLWeq4ti12R+i6TZ6&#10;bC7+b6S138uq5d4mkUpSSSSClJJJJKUkkkkp/9L1VJfKqSSn6qSXyqkkp+qkl8qpJKfqpJfKqSSn&#10;6G6BH/O360+Pq4U8z/RWf2V0i+VUkTv9Ap+qkl8qpIKfof6obftf1g2zP7Uu3epu9adtf87v9v2f&#10;b/QPS/R/Y/S/wvqro18qpIy3Kn6qSXyqkgp+qkl8qpJKfqpJfKqSSn//2f/tGOJQaG90b3Nob3Ag&#10;My4wADhCSU0EBAAAAAAAIhwBWgADGyVHHAIAAAIAABwCBQAORENDX2ZpbmFsX0xvZ284QklNBCUA&#10;AAAAABCY6n2v37BDRR8vQH7jxaO6OEJJTQQ6AAAAAADlAAAAEAAAAAEAAAAAAAtwcmludE91dHB1&#10;dAAAAAUAAAAAUHN0U2Jvb2wBAAAAAEludGVlbnVtAAAAAEludGUAAAAAQ2xybQAAAA9wcmludFNp&#10;eHRlZW5CaXRib29sAAAAAAtwcmludGVyTmFtZVRFWFQAAAABAAAAAAAPcHJpbnRQcm9vZlNldHVw&#10;T2JqYwAAAAwAUAByAG8AbwBmACAAUwBlAHQAdQBwAAAAAAAKcHJvb2ZTZXR1cAAAAAEAAAAAQmx0&#10;bmVudW0AAAAMYnVpbHRpblByb29mAAAACXByb29mQ01ZSwA4QklNBDsAAAAAAi0AAAAQAAAAAQAA&#10;AAAAEnByaW50T3V0cHV0T3B0aW9ucwAAABc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HLAAAAAAAAAAAAKdmVjdG9yRGF0YWJvb2wBAAAAAFBnUHNlbnVtAAAAAFBn&#10;UHMAAAAAUGdQQwAAAABMZWZ0VW50RiNSbHQAAAAAAAAAAAAAAABUb3AgVW50RiNSbHQAAAAAAAAA&#10;AAAAAABTY2wgVW50RiNQcmNAWQAAAAAAAAAAABBjcm9wV2hlblByaW50aW5nYm9vbAAAAAAOY3Jv&#10;cFJlY3RCb3R0b21sb25nAAAAAAAAAAxjcm9wUmVjdExlZnRsb25nAAAAAAAAAA1jcm9wUmVjdFJp&#10;Z2h0bG9uZwAAAAAAAAALY3JvcFJlY3RUb3Bsb25nAAAAAAA4QklNA+0AAAAAABABLAAAAAEAAgEs&#10;AAAAAQACOEJJTQQmAAAAAAAOAAAAAAAAAAAAAD+AAAA4QklNBA0AAAAAAAQAAAB4OEJJTQQZAAAA&#10;AAAEAAAAHjhCSU0D8wAAAAAACQAAAAAAAAAAAQA4QklNJxAAAAAAAAoAAQAAAAAAAAAC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AAAAAAAAAgAAOEJJTQQCAAAAAAAC&#10;AAA4QklNBDAAAAAAAAEBADhCSU0ELQAAAAAABgABAAAAAjhCSU0ECAAAAAAAEAAAAAEAAAJAAAAC&#10;QAAAAAA4QklNBB4AAAAAAAQAAAAAOEJJTQQaAAAAAANRAAAABgAAAAAAAAAAAAADTwAACnEAAAAO&#10;AEQAQwBDAF8AZgBpAG4AYQBsAF8ATABvAGcAbwAAAAEAAAAAAAAAAAAAAAAAAAAAAAAAAQAAAAAA&#10;AAAAAAAKcQAAA08AAAAAAAAAAAAAAAAAAAAAAQAAAAAAAAAAAAAAAAAAAAAAAAAQAAAAAQAAAAAA&#10;AG51bGwAAAACAAAABmJvdW5kc09iamMAAAABAAAAAAAAUmN0MQAAAAQAAAAAVG9wIGxvbmcAAAAA&#10;AAAAAExlZnRsb25nAAAAAAAAAABCdG9tbG9uZwAAA08AAAAAUmdodGxvbmcAAApx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NPAAAAAFJnaHRsb25nAAAKcQ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FAAAAAAABAAAAAI4QklNBAwAAAAAD5oAAAABAAAAoAAAADMAAAHgAABfoAAAD34AGAAB/9j/7QAM&#10;QWRvYmVfQ00AAf/uAA5BZG9iZQBkgAAAAAH/2wCEAAwICAgJCAwJCQwRCwoLERUPDAwPFRgTExUT&#10;ExgRDAwMDAwMEQwMDAwMDAwMDAwMDAwMDAwMDAwMDAwMDAwMDAwBDQsLDQ4NEA4OEBQODg4UFA4O&#10;Dg4UEQwMDAwMEREMDAwMDAwRDAwMDAwMDAwMDAwMDAwMDAwMDAwMDAwMDAwMDP/AABEIADMAoAMB&#10;IgACEQEDEQH/3QAEAAr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UrraqKn3XPbXVU0vsscQGta0bnPe4/Ra1q876t9euu9Zy3dO+qdFgb2vawOue36Pq7&#10;bv0GDju/0mT+k/4hXvrlfm9e6zR9UunuLGDbbn2QS0D22N9Vvt3147DXds3/AKbJuxa11fR+jdP6&#10;LhNw8CvYxur3nWyx/wCddfZ/hLHf+YV/o1NHhhESkOKUvlidgP3pMpiIRBlrKQsDtH958a+tfSfr&#10;N0urGs69lPuszd+yp2RZe5vpmvf6u/8AQN/nW7fR3r076/jd0OmoucGXZuJXaGOcwuY65jXs3Vlr&#10;/cuY/wAc3/eP/wChP/uqu2+s3RsjrPTW4uNczHvqvpyK32NL2bqXttDXsa5jtrtqOSVxxyOl8WzE&#10;899Zek0/VHpn/ODoV2RinAsrdkYbr7bqciuyyvHsqtryrLtj9tv6K6v6H/TrJ17629d6TkZNtjel&#10;4+LiFzmYOVlbc7JqZP6fGFe6qr7Q1v6vTZXbar9n1c611W+g/WDqFN2Dj2Nu/Z+JQaq7bGHfScqy&#10;+3IsupY7/tN/NWKhZ9Tet+n1bBx8rDqxerG978045dmn7QXP+zW2b/QdU3f6PrfT9H+Zqps/SVRg&#10;jrqVLYfVPrRm/W5/2R2Ken24eNkNptfcNuNZZaRc2prXV/tJ9e9tv+B/mP0ibrn1w670jIyL729K&#10;pxcZziOm3ZUdQtpa5zW30hv6Bjr6/wBNVj7LH/4P+dV6j6udbwepYOb0/KxtrcLHwM9l9b3S3HLn&#10;etienYz32b3M9O36H/CKk/6l9aGD1LpOPlYdeHn+u45poc7Otdc91/p5l5s9J+3f6L8n07LfQ/mq&#10;qLP0lasX0U9jVY22plrPo2NDmz4EbgpoWNU6nGqpcQXVsawkaAlo2oqYpSSSSSlJJJJKUkkkkpSS&#10;SSSlJJJJKf/Q6n6kYzbs3rfWH625GbZSwnkV1n1Iaf5Xq7f+son1z+uQ6AxmJh1jI6pkAGtjgS1j&#10;SdjLLGM/SWvsf7KKK/51Wfqgz0auqYpG12P1LIbB5LXbLqn/ANuq1ixvqXgs6t1vqv1oyx6j/tVl&#10;GCHD6DWD0/VH8r0PSx2f9f8A9KpgATKUtREDTuf0Q2OYqWXJL9EfL/3Dz7vqR9e/rNtzOsZLaZ1r&#10;blvJc0O2l3pYWM30MbdtbvZurt/0q73629Zyuk9Mr+wNa7qHUMirBwfU/mxdedrX2/yK2Ne9bayP&#10;rR0OzrfSxRj2jGzsa2vKwcgiRXkUndS9zf3fpV/20yU+Ii6AGwDXc4/Vn6xY2zLw/rBk5HUA5hvZ&#10;mBhw7BI9djcOqsOxd7f5v0bfZ/4Ki3fW+0uyL+n9JyuodNw32V5GdSamguq/n/sePdZXdmsrfur9&#10;Sv2eox/peqg/bf8AGBmBuD+zcbplktFvVftDb6toLfWfi4Gz191jd/o1ZD/+Mt/PQcHG+tf1fxbO&#10;h9K6bTmYostd07PfkCtlTLn2XNb1Ch4dkWvxbLf+0v8ASKv9FYl50VNx/wBcRdlOxOkdOyOp2nHo&#10;zKHVllVb6b9zm2PuynVeht2/zdn6az/Rfo7fTru+v1bun/tXG6VmX9OoB/aF8MrdjuB2W1ehc9l2&#10;S/Hd/SHUfoav9N/O+mX6sfVzL6J1GxjofiVdPw8Sq8HWyyk5D8h3pS51fvu3f20GroPVWfUzq/Sn&#10;Vj7bluzzRWHthwvsufR+k+g31Wv/AD/+u+mhops5P1vsGdm4HTOl5PU7+n+m+51JrbX6VtVeSyxt&#10;lz2b7Xertrxq2Pts9NVx/jAxXYtPVWdPyv2DY5ldnVHBjW1veW164xs+0WU0XP8AQvyGM9P1WWeh&#10;66tfVzpGfgdW6vk5TAynLGGKCHB270MavHv9o+jttbt9yx3fVbrTv8V7fq76Tf2ptaPS3t26ZTcr&#10;+d+h/MogR28R+Knpemdfx+o1dStrqexvS8q7DtDolzqA1z31wfoP3+zcsuv68syLMPHwumZOVldQ&#10;wW5+PTWawNpca3V33WPZXRs2/wA9Z+j/AMH/AD/6JVqenfWfpOZ1fA6fg05mH1jJuzKuoW3ittD8&#10;hgbZXk4wa/Iu9J9f6P7P/O/6Sn/BL6r/AFd6t0/qvTMrLqbXVjdDbgXQ9riLxcy709rfpN9MfzjP&#10;YlUdfwUzyvrJg9SxMT7VRmYWTT1fHwrsVlgrfXkF0s9d9T9mTgPa78z+f/M/fVy/623HIyh03pOV&#10;1LE6fY+rMyqTW0B9Ym+vEovsruzbKv5v9E3+c/m/UWZm/VrrF3U8jIZU01v65g57TvaCceiutl9s&#10;fyHf4P6f/Q9SzRV9bOgjI6b03p1PUsW6+6/CzHXtpbSMh7rzVnUP/TW/Z7rbXepjOf69P+hsQoeH&#10;2qbl/wBacl7p6T0fL6lQyuu63IGyhmy5n2ituP8Aa3VWZd/pH9LTUz9F/NP/AEqz3/XPOyuqdJd0&#10;jBuyunZ+Nfc1odQ11zmin6Btub6H2Gxzqcn1Hs3vs/Q+vs3oHUehdeyup2nqPT6+tttZSMO1+S6n&#10;Dx3itleV6vTtzrPfktfkbqmZVllfp1erSgdO6D9Zui4H1eyKcBmdldKqzMfJxG3srP6w/wBSi5l9&#10;n6L0/wBF+l/wn6T+bsRoV0tTqs690/pmV1axtebk5NmfTisxt3q+pkWU12tpwq3v9LGrZX6j7/Uf&#10;6f6P+c/maUY/W9+NVlN6r0y/p+bjYtudXjvfXY26qn+e+z5VD30+tV7PWpf+kr9Rln0FRt+r/Xmd&#10;Qy+q4tdP2qjqLc7Epsf7L63YjMHNxvVaP0D3brGY99tP87V/Nek9D6r0n6xfWMX5ub09vT3YmBm4&#10;3TsP12WW235dQofZdbV+rV0bB6dVe/8AnP0tqGinRq+ubTl4TcrpuVh9P6pY2nAz7tkPteC6lluO&#10;x78jHbkbf0Hqs9/+jrUsT62ZGbYy/E6Rk39HstNDOo1uqcSRacN132IWfa/srLW7n2bPU9H9N6Ch&#10;1vonUcvp/wBX6KGNdZ07PwsjKG4ACugEXuaXfzm1Y1n1e65d1Jt2N0lnRuqPvrfk9axMsjGe1jhb&#10;e89MBbZk/aW72ehkY/8AOfz2SjUVP//R7nMLOjdZ/ajyGYHUhXj5r9YrvafTwsqw/mU3Nf8AY7n/&#10;AJj/ALH+Z6qr/UisYeP1LpThtuwM+8Fp5NdpGTi3R+7bTb7V0NtVV1T6bmNsqsaWWVvAc1zXDa9j&#10;2O9rmuauZt6H1fo+azP6MTnVsaKnYltgbY6gHczF9a39Hk/ZnPe7BvyH1ZON+lotuy6cj9XkiQYm&#10;JNHTf+rsv4rGu9f9HZ6lZn1h65V0Ppjs19Tsi1zm04uLXo+66w7KKGf1nfT/AOD/ADLPoI+D1THz&#10;GA7Lca386jJrdVYD3b7/AGW/16H21f8ACLM+ufSs3qHTce7p7Rbm9Ly6eoY+O47Ra6gn9A5/5m+t&#10;79v8tMA11WNduX/jBxxVlZWJ0/LpLh62DiusbkNa4hv6LIyX/ZLrKd2+3d6LH7P0diu5v1y+rWDm&#10;PwsrOay+otbdDXuZWXnaxuTkVsfj43u/09tapH67evXXV03pWdkdTsc1rsK+mzHFUn3vzMu2t9FN&#10;bG/uess7pPUKOgdIy+hdVwMrL6h6uUTW3GfaOoC577m3tvprtx7PWotrqv8AtFn6L+at+gjXcfYp&#10;6DqP1v8Aq50y59Gbmtrurax5qDXveW2BzmPqZSyx1zNtb3Wejv8AR/w2xBt+vP1TqNAf1KqMlrH1&#10;vAe5gFhir7RaxjqsXd/3afSsv6mdJzen9VNWdS4XY/SMHHde5ojc03utx6r27mP9L9FU/wBOz/As&#10;VfG6ZZX/AIvuu4owyy22zqDmUCqHOPqWeg9te3c/2Mr9J3/B1pUPFT0XUPrd9XenXW4+XmBmRQ8V&#10;20NZZZaCa25W/wBChllrqfQe17shrPQZ/N+p6ilkfWr6vY/T8fqNmdWcXMMYr691jrDO3ZTTS2y+&#10;x7H+y1ja/wBF/hFzHRer43R/rJ11/UKLmsezAacqul9217cWn9WvZjstyKnP37qt9fpfzvv9T+cp&#10;0M6j0xlGbbRb0rD6h1DOzBlDE+0ZWFTb6Ix8UU+nlNwX9Q2Wet+guYz+bR4Qp7Or61/V63p/7Sbm&#10;sGGLhjPteHM2WucKhXkMsayzH9zv8OyvYz9J/NoNH12+q+Q3KdTnB4wajfkRXbIqB2OyKh6X6xRu&#10;/wALj+rWuLuwM/Kv6+63HzMqrKzekOrfmY4bZdUx3p2Wvoppop9LY36H2euxlX9Mrru3rp/rH092&#10;Z9bfq7ux3XYhr6jVmODSWenZQxja8h7Rtay33NZvS4RdX0v8OJTvZfVen4deNZk3tYzNurx8Zwlw&#10;stu/mGM9MO/nP3/oK2uD+rONmX9dxujZge6v6mstZ6ri2LXZH6LpNnpsLv5vpLXfy6rl3iaRSlJJ&#10;JIKUkkkkpSSSSSn/0vVUl8qpJKfqpJfKqSSn6qSXyqkkp+qkl8qpJKfoboEf87frT4+rhTzP9FZ/&#10;ZXSL5VSRO/0Cn6qSXyqkgp+h/qht+1/WDbM/tS7d6m71p21/zu/2/Z9v9A9L9H9j9L/C+qujXyqk&#10;jLcqfqpJfKqSCn6qSXyqkkp+qkl8qpJKf//ZOEJJTQQhAAAAAABVAAAAAQEAAAAPAEEAZABvAGIA&#10;ZQAgAFAAaABvAHQAbwBzAGgAbwBwAAAAEwBBAGQAbwBiAGUAIABQAGgAbwB0AG8AcwBoAG8AcAAg&#10;AEMAUwA2AAAAAQA4QklNBAYAAAAAAAcACAAAAAEBAP/hM3ZodHRwOi8vbnMuYWRvYmUuY29tL3hh&#10;cC8xLjAvADw/eHBhY2tldCBiZWdpbj0i77u/IiBpZD0iVzVNME1wQ2VoaUh6cmVTek5UY3prYzlk&#10;Ij8+IDx4OnhtcG1ldGEgeG1sbnM6eD0iYWRvYmU6bnM6bWV0YS8iIHg6eG1wdGs9IkFkb2JlIFhN&#10;UCBDb3JlIDUuMy1jMDExIDY2LjE0NTY2MSwgMjAxMi8wMi8wNi0xNDo1NjoyNyAgICAgICAgIj4g&#10;PHJkZjpSREYgeG1sbnM6cmRmPSJodHRwOi8vd3d3LnczLm9yZy8xOTk5LzAyLzIyLXJkZi1zeW50&#10;YXgtbnMjIj4gPHJkZjpEZXNjcmlwdGlvbiByZGY6YWJvdXQ9IiIgeG1sbnM6ZGM9Imh0dHA6Ly9w&#10;dXJsLm9yZy9kYy9lbGVtZW50cy8xLjEvIiB4bWxuczp4bXA9Imh0dHA6Ly9ucy5hZG9iZS5jb20v&#10;eGFwLzEuMC8iIHhtbG5zOnhtcE1NPSJodHRwOi8vbnMuYWRvYmUuY29tL3hhcC8xLjAvbW0vIiB4&#10;bWxuczpzdFJlZj0iaHR0cDovL25zLmFkb2JlLmNvbS94YXAvMS4wL3NUeXBlL1Jlc291cmNlUmVm&#10;IyIgeG1sbnM6c3RFdnQ9Imh0dHA6Ly9ucy5hZG9iZS5jb20veGFwLzEuMC9zVHlwZS9SZXNvdXJj&#10;ZUV2ZW50IyIgeG1sbnM6aWxsdXN0cmF0b3I9Imh0dHA6Ly9ucy5hZG9iZS5jb20vaWxsdXN0cmF0&#10;b3IvMS4wLyIgeG1sbnM6eG1wVFBnPSJodHRwOi8vbnMuYWRvYmUuY29tL3hhcC8xLjAvdC9wZy8i&#10;IHhtbG5zOnN0RGltPSJodHRwOi8vbnMuYWRvYmUuY29tL3hhcC8xLjAvc1R5cGUvRGltZW5zaW9u&#10;cyMiIHhtbG5zOnhtcEc9Imh0dHA6Ly9ucy5hZG9iZS5jb20veGFwLzEuMC9nLyIgeG1sbnM6cGRm&#10;PSJodHRwOi8vbnMuYWRvYmUuY29tL3BkZi8xLjMvIiB4bWxuczpwaG90b3Nob3A9Imh0dHA6Ly9u&#10;cy5hZG9iZS5jb20vcGhvdG9zaG9wLzEuMC8iIGRjOmZvcm1hdD0iaW1hZ2UvanBlZyIgeG1wOk1l&#10;dGFkYXRhRGF0ZT0iMjAxNC0wMS0xNlQxMjozMTowOFoiIHhtcDpNb2RpZnlEYXRlPSIyMDE0LTAx&#10;LTE2VDEyOjMxOjA4WiIgeG1wOkNyZWF0ZURhdGU9IjIwMTMtMTAtMTVUMTE6Mzk6MjkrMDE6MDAi&#10;IHhtcDpDcmVhdG9yVG9vbD0iQWRvYmUgSWxsdXN0cmF0b3IgQ1M2IChNYWNpbnRvc2gpIiB4bXBN&#10;TTpJbnN0YW5jZUlEPSJ4bXAuaWlkOkNGMzMxRUMzNDYyMDY4MTE4MjJBRkZCODNGMDZGRUYxIiB4&#10;bXBNTTpEb2N1bWVudElEPSJ4bXAuZGlkOkNFMzMxRUMzNDYyMDY4MTE4MjJBRkZCODNGMDZGRUYx&#10;IiB4bXBNTTpPcmlnaW5hbERvY3VtZW50SUQ9InV1aWQ6NUQyMDg5MjQ5M0JGREIxMTkxNEE4NTkw&#10;RDMxNTA4QzgiIHhtcE1NOlJlbmRpdGlvbkNsYXNzPSJwcm9vZjpwZGYiIGlsbHVzdHJhdG9yOlR5&#10;cGU9IkRvY3VtZW50IiBpbGx1c3RyYXRvcjpTdGFydHVwUHJvZmlsZT0iUHJpbnQiIHhtcFRQZzpI&#10;YXNWaXNpYmxlT3ZlcnByaW50PSJGYWxzZSIgeG1wVFBnOkhhc1Zpc2libGVUcmFuc3BhcmVuY3k9&#10;IkZhbHNlIiB4bXBUUGc6TlBhZ2VzPSIxIiBwZGY6UHJvZHVjZXI9IkFkb2JlIFBERiBsaWJyYXJ5&#10;IDEwLjAxIiBwaG90b3Nob3A6Q29sb3JNb2RlPSIzIiBwaG90b3Nob3A6SUNDUHJvZmlsZT0iQWRv&#10;YmUgUkdCICgxOTk4KSI+IDxkYzp0aXRsZT4gPHJkZjpBbHQ+IDxyZGY6bGkgeG1sOmxhbmc9Ingt&#10;ZGVmYXVsdCI+RENDX2ZpbmFsX0xvZ288L3JkZjpsaT4gPC9yZGY6QWx0PiA8L2RjOnRpdGxlPiA8&#10;eG1wTU06RGVyaXZlZEZyb20gc3RSZWY6aW5zdGFuY2VJRD0ieG1wLmlpZDpDRTMzMUVDMzQ2MjA2&#10;ODExODIyQUZGQjgzRjA2RkVGMSIgc3RSZWY6ZG9jdW1lbnRJRD0ieG1wLmRpZDpDRTMzMUVDMzQ2&#10;MjA2ODExODIyQUZGQjgzRjA2RkVGMSIgc3RSZWY6b3JpZ2luYWxEb2N1bWVudElEPSJ1dWlkOjVE&#10;MjA4OTI0OTNCRkRCMTE5MTRBODU5MEQzMTUwOEM4IiBzdFJlZjpyZW5kaXRpb25DbGFzcz0icHJv&#10;b2Y6cGRmIi8+IDx4bXBNTTpIaXN0b3J5PiA8cmRmOlNlcT4gPHJkZjpsaSBzdEV2dDphY3Rpb249&#10;InNhdmVkIiBzdEV2dDppbnN0YW5jZUlEPSJ4bXAuaWlkOkMzODYzODZFREYyMTY4MTE4MjJBQjE0&#10;MTM3QjM3QkQ5IiBzdEV2dDp3aGVuPSIyMDEzLTEwLTE1VDExOjM5OjI3KzAxOjAwIiBzdEV2dDpz&#10;b2Z0d2FyZUFnZW50PSJBZG9iZSBJbGx1c3RyYXRvciBDUzYgKE1hY2ludG9zaCkiIHN0RXZ0OmNo&#10;YW5nZWQ9Ii8iLz4gPHJkZjpsaSBzdEV2dDphY3Rpb249ImNvbnZlcnRlZCIgc3RFdnQ6cGFyYW1l&#10;dGVycz0iZnJvbSBhcHBsaWNhdGlvbi9wZGYgdG8gYXBwbGljYXRpb24vdm5kLmFkb2JlLnBob3Rv&#10;c2hvcCIvPiA8cmRmOmxpIHN0RXZ0OmFjdGlvbj0ic2F2ZWQiIHN0RXZ0Omluc3RhbmNlSUQ9Inht&#10;cC5paWQ6Q0UzMzFFQzM0NjIwNjgxMTgyMkFGRkI4M0YwNkZFRjEiIHN0RXZ0OndoZW49IjIwMTQt&#10;MDEtMTZUMTI6MzE6MDhaIiBzdEV2dDpzb2Z0d2FyZUFnZW50PSJBZG9iZSBQaG90b3Nob3AgQ1M2&#10;IChNYWNpbnRvc2gpIiBzdEV2dDpjaGFuZ2VkPSIvIi8+IDxyZGY6bGkgc3RFdnQ6YWN0aW9uPSJj&#10;b252ZXJ0ZWQiIHN0RXZ0OnBhcmFtZXRlcnM9ImZyb20gYXBwbGljYXRpb24vcGRmIHRvIGltYWdl&#10;L2pwZWciLz4gPHJkZjpsaSBzdEV2dDphY3Rpb249ImRlcml2ZWQiIHN0RXZ0OnBhcmFtZXRlcnM9&#10;ImNvbnZlcnRlZCBmcm9tIGFwcGxpY2F0aW9uL3ZuZC5hZG9iZS5waG90b3Nob3AgdG8gaW1hZ2Uv&#10;anBlZyIvPiA8cmRmOmxpIHN0RXZ0OmFjdGlvbj0ic2F2ZWQiIHN0RXZ0Omluc3RhbmNlSUQ9Inht&#10;cC5paWQ6Q0YzMzFFQzM0NjIwNjgxMTgyMkFGRkI4M0YwNkZFRjEiIHN0RXZ0OndoZW49IjIwMTQt&#10;MDEtMTZUMTI6MzE6MDhaIiBzdEV2dDpzb2Z0d2FyZUFnZW50PSJBZG9iZSBQaG90b3Nob3AgQ1M2&#10;IChNYWNpbnRvc2gpIiBzdEV2dDpjaGFuZ2VkPSIvIi8+IDwvcmRmOlNlcT4gPC94bXBNTTpIaXN0&#10;b3J5PiA8eG1wVFBnOk1heFBhZ2VTaXplIHN0RGltOnc9Ijg0MS44OTAxMzciIHN0RGltOmg9IjU5&#10;NS4yODAyNzMiIHN0RGltOnVuaXQ9IlBpeGVscyIvPiA8eG1wVFBnOlBsYXRlTmFtZXM+IDxyZGY6&#10;U2VxPiA8cmRmOmxpPkN5YW48L3JkZjpsaT4gPHJkZjpsaT5NYWdlbnRhPC9yZGY6bGk+IDxyZGY6&#10;bGk+WWVsbG93PC9yZGY6bGk+IDxyZGY6bGk+QmxhY2s8L3JkZjpsaT4gPC9yZGY6U2VxPiA8L3ht&#10;cFRQZzpQbGF0ZU5hbWVzPiA8eG1wVFBnOlN3YXRjaEdyb3Vwcz4gPHJkZjpTZXE+IDxyZGY6bGk+&#10;IDxyZGY6RGVzY3JpcHRpb24geG1wRzpncm91cE5hbWU9IkRlZmF1bHQgU3dhdGNoIEdyb3VwIiB4&#10;bXBHOmdyb3VwVHlwZT0iMCI+IDx4bXBHOkNvbG9yYW50cz4gPHJkZjpTZXE+IDxyZGY6bGkgeG1w&#10;Rzpzd2F0Y2hOYW1lPSJXaGl0ZSIgeG1wRzptb2RlPSJSR0IiIHhtcEc6dHlwZT0iUFJPQ0VTUyIg&#10;eG1wRzpyZWQ9IjI1NSIgeG1wRzpncmVlbj0iMjU1IiB4bXBHOmJsdWU9IjI1NSIvPiA8cmRmOmxp&#10;IHhtcEc6c3dhdGNoTmFtZT0iQmxhY2siIHhtcEc6bW9kZT0iUkdCIiB4bXBHOnR5cGU9IlBST0NF&#10;U1MiIHhtcEc6cmVkPSIzNCIgeG1wRzpncmVlbj0iMzQiIHhtcEc6Ymx1ZT0iMzMiLz4gPHJkZjps&#10;aSB4bXBHOnN3YXRjaE5hbWU9IkNNWUsgUmVkIiB4bXBHOm1vZGU9IlJHQiIgeG1wRzp0eXBlPSJQ&#10;Uk9DRVNTIiB4bXBHOnJlZD0iMTkzIiB4bXBHOmdyZWVuPSIxNCIgeG1wRzpibHVlPSIyNiIvPiA8&#10;cmRmOmxpIHhtcEc6c3dhdGNoTmFtZT0iQ01ZSyBZZWxsb3ciIHhtcEc6bW9kZT0iUkdCIiB4bXBH&#10;OnR5cGU9IlBST0NFU1MiIHhtcEc6cmVkPSIyNTUiIHhtcEc6Z3JlZW49IjIzNiIgeG1wRzpibHVl&#10;PSIwIi8+IDxyZGY6bGkgeG1wRzpzd2F0Y2hOYW1lPSJDTVlLIEdyZWVuIiB4bXBHOm1vZGU9IlJH&#10;QiIgeG1wRzp0eXBlPSJQUk9DRVNTIiB4bXBHOnJlZD0iNDAiIHhtcEc6Z3JlZW49IjE0OCIgeG1w&#10;RzpibHVlPSI3MiIvPiA8cmRmOmxpIHhtcEc6c3dhdGNoTmFtZT0iQ01ZSyBDeWFuIiB4bXBHOm1v&#10;ZGU9IlJHQiIgeG1wRzp0eXBlPSJQUk9DRVNTIiB4bXBHOnJlZD0iMCIgeG1wRzpncmVlbj0iMTU2&#10;IiB4bXBHOmJsdWU9IjIyMyIvPiA8cmRmOmxpIHhtcEc6c3dhdGNoTmFtZT0iQ01ZSyBCbHVlIiB4&#10;bXBHOm1vZGU9IlJHQiIgeG1wRzp0eXBlPSJQUk9DRVNTIiB4bXBHOnJlZD0iNTAiIHhtcEc6Z3Jl&#10;ZW49IjQzIiB4bXBHOmJsdWU9IjEyOCIvPiA8cmRmOmxpIHhtcEc6c3dhdGNoTmFtZT0iQ01ZSyBN&#10;YWdlbnRhIiB4bXBHOm1vZGU9IlJHQiIgeG1wRzp0eXBlPSJQUk9DRVNTIiB4bXBHOnJlZD0iMTk1&#10;IiB4bXBHOmdyZWVuPSIwIiB4bXBHOmJsdWU9IjEyMiIvPiA8cmRmOmxpIHhtcEc6c3dhdGNoTmFt&#10;ZT0iQz0xNSBNPTEwMCBZPTkwIEs9MTAiIHhtcEc6bW9kZT0iUkdCIiB4bXBHOnR5cGU9IlBST0NF&#10;U1MiIHhtcEc6cmVkPSIxNjIiIHhtcEc6Z3JlZW49IjI4IiB4bXBHOmJsdWU9IjM4Ii8+IDxyZGY6&#10;bGkgeG1wRzpzd2F0Y2hOYW1lPSJDPTAgTT05MCBZPTg1IEs9MCIgeG1wRzptb2RlPSJSR0IiIHht&#10;cEc6dHlwZT0iUFJPQ0VTUyIgeG1wRzpyZWQ9IjE5OCIgeG1wRzpncmVlbj0iNTQiIHhtcEc6Ymx1&#10;ZT0iNDYiLz4gPHJkZjpsaSB4bXBHOnN3YXRjaE5hbWU9IkM9MCBNPTgwIFk9OTUgSz0wIiB4bXBH&#10;Om1vZGU9IlJHQiIgeG1wRzp0eXBlPSJQUk9DRVNTIiB4bXBHOnJlZD0iMjAyIiB4bXBHOmdyZWVu&#10;PSI3OSIgeG1wRzpibHVlPSIzNiIvPiA8cmRmOmxpIHhtcEc6c3dhdGNoTmFtZT0iQz0wIE09NTAg&#10;WT0xMDAgSz0wIiB4bXBHOm1vZGU9IlJHQiIgeG1wRzp0eXBlPSJQUk9DRVNTIiB4bXBHOnJlZD0i&#10;MjE5IiB4bXBHOmdyZWVuPSIxNDMiIHhtcEc6Ymx1ZT0iMjciLz4gPHJkZjpsaSB4bXBHOnN3YXRj&#10;aE5hbWU9IkM9MCBNPTM1IFk9ODUgSz0wIiB4bXBHOm1vZGU9IlJHQiIgeG1wRzp0eXBlPSJQUk9D&#10;RVNTIiB4bXBHOnJlZD0iMjMwIiB4bXBHOmdyZWVuPSIxNzYiIHhtcEc6Ymx1ZT0iNjUiLz4gPHJk&#10;ZjpsaSB4bXBHOnN3YXRjaE5hbWU9IkM9NSBNPTAgWT05MCBLPTAiIHhtcEc6bW9kZT0iUkdCIiB4&#10;bXBHOnR5cGU9IlBST0NFU1MiIHhtcEc6cmVkPSIyNDciIHhtcEc6Z3JlZW49IjIzMyIgeG1wRzpi&#10;bHVlPSI1OCIvPiA8cmRmOmxpIHhtcEc6c3dhdGNoTmFtZT0iQz0yMCBNPTAgWT0xMDAgSz0wIiB4&#10;bXBHOm1vZGU9IlJHQiIgeG1wRzp0eXBlPSJQUk9DRVNTIiB4bXBHOnJlZD0iMjE5IiB4bXBHOmdy&#10;ZWVuPSIyMTgiIHhtcEc6Ymx1ZT0iMzQiLz4gPHJkZjpsaSB4bXBHOnN3YXRjaE5hbWU9IkM9NTAg&#10;TT0wIFk9MTAwIEs9MCIgeG1wRzptb2RlPSJSR0IiIHhtcEc6dHlwZT0iUFJPQ0VTUyIgeG1wRzpy&#10;ZWQ9IjE2MCIgeG1wRzpncmVlbj0iMTkxIiB4bXBHOmJsdWU9IjU2Ii8+IDxyZGY6bGkgeG1wRzpz&#10;d2F0Y2hOYW1lPSJDPTc1IE09MCBZPTEwMCBLPTAiIHhtcEc6bW9kZT0iUkdCIiB4bXBHOnR5cGU9&#10;IlBST0NFU1MiIHhtcEc6cmVkPSIxMDUiIHhtcEc6Z3JlZW49IjE2NyIgeG1wRzpibHVlPSI2NiIv&#10;PiA8cmRmOmxpIHhtcEc6c3dhdGNoTmFtZT0iQz04NSBNPTEwIFk9MTAwIEs9MTAiIHhtcEc6bW9k&#10;ZT0iUkdCIiB4bXBHOnR5cGU9IlBST0NFU1MiIHhtcEc6cmVkPSI3NyIgeG1wRzpncmVlbj0iMTM5&#10;IiB4bXBHOmJsdWU9IjYzIi8+IDxyZGY6bGkgeG1wRzpzd2F0Y2hOYW1lPSJDPTkwIE09MzAgWT05&#10;NSBLPTMwIiB4bXBHOm1vZGU9IlJHQiIgeG1wRzp0eXBlPSJQUk9DRVNTIiB4bXBHOnJlZD0iNTYi&#10;IHhtcEc6Z3JlZW49IjEwMiIgeG1wRzpibHVlPSI1NyIvPiA8cmRmOmxpIHhtcEc6c3dhdGNoTmFt&#10;ZT0iQz03NSBNPTAgWT03NSBLPTAiIHhtcEc6bW9kZT0iUkdCIiB4bXBHOnR5cGU9IlBST0NFU1Mi&#10;IHhtcEc6cmVkPSIxMDMiIHhtcEc6Z3JlZW49IjE2OSIgeG1wRzpibHVlPSIxMDYiLz4gPHJkZjps&#10;aSB4bXBHOnN3YXRjaE5hbWU9IkM9ODAgTT0xMCBZPTQ1IEs9MCIgeG1wRzptb2RlPSJSR0IiIHht&#10;cEc6dHlwZT0iUFJPQ0VTUyIgeG1wRzpyZWQ9Ijg2IiB4bXBHOmdyZWVuPSIxNTkiIHhtcEc6Ymx1&#10;ZT0iMTUyIi8+IDxyZGY6bGkgeG1wRzpzd2F0Y2hOYW1lPSJDPTcwIE09MTUgWT0wIEs9MCIgeG1w&#10;Rzptb2RlPSJSR0IiIHhtcEc6dHlwZT0iUFJPQ0VTUyIgeG1wRzpyZWQ9IjEwNCIgeG1wRzpncmVl&#10;bj0iMTY3IiB4bXBHOmJsdWU9IjIyMSIvPiA8cmRmOmxpIHhtcEc6c3dhdGNoTmFtZT0iQz04NSBN&#10;PTUwIFk9MCBLPTAiIHhtcEc6bW9kZT0iUkdCIiB4bXBHOnR5cGU9IlBST0NFU1MiIHhtcEc6cmVk&#10;PSI2OCIgeG1wRzpncmVlbj0iMTEyIiB4bXBHOmJsdWU9IjE3OSIvPiA8cmRmOmxpIHhtcEc6c3dh&#10;dGNoTmFtZT0iQz0xMDAgTT05NSBZPTUgSz0wIiB4bXBHOm1vZGU9IlJHQiIgeG1wRzp0eXBlPSJQ&#10;Uk9DRVNTIiB4bXBHOnJlZD0iNDkiIHhtcEc6Z3JlZW49IjUwIiB4bXBHOmJsdWU9IjEyOCIvPiA8&#10;cmRmOmxpIHhtcEc6c3dhdGNoTmFtZT0iQz0xMDAgTT0xMDAgWT0yNSBLPTI1IiB4bXBHOm1vZGU9&#10;IlJHQiIgeG1wRzp0eXBlPSJQUk9DRVNTIiB4bXBHOnJlZD0iNDQiIHhtcEc6Z3JlZW49IjQwIiB4&#10;bXBHOmJsdWU9IjkxIi8+IDxyZGY6bGkgeG1wRzpzd2F0Y2hOYW1lPSJDPTc1IE09MTAwIFk9MCBL&#10;PTAiIHhtcEc6bW9kZT0iUkdCIiB4bXBHOnR5cGU9IlBST0NFU1MiIHhtcEc6cmVkPSI4OSIgeG1w&#10;RzpncmVlbj0iNDAiIHhtcEc6Ymx1ZT0iMTI3Ii8+IDxyZGY6bGkgeG1wRzpzd2F0Y2hOYW1lPSJD&#10;PTUwIE09MTAwIFk9MCBLPTAiIHhtcEc6bW9kZT0iUkdCIiB4bXBHOnR5cGU9IlBST0NFU1MiIHht&#10;cEc6cmVkPSIxMjgiIHhtcEc6Z3JlZW49IjMzIiB4bXBHOmJsdWU9IjEyNiIvPiA8cmRmOmxpIHht&#10;cEc6c3dhdGNoTmFtZT0iQz0zNSBNPTEwMCBZPTM1IEs9MTAiIHhtcEc6bW9kZT0iUkdCIiB4bXBH&#10;OnR5cGU9IlBST0NFU1MiIHhtcEc6cmVkPSIxMzgiIHhtcEc6Z3JlZW49IjMxIiB4bXBHOmJsdWU9&#10;IjkwIi8+IDxyZGY6bGkgeG1wRzpzd2F0Y2hOYW1lPSJDPTEwIE09MTAwIFk9NTAgSz0wIiB4bXBH&#10;Om1vZGU9IlJHQiIgeG1wRzp0eXBlPSJQUk9DRVNTIiB4bXBHOnJlZD0iMTgyIiB4bXBHOmdyZWVu&#10;PSIxOSIgeG1wRzpibHVlPSI4MSIvPiA8cmRmOmxpIHhtcEc6c3dhdGNoTmFtZT0iQz0wIE09OTUg&#10;WT0yMCBLPTAiIHhtcEc6bW9kZT0iUkdCIiB4bXBHOnR5cGU9IlBST0NFU1MiIHhtcEc6cmVkPSIx&#10;OTciIHhtcEc6Z3JlZW49IjMzIiB4bXBHOmJsdWU9IjExMiIvPiA8cmRmOmxpIHhtcEc6c3dhdGNo&#10;TmFtZT0iQz0yNSBNPTI1IFk9NDAgSz0wIiB4bXBHOm1vZGU9IlJHQiIgeG1wRzp0eXBlPSJQUk9D&#10;RVNTIiB4bXBHOnJlZD0iMTk2IiB4bXBHOmdyZWVuPSIxODUiIHhtcEc6Ymx1ZT0iMTU4Ii8+IDxy&#10;ZGY6bGkgeG1wRzpzd2F0Y2hOYW1lPSJDPTQwIE09NDUgWT01MCBLPTUiIHhtcEc6bW9kZT0iUkdC&#10;IiB4bXBHOnR5cGU9IlBST0NFU1MiIHhtcEc6cmVkPSIxNTUiIHhtcEc6Z3JlZW49IjEzNiIgeG1w&#10;RzpibHVlPSIxMjIiLz4gPHJkZjpsaSB4bXBHOnN3YXRjaE5hbWU9IkM9NTAgTT01MCBZPTYwIEs9&#10;MjUiIHhtcEc6bW9kZT0iUkdCIiB4bXBHOnR5cGU9IlBST0NFU1MiIHhtcEc6cmVkPSIxMTciIHht&#10;cEc6Z3JlZW49IjEwNSIgeG1wRzpibHVlPSI4OSIvPiA8cmRmOmxpIHhtcEc6c3dhdGNoTmFtZT0i&#10;Qz01NSBNPTYwIFk9NjUgSz00MCIgeG1wRzptb2RlPSJSR0IiIHhtcEc6dHlwZT0iUFJPQ0VTUyIg&#10;eG1wRzpyZWQ9Ijk0IiB4bXBHOmdyZWVuPSI3OSIgeG1wRzpibHVlPSI2OCIvPiA8cmRmOmxpIHht&#10;cEc6c3dhdGNoTmFtZT0iQz0yNSBNPTQwIFk9NjUgSz0wIiB4bXBHOm1vZGU9IlJHQiIgeG1wRzp0&#10;eXBlPSJQUk9DRVNTIiB4bXBHOnJlZD0iMTg4IiB4bXBHOmdyZWVuPSIxNTUiIHhtcEc6Ymx1ZT0i&#10;MTA1Ii8+IDxyZGY6bGkgeG1wRzpzd2F0Y2hOYW1lPSJDPTMwIE09NTAgWT03NSBLPTEwIiB4bXBH&#10;Om1vZGU9IlJHQiIgeG1wRzp0eXBlPSJQUk9DRVNTIiB4bXBHOnJlZD0iMTYzIiB4bXBHOmdyZWVu&#10;PSIxMjYiIHhtcEc6Ymx1ZT0iNzgiLz4gPHJkZjpsaSB4bXBHOnN3YXRjaE5hbWU9IkM9MzUgTT02&#10;MCBZPTgwIEs9MjUiIHhtcEc6bW9kZT0iUkdCIiB4bXBHOnR5cGU9IlBST0NFU1MiIHhtcEc6cmVk&#10;PSIxMzIiIHhtcEc6Z3JlZW49Ijk2IiB4bXBHOmJsdWU9IjU5Ii8+IDxyZGY6bGkgeG1wRzpzd2F0&#10;Y2hOYW1lPSJDPTQwIE09NjUgWT05MCBLPTM1IiB4bXBHOm1vZGU9IlJHQiIgeG1wRzp0eXBlPSJQ&#10;Uk9DRVNTIiB4bXBHOnJlZD0iMTE0IiB4bXBHOmdyZWVuPSI3OSIgeG1wRzpibHVlPSI0MyIvPiA8&#10;cmRmOmxpIHhtcEc6c3dhdGNoTmFtZT0iQz00MCBNPTcwIFk9MTAwIEs9NTAiIHhtcEc6bW9kZT0i&#10;UkdCIiB4bXBHOnR5cGU9IlBST0NFU1MiIHhtcEc6cmVkPSI5NCIgeG1wRzpncmVlbj0iNjIiIHht&#10;cEc6Ymx1ZT0iMjciLz4gPHJkZjpsaSB4bXBHOnN3YXRjaE5hbWU9IkM9NTAgTT03MCBZPTgwIEs9&#10;NzAiIHhtcEc6bW9kZT0iUkdCIiB4bXBHOnR5cGU9IlBST0NFU1MiIHhtcEc6cmVkPSI2MyIgeG1w&#10;RzpncmVlbj0iNDUiIHhtcEc6Ymx1ZT0iMzEiLz4gPHJkZjpsaSB4bXBHOnN3YXRjaE5hbWU9IkNh&#10;cGl0YSBEYXJrIEdyZXkgMjAxMiIgeG1wRzp0eXBlPSJQUk9DRVNTIiB4bXBHOnRpbnQ9IjEwMC4w&#10;MDAwMDAiIHhtcEc6bW9kZT0iUkdCIiB4bXBHOnJlZD0iMTE4IiB4bXBHOmdyZWVuPSIxMTkiIHht&#10;cEc6Ymx1ZT0iMTIwIi8+IDwvcmRmOlNlcT4gPC94bXBHOkNvbG9yYW50cz4gPC9yZGY6RGVzY3Jp&#10;cHRpb24+IDwvcmRmOmxpPiA8cmRmOmxpPiA8cmRmOkRlc2NyaXB0aW9uIHhtcEc6Z3JvdXBOYW1l&#10;PSJHcmF5cyIgeG1wRzpncm91cFR5cGU9IjEiPiA8eG1wRzpDb2xvcmFudHM+IDxyZGY6U2VxPiA8&#10;cmRmOmxpIHhtcEc6c3dhdGNoTmFtZT0iQz0wIE09MCBZPTAgSz0xMDAiIHhtcEc6bW9kZT0iUkdC&#10;IiB4bXBHOnR5cGU9IlBST0NFU1MiIHhtcEc6cmVkPSIzNCIgeG1wRzpncmVlbj0iMzQiIHhtcEc6&#10;Ymx1ZT0iMzMiLz4gPHJkZjpsaSB4bXBHOnN3YXRjaE5hbWU9IkM9MCBNPTAgWT0wIEs9OTAiIHht&#10;cEc6bW9kZT0iUkdCIiB4bXBHOnR5cGU9IlBST0NFU1MiIHhtcEc6cmVkPSI2MiIgeG1wRzpncmVl&#10;bj0iNjIiIHhtcEc6Ymx1ZT0iNjEiLz4gPHJkZjpsaSB4bXBHOnN3YXRjaE5hbWU9IkM9MCBNPTAg&#10;WT0wIEs9ODAiIHhtcEc6bW9kZT0iUkdCIiB4bXBHOnR5cGU9IlBST0NFU1MiIHhtcEc6cmVkPSI4&#10;OCIgeG1wRzpncmVlbj0iODgiIHhtcEc6Ymx1ZT0iODciLz4gPHJkZjpsaSB4bXBHOnN3YXRjaE5h&#10;bWU9IkM9MCBNPTAgWT0wIEs9NzAiIHhtcEc6bW9kZT0iUkdCIiB4bXBHOnR5cGU9IlBST0NFU1Mi&#10;IHhtcEc6cmVkPSIxMTEiIHhtcEc6Z3JlZW49IjExMCIgeG1wRzpibHVlPSIxMTAiLz4gPHJkZjps&#10;aSB4bXBHOnN3YXRjaE5hbWU9IkM9MCBNPTAgWT0wIEs9NjAiIHhtcEc6bW9kZT0iUkdCIiB4bXBH&#10;OnR5cGU9IlBST0NFU1MiIHhtcEc6cmVkPSIxMzMiIHhtcEc6Z3JlZW49IjEzMyIgeG1wRzpibHVl&#10;PSIxMzMiLz4gPHJkZjpsaSB4bXBHOnN3YXRjaE5hbWU9IkM9MCBNPTAgWT0wIEs9NTAiIHhtcEc6&#10;bW9kZT0iUkdCIiB4bXBHOnR5cGU9IlBST0NFU1MiIHhtcEc6cmVkPSIxNTQiIHhtcEc6Z3JlZW49&#10;IjE1NCIgeG1wRzpibHVlPSIxNTQiLz4gPHJkZjpsaSB4bXBHOnN3YXRjaE5hbWU9IkM9MCBNPTAg&#10;WT0wIEs9NDAiIHhtcEc6bW9kZT0iUkdCIiB4bXBHOnR5cGU9IlBST0NFU1MiIHhtcEc6cmVkPSIx&#10;NzYiIHhtcEc6Z3JlZW49IjE3NiIgeG1wRzpibHVlPSIxNzUiLz4gPHJkZjpsaSB4bXBHOnN3YXRj&#10;aE5hbWU9IkM9MCBNPTAgWT0wIEs9MzAiIHhtcEc6bW9kZT0iUkdCIiB4bXBHOnR5cGU9IlBST0NF&#10;U1MiIHhtcEc6cmVkPSIxOTYiIHhtcEc6Z3JlZW49IjE5NiIgeG1wRzpibHVlPSIxOTYiLz4gPHJk&#10;ZjpsaSB4bXBHOnN3YXRjaE5hbWU9IkM9MCBNPTAgWT0wIEs9MjAiIHhtcEc6bW9kZT0iUkdCIiB4&#10;bXBHOnR5cGU9IlBST0NFU1MiIHhtcEc6cmVkPSIyMTYiIHhtcEc6Z3JlZW49IjIxNiIgeG1wRzpi&#10;bHVlPSIyMTYiLz4gPHJkZjpsaSB4bXBHOnN3YXRjaE5hbWU9IkM9MCBNPTAgWT0wIEs9MTAiIHht&#10;cEc6bW9kZT0iUkdCIiB4bXBHOnR5cGU9IlBST0NFU1MiIHhtcEc6cmVkPSIyMzUiIHhtcEc6Z3Jl&#10;ZW49IjIzNSIgeG1wRzpibHVlPSIyMzUiLz4gPHJkZjpsaSB4bXBHOnN3YXRjaE5hbWU9IkM9MCBN&#10;PTAgWT0wIEs9NSIgeG1wRzptb2RlPSJSR0IiIHhtcEc6dHlwZT0iUFJPQ0VTUyIgeG1wRzpyZWQ9&#10;IjI0NSIgeG1wRzpncmVlbj0iMjQ1IiB4bXBHOmJsdWU9IjI0NSIvPiA8L3JkZjpTZXE+IDwveG1w&#10;RzpDb2xvcmFudHM+IDwvcmRmOkRlc2NyaXB0aW9uPiA8L3JkZjpsaT4gPHJkZjpsaT4gPHJkZjpE&#10;ZXNjcmlwdGlvbiB4bXBHOmdyb3VwTmFtZT0iQnJpZ2h0cyIgeG1wRzpncm91cFR5cGU9IjEiPiA8&#10;eG1wRzpDb2xvcmFudHM+IDxyZGY6U2VxPiA8cmRmOmxpIHhtcEc6c3dhdGNoTmFtZT0iQz0wIE09&#10;MTAwIFk9MTAwIEs9MCIgeG1wRzptb2RlPSJSR0IiIHhtcEc6dHlwZT0iUFJPQ0VTUyIgeG1wRzpy&#10;ZWQ9IjE5MyIgeG1wRzpncmVlbj0iMTQiIHhtcEc6Ymx1ZT0iMjYiLz4gPHJkZjpsaSB4bXBHOnN3&#10;YXRjaE5hbWU9IkM9MCBNPTc1IFk9MTAwIEs9MCIgeG1wRzptb2RlPSJSR0IiIHhtcEc6dHlwZT0i&#10;UFJPQ0VTUyIgeG1wRzpyZWQ9IjIwNCIgeG1wRzpncmVlbj0iOTAiIHhtcEc6Ymx1ZT0iMjgiLz4g&#10;PHJkZjpsaSB4bXBHOnN3YXRjaE5hbWU9IkM9MCBNPTEwIFk9OTUgSz0wIiB4bXBHOm1vZGU9IlJH&#10;QiIgeG1wRzp0eXBlPSJQUk9DRVNTIiB4bXBHOnJlZD0iMjQ4IiB4bXBHOmdyZWVuPSIyMjAiIHht&#10;cEc6Ymx1ZT0iNDAiLz4gPHJkZjpsaSB4bXBHOnN3YXRjaE5hbWU9IkM9ODUgTT0xMCBZPTEwMCBL&#10;PTAiIHhtcEc6bW9kZT0iUkdCIiB4bXBHOnR5cGU9IlBST0NFU1MiIHhtcEc6cmVkPSI4MiIgeG1w&#10;RzpncmVlbj0iMTQ5IiB4bXBHOmJsdWU9IjY4Ii8+IDxyZGY6bGkgeG1wRzpzd2F0Y2hOYW1lPSJD&#10;PTEwMCBNPTkwIFk9MCBLPTAiIHhtcEc6bW9kZT0iUkdCIiB4bXBHOnR5cGU9IlBST0NFU1MiIHht&#10;cEc6cmVkPSI0NyIgeG1wRzpncmVlbj0iNTUiIHhtcEc6Ymx1ZT0iMTM0Ii8+IDxyZGY6bGkgeG1w&#10;Rzpzd2F0Y2hOYW1lPSJDPTYwIE09OTAgWT0wIEs9MCIgeG1wRzptb2RlPSJSR0IiIHhtcEc6dHlw&#10;ZT0iUFJPQ0VTUyIgeG1wRzpyZWQ9IjExNCIgeG1wRzpncmVlbj0iNTYiIHhtcEc6Ymx1ZT0iMTM1&#10;Ii8+IDwvcmRmOlNlcT4gPC94bXBHOkNvbG9yYW50cz4gPC9yZGY6RGVzY3JpcHRpb24+IDwvcmRm&#10;OmxpPiA8L3JkZjpTZXE+IDwveG1wVFBnOlN3YXRjaEdyb3Vwc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iAkBJQ0NfUFJPRklMRQAB&#10;AQAAAjBBREJFAhAAAG1udHJSR0IgWFlaIAfPAAYAAwAAAAAAAGFjc3BBUFBMAAAAAG5vbmUAAAAA&#10;AAAAAAAAAAAAAAAAAAD21gABAAAAANMtQURCRQAAAAAAAAAAAAAAAAAAAAAAAAAAAAAAAAAAAAAA&#10;AAAAAAAAAAAAAAAAAAAAAAAACmNwcnQAAAD8AAAAMmRlc2MAAAEwAAAAa3d0cHQAAAGcAAAAFGJr&#10;cHQAAAGwAAAAFHJUUkMAAAHEAAAADmdUUkMAAAHUAAAADmJUUkMAAAHkAAAADnJYWVoAAAH0AAAA&#10;FGdYWVoAAAIIAAAAFGJYWVoAAAIcAAAAFHRleHQAAAAAQ29weXJpZ2h0IDE5OTkgQWRvYmUgU3lz&#10;dGVtcyBJbmNvcnBvcmF0ZWQAAABkZXNjAAAAAAAAABFBZG9iZSBSR0IgKDE5OTgpAAAAAAAAAAAA&#10;AAAAAAAAAAAAAAAAAAAAAAAAAAAAAAAAAAAAAAAAAAAAAAAAAAAAAAAAAAAAAAAAAAAAAAAAAAAA&#10;AAAAAAAAAAAAAAAAAABYWVogAAAAAAAA81EAAQAAAAEWzFhZWiAAAAAAAAAAAAAAAAAAAAAAY3Vy&#10;dgAAAAAAAAABAjMAAGN1cnYAAAAAAAAAAQIzAABjdXJ2AAAAAAAAAAECMwAAWFlaIAAAAAAAAJwY&#10;AABPpQAABPxYWVogAAAAAAAANI0AAKAsAAAPlVhZWiAAAAAAAAAmMQAAEC8AAL6c/+4ADkFkb2Jl&#10;AGRAAAAAAf/bAIQAAQEBAQEBAQEBAQEBAQEBAQEBAQEBAQEBAQEBAQIBAQEBAQECAgICAgICAgIC&#10;AgICAgMDAwMDAwMDAwMDAwMDAwEBAQEBAQECAQECAwICAgMDAwMDAwMDAwMDAwMDAwMDAwMDAwMD&#10;AwMDAwMDAwMDAwMDAwMDAwMDAwMDAwMDAwMD/8AAEQgDTwpxAwERAAIRAQMRAf/dAAQBT//EAaIA&#10;AAAGAgMBAAAAAAAAAAAAAAcIBgUECQMKAgEACwEAAAYDAQEBAAAAAAAAAAAABgUEAwcCCAEJAAoL&#10;EAACAQMEAQMDAgMDAwIGCXUBAgMEEQUSBiEHEyIACDEUQTIjFQlRQhZhJDMXUnGBGGKRJUOhsfAm&#10;NHIKGcHRNSfhUzaC8ZKiRFRzRUY3R2MoVVZXGrLC0uLyZIN0k4Rlo7PD0+MpOGbzdSo5OkhJSlhZ&#10;WmdoaWp2d3h5eoWGh4iJipSVlpeYmZqkpaanqKmqtLW2t7i5usTFxsfIycrU1dbX2Nna5OXm5+jp&#10;6vT19vf4+foRAAIBAwIEBAMFBAQEBgYFbQECAxEEIRIFMQYAIhNBUQcyYRRxCEKBI5EVUqFiFjMJ&#10;sSTB0UNy8BfhgjQlklMYY0TxorImNRlUNkVkJwpzg5NGdMLS4vJVZXVWN4SFo7PD0+PzKRqUpLTE&#10;1OT0laW1xdXl9ShHV2Y4doaWprbG1ub2Z3eHl6e3x9fn90hYaHiImKi4yNjo+DlJWWl5iZmpucnZ&#10;6fkqOkpaanqKmqq6ytrq+v/aAAwDAQACEQMRAD8A3+Pfuvde9+691737r3Xvfuvde9+691737r3X&#10;vfuvde9+691737r3Xvfuvde9+691737r3Xvfuvde9+691737r3Xvfuvde9+691737r3Xvfuvde9+&#10;691737r3Xvfuvde9+691737r3Xvfuvde9+691737r3Xvfuvde9+691737r3Xvfuvde9+691737r3&#10;Xvfuvde9+691737r3Xvfuvde9+691737r3XvfuvdJ3dG79p7IxU2e3pujbu0MHT/APAjM7ozeNwG&#10;KgsNR82RyssUK8An1OPbkUMs7+HCpdvRQSf2Dr3RAOz/AOb9/LJ6hapj3j81Ojqmej1rVUmwdyTd&#10;tVsMkfEkD0PVEGam8inho9GoHgi4t7P7blHma7p4NlKK/wAY8P8A6uFeqllHn1Xp2T/wp/8A5aOy&#10;mni2hH3/ANwSrqWnn2R1fR4PHTOL6Hlm7Pyu36hIz+WFIzD/AFB+nsQW3tlzLNmbwof9M5J/4wrj&#10;+fVDKvRFewP+Fb+yqXzw9WfCjdGbDalpsl2B3PidreL/AFMs+F27gMx5P8Y1yCf8H9nkHtNMc3V6&#10;q/JIy38y6/4Oqmb0HRLd6/8ACr/5r5MzR7C6A+Mu0IJNQjl3DQdm71yFOh/SYqil3Bh6cuP9U9Iy&#10;/wC0f0OIfavZVzPcTP8AYUUf8cY/z6oZ2rgDopW8P+FJX81zczSNhu3uvOvVk1aY9n9K9c1iw3HH&#10;jbftFnG4/Gpj7NofbnlaP44Xk/00jj/jpXqpmk6LTun+dp/NU3h5P4t80u06Ty6tX91qTZmxravr&#10;4/7k4rH6P8NFrfj2ZRcl8rQ/BZIf9Nqb/jzHqviyevQA53+Y7/MF3LrXN/OL5bV0Ml9dKfkR2zT0&#10;Jv8AX/cfSZaOAf7CP2vj5d2CL4LKAf8ANqOv7dNeta39T0Dea+SnyM3IzPuLv7uvPO99b5rtTfWU&#10;Z7m51NXV8hPP9faxNt26P+zgjX7EUf4B1rUfXoN8nvDdua1fxndO48trvr/iebydfrudR1fdSve5&#10;559qFhiT4FA+wAda6+sX/Lc/7d3fAv8A8Ux+L3/vkcH7xW5j/wCVhv8A/nom/wCrjdL0+AfYOjpe&#10;ybq3Xvfuvde9+691737r3Xvfuvde9+691737r3Xvfuvde9+691737r3XvfuvdBh3F3V1L8fOvc92&#10;v3f2LtDqzrjbECz5veG9s3RYLC0ZkOmmpEqa1lM1VUP+1S0kAeeeQrHDG8jKpU2lndX862tnG0sj&#10;cFUVP/FDzJwOJ68ATw61xO5P+FZ38uPYGerMF1nsf5E96w0c0ka7t23s3bmytm5BEJVZcbJ2Flsf&#10;miCRf/KMHDwb3J49yBae1/ME6B7l4oK/hLFmH26VK/sY9XCHoEP+gwv4j/8AeJ/yN/8AP11n/wDX&#10;D2s/1qN1/wCUqL9j/wCbrfhnr3/QYX8R/wDvE/5G/wDn66z/APrh79/rUbr/AMpUX7H/AM3XvDPX&#10;v+gwv4j/APeJ/wAjf/P11n/9cPfv9ajdf+UqL9j/AObr3hnr3/QYX8R/+8T/AJG/+frrP/64e/f6&#10;1G6/8pUX7H/zde8M9e/6DC/iP/3if8jf/P11n/8AXD37/Wo3X/lKi/Y/+br3hnr3/QYX8R/+8T/k&#10;b/5+us//AK4e/f61G6/8pUX7H/zde8M9TKb/AIWD/DZ9P3nxZ+TUAJOr7ar6sq7Lb0lRLmYbkn6g&#10;2t/U+6n2p3byuYf+N/8AQPXvDPQk4D/hXZ/LiyLxQ5zpr5j7ddyNdS2wenstj4f6l5aHfX3B/wCQ&#10;aU+07+1nMC5SaBv9tID/ADjp/PrXhnoz2xf+FOv8ofeEkUWa7q7D60ebSAd9dIdlzxo7GwSWfYND&#10;nUTn6uzBB9SwFz7LpvbnmqLKQrJ/pZE/5+K9a0N0fzqj+bJ/LT7ramh68+cHxvrq+sZEo8LuLszA&#10;bA3HWSObLFSba7BkxeQlf+qJTEj8j2R3XK/MNnm4s5QB5hCw/atR/PrWlvTo/mMyeNzVBSZXD5Gh&#10;y2Lr4VqKHJYyrp6+grKd/wBE9JWUrPHIh/DIxB/r7I2VkYq4II4g4PWup3uv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0N/j37r3Xvfuvde9+691737r3Xvfuvde9+691737r3Xvfuvde9+691737r3Xvfuv&#10;de9+691737r3Xvfuvde9+691737r3Xvfuvde9+691737r3Xvfuvde9+691737r3Xvfuvde9+6917&#10;37r3Xvfuvde9+691737r3Xvfuvde9+691737r3Xvfuvde9+691737r3Xvfuvde9+690XfvD5c/F7&#10;41UclZ358gOpOpisH3EWN3tvrb+H3BXx6dYGI2xPP/Ea1yvqEdJSyMRcgWHsxsdn3XczTb7eSb5q&#10;hIH2tSg/MjrdD1Sz3p/wp0/l09YtW0HWEHcPyGy0JkjpKnZWyTs7aMtRGLEVed7NmxNckRYaRNTY&#10;eoB+qgqQxG1j7Ycx3NGuvDth/SbU37E1D9rDr1KdU592/wDCr35Obkeqo+gfjf091Tj5fJFDkuw8&#10;1ujtvccUf0jq6VsW22cfDKeG0T0VUi3K+u2v2MLL2n2yKh3C5klPogWMfz1n9hHVSadVK9y/zsv5&#10;ofd/3UG5fl32PtTGVOtUxPUQwnTcFNTv9aWPI9aUmMyEqckE1VbK5HDMRx7FlpyTyvYgGKzRj6yV&#10;k/k5YfsA6bJNeq1t4783z2Hlnz2/957s3znJdXkzO8NxZjc2Vk1tqfXkc1NPMbnk3fk+xHDBBbp4&#10;duiovooCj9gp023HpJH3c8eteXXD37pvr3vx4de64n6+6dVPHrr3vrXXvfuvde9+691737r3Xvfu&#10;vdfWu/luf9u7vgX/AOKY/F7/AN8jg/eKPMf/ACsN/wD89E3/AFcbpenwD7B0dL2TdW697917r3v3&#10;Xuve/de697917r3v3Xuve/de697917r3v3Xuve/de6gZTKY3B4zI5rMV1Li8Rh6CsymVydfPHS0O&#10;OxuPp2q66urKmYhI4oYkaSR2ICqCSbD3ZVZ2CIKkmgA8yeA6918nv+cb/NN7J/mZfJnceeTO5jG/&#10;GrrvO5bB/HrrQzVNJiqLbdLO1CvYWexBIR9wZ5F+7q5pVaSmheOgjcxU4Z8neU+Wrfl3blTSDcSA&#10;GV/MnjpB/hXgPU1bien1XSOqhvYq6t1737r3Xvfuvde9+691737r3Xvfuvde9+691737r3Xvfuvd&#10;e9+691737r3Q29N/Jb5E/HfKpm+he9e3emsmswnep6y7D3Xsr7pwQWSvg2/V08dRG4AWSKdHR19L&#10;qykj2ju9usL9dF9Ckw/pqrfsqDT8utUB6vT+Mf8AwqP/AJmXRslBjO1cx118ptpU7RRT0nae06Xb&#10;u9IqCO2qHF7865GLczm3/ArMUOSbk3DcWBe4+23Lt7VrYPbP/Qaq1+avXHyUr1UoD1s4fDj/AIVJ&#10;/wAvr5Ez4ra/esG7fiBv6v8ADAX7DMe7+pZ6+awFNRdqbagRqZFOovVZ7DYynUWvMSbCOd29tt9s&#10;AZLLTdoP4O16fNDx+xWY/LqhQjhnrY42fvLaHYW2sPvTYO69t742duKjTI7f3ZtDOYzcu2s5j5SR&#10;HXYfO4aWalqYWIIWWGVlNjY+wBLDLBIYZ1KOuCrAgg+hByOqdKT23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/0d/j37r3Xvfu&#10;vde9+691737r3Xvfuvde9+691737r3Xvfuvde9+691737r3Xvfuvde9+691737r3Xvfuvde9+691&#10;737r3Xvfuvde9+691737r3Xvfuvde9+691737r3Xvfuvde9+691737r3Xvfuvde9+691737r3Xvf&#10;uvde9+691737r3Xvfuvde9+691X98nv5pXwK+ILZDHd2fI7YuP3djhKk/XW0amo7C7Fjq04Sirto&#10;bJSuqse8jelJMotNFe5aRQCQI9q5S5i3qjWFq5Q/jbsT7QzUB/2tT8unFikfKjHWvJ8l/wDhV3iq&#10;Zq7D/EP40VOTdWljot/fILMCgoyyXRZF6z2BUvNLG59aPJuaB9IAaEMxCSPtftE5o+83VPVIRU/7&#10;24p/xg/b08LanxH9nVBHyM/nVfzKfkv9/Q7u+TG79jbXrTIh2Z0t4Oo8HHSS38uPqK7Zop8tXU7A&#10;2aPKZOq1D0kkce5B23kflja+6G1WRx+KX9Q/bRqqD/pVHXjGi8B1VlX11bk6yqyGSrKrIV9bNJU1&#10;ldW1EtXWVdTM2uWoqamcs8jsSSzsxJPJPsThVVQqigHADqrdQD70ePTLdcD9fdD02ePWM+9Hh02e&#10;PXE+6jqjceuJ91PHrXl1w9+6b6978eHXuuJ+vunVTx6697611737r3Xvfuvde9+691737r3X1rv5&#10;bn/bu74F/wDimPxe/wDfI4P3ijzH/wArDf8A/PRN/wBXG6Xp8A+wdHS9k3Vuve/de697917r3v3X&#10;uve/de697917r3v3Xuve/de697917r3v3Xuqwv50fYOY6x/lWfOfdWBqJaTJzdC7l2fFVU7tFUU9&#10;P2RU0/XWQmglT1I60+VlKOpDKbMpBAIEfKECXPM1lE+R4ob/AHirj+a9bX4h18jD3lN0o697917r&#10;3v3Xuve/de697917r3v3Xuve/de697917r3v3Xuve/de697917r3v3Xuve/de697917r3v3Xujt/&#10;DP8AmLfMX4C7sj3P8ZO6tz7Jx89dHXbh69rahtwdV7xKgRypurr3LGTHVEjxAwrXRxR1sKk/bVML&#10;2YE+77BtO+ReHuMIc0oG4Ov+lYZH2cD5g9aIB49b3f8ALE/4Uy/Gb5e1O3eo/lXSYT4r/IHJyUuL&#10;xuXrcpKeh+xMvORFDDt/dmXcy7erKh7iLGZ6ZoSTHFBk6qolWEQpzH7d7jtQa62wm5gGSKfqIPmo&#10;+ID1XPmVAFemihHDrZ1VgwDKQysAyspBDAi4II+oPuOeqdd+/de697917r3v3Xuve/de697917r3&#10;v3Xuve/de697917r3v3Xuve/de697917r3v3Xuve/de697917r3v3Xuve/de697917r3v3Xuve/d&#10;e697917r3v3Xuve/de697917r3v3Xuve/de697917qtf+Zl/NG+O38rzp/Hdi9yvk90b03nUZHF9&#10;TdPbVmo03h2JmMZDHLkpknrT4cfiKDzU5ymXqFZIBLFHFFUVM0FNKIeXeW7/AJkuzb2lFRKF5G+F&#10;AeH2saGijjQ1IAJG1Utw60zO0v8AhXP8/wDc2dq5equmvjN1btUzu+MxeX2/vzsbdENOXukGV3PV&#10;ZzGUVSyrYa6fCUtzc6RcAS3be1mxxoBczTSt5kFUH5DSSPzY9OiMefSQ2x/wrU/mZ4bI09RntjfF&#10;Hd+OWZTV43Idab9xTzU/0lipq7Bbsp2ie1ykjpIFblkcekvSe13LrrRHmQ+odT/IoevaF62pf5Qn&#10;893pL+aFVZTqnN7Pk6K+Tm3MHNuGp62rM9HuLbG/NvUDJDldwdbbllgpJpnpC6S1+Iq6VKinicSR&#10;SVsMVRPDGfNXJV5y2Bco/j2zGmulCpPAOM0r5MDQnBoSAW2Ur1fL7BPVe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/0t/j37r3Xvfuvde9+691737r3Xvfuvde9+691737&#10;r3Xvfuvde9+691737r3Xvfuvde9+691737r3Xvfuvde9+691737r3Xvfuvde9+691737r3Xvfuvd&#10;e9+691737r3Xvfuvde9+691737r3Xvfuvde9+691737r3Xvfuvde9+690EHdPyA6R+OW0Z9+d79q&#10;7F6n2lD5VTMb43HjsFHX1ESeRqDDU1W4nr6ogjRSUUUszkgJGxIHtdt+2bhus/022wvO/oik0+Zp&#10;gD5mg+fV445JTpjBJ+XWtx8s/wDhUd8f9h/xPbfxE6o3H3nn4vNT0vYXYP3nXPWcUov4MhjsA6Pu&#10;HKRXHrp6qDENzdZTbmVNm9oNzuKS73Mtuv8AAlHk+wt8C/aC/wBnRjHtknGY6fkMn/N/h61lPlV/&#10;OM/mFfLlsnjuwe/tw7O2PkjNG/WXTrTdYbIFDN+vF5CLb8gyWVpub+POZKtN7c8C0q7RyPyzslGt&#10;bZXkH+iS/qPX1Fe1T/pFXpSLaGL4Rn1OequXJJJJJJNyTyST9ST7FB8utN59YG/4n20ek7dYG/4n&#10;3Q+fTDdYm/Pts8Omm8+sR91PHpluuB+vuh6bPHrGfejw6bPHrifdR1RuPXE+6nj1ry64e/dN9e9+&#10;PDr3XE/X3Tqp49de99a697917r3v3Xuve/de697917r6138tz/t3d8C//FMfi9/75HB+8UeY/wDl&#10;Yb//AJ6Jv+rjdL0+AfYOjpeybq3Xvfuvde9+691737r3Xvfuvde9+691737r3Xvfuvde9+691737&#10;r3VQX8/D/t0J83v/ABHO2P8A36OB9irkj/larP8A05/443Vl+IdfJw95P9P9e9+691737r3Xvfuv&#10;de9+691737r3Xvfuvde9+691737r3Xvfuvde9+691737r3Xvfuvde9+691737r3Xvfuvde9+691s&#10;1fycv+FEfcHwhrdrdA/Kmv3J3V8SjNSYfFZWpnnzfaHQ1CSKeCp2jW1bGXLbfplsJdvVEheniUNj&#10;JIvGaKqjrmzkK03kNfbYBDdcSOCSH+l/Cx/iHE/FXiKMlcjr6MHVPa/W3efXW0e2+oN67f7D6233&#10;h6fPbS3jtivjyOGzWMqCUEsE6WZJI5FeGpp5lSaCZJIZo45Y3RYCurW4srh7W7QxyIaMpFCD/q4H&#10;gRkY6Z4dCF7Y691737r3Xvfuvde9+691737r3Xvfuvde9+691737r3Xvfuvde9+691737r3Xvfuv&#10;de9+691737r3Xvfuvde9+691737r3Xvfuvde9+691737r3Xvfuvde9+691737r3Xvfuvde9+6918&#10;tf8A4Uk/ILcPeX813vXb9dkaio2n0DjtldJ7FxrzM1PjKTC7YptybvZIVOgST7hymWd5ANTRiFGJ&#10;8agZJ+31jHZcsQSKO6ctIx9akhf2KF/n08govVDfsbdX697917o5H8vLvLPfGz5zfFDuzb1fUY+p&#10;2P3t13UZVqeRomr9oZjcMO3d94KV1IPiyOFrMhQTc/5uZvZTv1km4bLdWcgqHjenyYCqn8mAP5da&#10;IqKdfZE94mdJ+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/09/j37r3&#10;Xvfuvde9+691737r3Xvfuvde9+691737r3Xvfuvde9+691737r3Xvfuvde9+691737r3Xvfuvde9&#10;+691737r3Xvfuvde9+691737r3Xvfuvde9+691737r3Xvfuvde9+691737r3Xvfuvde9+691737r&#10;3RMvlr/ME+JHwiwRyvyG7g29tbMz0jVeF6+xjtuPszcicrCcLsbD+WtMMj2j++qUho0Yjy1EY59i&#10;HYuVd95jk0bVbs6g0Mh7Y1+1zQV/oirHyB6V21jdXZpAhI9eAH5/5OPWpx8zv+FO/eXYIyu0Phl1&#10;7RdF7Xm81NF2dv8Ap8TvPtisp24Srxe3T59v4VypKvHKuWcEB46iJvpNuw+zu3WmmfmCU3Lj/Q0q&#10;kQ+RbDv+Wj5g9H0GxRR91y2s+gwP85/l1rQdsdx9sd6burt/dy9kb27R3nkLip3LvvcmW3NlvDrM&#10;iUdPVZaWUw08ZYiGmh0xRrZY0VQAJWtLCy22AW1hEkMY4KihR9tBxPqTk+fS/wANI10xgKPl0Fj/&#10;AO+/23t1uk79Rn9tHj0kfqO3to9Jm8+sDf8AE+2j0nbrA3/E+6Hz6YbrE359tnh003n1iPup49Mt&#10;1wP190PTZ49Yz70eHTZ49cT7qOqNx64n3U8eteXXD37pvr3vx4de64n6+6dVPHrr3vrXXvfuvde9&#10;+691737r3XvfuvdfWu/luf8Abu74F/8AimPxe/8AfI4P3ijzH/ysN/8A89E3/Vxul6fAPsHR0vZN&#10;1br3v3Xuve/de697917r3v3Xuve/de697917r3v3Xuve/de697917qoL+fh/26E+b3/iOdsf+/Rw&#10;PsVckf8AK1Wf+nP/ABxurL8Q6+Th7yf6f697917r3v3Xurf/AOQhtvbu7v5uPw227uvA4Xc+38nu&#10;jsiPJYLcOLoc1hsgkHSO5qqFK3GZKOWCUJLGkiiRDZlVhyAfYU53kki5Wu5ImKsAlCCQR+onmOqt&#10;8PX1HP8AZYvjX/3j10d/6KbYX/1v942/vHcP9/yf723+fpmp69/ssXxr/wC8eujv/RTbC/8Arf79&#10;+8dw/wB/yf723+fr1T17/ZYvjX/3j10d/wCim2F/9b/fv3juH+/5P97b/P16p69/ssXxr/7x66O/&#10;9FNsL/63+/fvHcP9/wAn+9t/n69U9NuQ+JPxUy0bQ5X4y/HzJxOoV4sh0x1xWxsovZWSpxrAgXPB&#10;Hu67puaZW5lH2SP/AJ+vVPr0Bm8/5WP8tff8U0e6Pgd8S6mWoUrNX4vobrfbWYcH+uc2zj6OsBH4&#10;InuPx7WQ8y8wwH9O9nHyMrkfsJI/l17U3r0QXtz/AITQ/wAo3tKGqbEdE7t6bytWrB831H2zv3HT&#10;QuwsslLgd71edwsRX8KmLCn+0p9nlr7h802xGqdZgPJ0U/zUK3/Gut626pp+Rv8AwjwCwZDKfEj5&#10;es9QqyHF7H+RWz1VJm+sYre0etk9H+pITaDX+tx9PYu2/wB18hd1tPtaJv8AAj/9B9XEnqOta75i&#10;/wAnr+Yb8GIsnmu8vjvuiTrzGGR5e3euTF2T1etGhsuQym5dredsPE5BCLnqehla3EfIvIW0817D&#10;vRCWVwPEP4H7H+wBvi/2pYdWDA9VlexF1br3v3Xuve/de697917r3v3Xur0v5KX85nsT+WR21Bs/&#10;fNZnd6/DzsbNQDtDruKWSvq9i5KrZKU9sdbUczaYslTIqfxOgjKx5OmTxSAVMVHUU4L5w5Rt+Y7X&#10;xYQEu4x2Pw1D+B/kfI/hOeBINGWv29fUJ697B2T2xsXaPZnW+58RvTYO/NvYrdez914GqStw+4Nv&#10;ZujSvxeUx9Sn6o5YnVrMAym6sqsCBjfPBNazPb3ClHQlWU8QRgg9M9LH2117r3v3Xuve/de69791&#10;7r3v3Xuve/de697917r3v3Xuve/de697917r3v3Xuve/de697917r3v3Xuve/de697917r3v3Xuv&#10;e/de697917r3v3Xuve/de697917r3v3Xuve/de6+Rt/Os/7eufO7/wAT/un/AK00/vKXk/8A5Viy&#10;/wCaS/5elC/COqvPYk631737r3S36y/5mT19/wCHxtP/AN31P7ZuP9x5P9K3+A9aPDr7avvDzpP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/U3+Pfuvde9+691737r3Xv&#10;fuvde9+691737r3Xvfuvde9+691737r3Xvfuvde9+691737r3Xvfuvde9+691737r3Xvfuvde9+6&#10;91737r3Xvfuvde9+691737r3Xvfuvde9+691737r3Xvfuvde9+690UP5afO34tfCPai7n+RHamF2&#10;lU1lLLU7d2TRFs72Ju8xkxhNs7LxmusnjMgET1sqR0cLEfcVEKnV7EGwcrb7zNP4O0QNIAe5z2xp&#10;/pnOBjOkVY+QPS6y2683B9Fqhb1PBR9p4flx9B1p8fOf/hSL8j+62y+yPiThpvjX1vOZ6Q71qpKD&#10;N93bgonugmXJoJcft0SIbmLFioq4nAaLJgen3kFy17O7PtgW535vrJhnQKrCp+zDSfa1FPmnQws+&#10;Wba2Ae8Piv6cFH+U/nQfLrW53RuXce8c9ld07v3Bm91bmzlZLkM3uLcmVr85ncxXzWM1dlcvk5Ja&#10;iomf+1LNIzH8n3K8cMNvEsFugRFFAqgKoHoAKAD7OjZlVBpQAAcAMDpMP7o3SOTqG/5/3349sN0h&#10;fqK/++/23tlukr9Rn9tHj0kfqO3to9Jm8+sDf8T7aPSdusDf8T7ofPphusTfn22eHTTefWI+6nj0&#10;y3XA/X3Q9Nnj1jPvR4dNnj1xPuo6o3HrifdTx615dcPfum+ve/Hh17rifr7p1U8euve+tde9+691&#10;737r3Xvfuvde9+6919a7+W5/27u+Bf8A4pj8Xv8A3yOD94o8x/8AKw3/APz0Tf8AVxul6fAPsHR0&#10;vZN1br3v3Xuve/de697917r3v3Xuve/de697917r3v3Xuve/de697917qoL+fh/26E+b3/iOdsf+&#10;/RwPsVckf8rVZ/6c/wDHG6svxDr5OHvJ/p/r3v3Xuve/de6uY/4T3/8Ab4r4Uf8Ah1dm/wDvit0+&#10;wlz3/wAqnef6VP8Aq4nVX+E9fV094x9Mde9+691737r3Xvfuvde9+691737r3Xvfuvde9+691xdE&#10;kR45EWSORWSSN1DI6MNLI6twQRwQffuvda+P8xX/AITk/B75sUmd3t1bgaH4ofICsSqrYN8dW4Kj&#10;p+vd0ZaQGRf9IfVNK1Pj5xLIXeavw7UFa8jmaomq9PhYd7Bz/vOzlYbljdQDGlz3Af0HyR9jah5A&#10;Dj1YOR18/L56fy3/AJWfy4+zP9HfyQ2FJjcdlZqv+4naG22qc11b2VQUhHlrNn7qaGENNGrI1Tja&#10;2Gnr6YMjVFLGkkTPOeycwbZzBb/Ube9SPiQ4dD/SX/ARVT5Hj08CCMdEQ9nfW+ve/de697917r3v&#10;3Xutuf8A4TJ/zcqzons/E/y+e/NzSt0p3FuFo+gtwZmtLUvV3b2dqSw2Qs1S37OH3ZUvogiQ6IMw&#10;8brGBkayZIs9xeVhe2x32xX9aIfqgfjQfi/0yD9qf6UDpt1qKjr6EvuCemuve/de697917r3v3Xu&#10;ve/de697917r3v3Xuve/de697917r3v3Xuve/de697917r3v3Xuve/de697917r3v3Xuve/de697&#10;917r3v3Xuve/de697917r3v3Xuve/de697917r5G386z/t6587v/ABP+6f8ArTT+8peT/wDlWLL/&#10;AJpL/l6UL8I6q89iTrfXvfuvdLfrL/mZPX3/AIfG0/8A3fU/tm4/3Hk/0rf4D1o8Ovtq+8POk/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Xf49+691737r3Xvfuvde9+&#10;691737r3Xvfuvde9+691737r3Xvfuvde9+691737r3Xvfuvde9+691737r3Xvfuvde9+691737r3&#10;Xvfuvde9+691737r3Xvfuvde9+691737r3XvfuvdBt213F1Z0PsbMdl9yb+2v1tsTAxh8nubduWp&#10;sTjo5HUtBRUxnOupqpypSmo6ZJJ5nskUbuQpXbdtt/u12tjtkLTzPwVASftPoB5k0AGSQOn7e2uL&#10;uUQWyF3PAAVP+wPUnA61HPn9/wAKTty51sz1t8CMHJtXCk1FBVfIHfmGgn3RkY+YmqevNh5NZKfH&#10;RtbVFXZuOeoZG/4AUcqh/eQ/KXsnDCFvubX8RuIt427R8pJBlvmqUFfxsMdSBtfJSRgT7sdR/wB9&#10;qcD/AEzDj9i0HzPWqp2D2BvrtLdma352VvDcu/d67iqjW53de781kNw7gy1Uw0+WuyuUklmk0qAq&#10;BnsqgKoCgATjb2drYW62llGsUSCioihVA+QFB0LPCigjEUKhVHAAUA/IdIGT35ukUvUCT8+0zdF8&#10;nHqG/thukMnUN/z/AL78e2G6Qv1Ff/ff7b2y3SV+oz+2jx6SP1Hb20ekzefWBv8AifbR6Tt1gb/i&#10;fdD59MN1ib8+2zw6abz6xH3U8emW64H6+6Hps8esZ96PDps8euJ91HVG49cT7qePWvLrh7903173&#10;48OvdcT9fdOqnj11731rr3v3Xuve/de697917r3v3XuvrXfy3P8At3d8C/8AxTH4vf8AvkcH7xR5&#10;j/5WG/8A+eib/q43S9PgH2Do6Xsm6t1737r3Xvfuvde9+691737r3Xvfuvde9+691737r3Xvfuvd&#10;e9+691UF/Pw/7dCfN7/xHO2P/fo4H2KuSP8AlarP/Tn/AI43Vl+IdfJw95P9P9e9+691737r3VzH&#10;/Ce//t8V8KP/AA6uzf8A3xW6fYS57/5VO8/0qf8AVxOqv8J6+rp7xj6Y697917r3v3Xuve/de697&#10;917r3v3Xuve/de697917r3v3Xuve/de6A35G/G3pH5adR7p6N+QfXuC7K603fSmHJYLN05MtHWJG&#10;yUOe2/lIClTjcnRs5kosjRSxVED+qORbm63b9wvNrulvbCQxyJwI8/UEcCD5g4PWwSDUdfMN/nIf&#10;ycO1P5W/a0ORxs2X7E+K3YuXqoeou3J6aM12NrfG9c3WvZYoUSClz1LAjvTzpHHT5OnjaqpVjkjr&#10;KOiyN5S5stuZbXS1I7mMd6eR8taVyVPmOKnB8iXlbV1Sv7F/Vuve/de697917rNTVNRR1FPWUdRN&#10;S1dLNFU0tVTSvBUU1RA4lgqKeeIhkdGAZHUgggEG/vRAIocg9e6+rL/In/mMf8OJ/B3au495ZdK7&#10;5AdJy0XUvfEc0qGvzWdxeOWTa/ZMsYsSm5McqVc8oRI/4jFkYYl0QD3jLzrsH7g3lo4hSCarx+gB&#10;OU/2hwP6JUnj0wwoerofYR6r1737r3Xvfuvde9+691737r3Xvfuvde9+690HHZfcXUfS+DO5+4u0&#10;+uep9tjyX3B2VvfbOxcIPCuuX/cruiqpYPSCC37nA+vtRb2l1eP4VpE8reiKWP7ACevUrw6qy7V/&#10;4UCfyiuo5amjy/zF2hu/J0+sJQdVbU7E7Tiq3Q2KU24Nj4itxH44aTIop/DH2JbXkXmq6FUtGQer&#10;sifyZg38urBWPRG92/8ACs/+WFt2WWLCbR+WG/AjFY6nbPVmxMfSS/0cHem7cTMq/wCvBq/2n2dR&#10;e1/Mcgq7wJ9rsf8AjqN/h63oboIan/hYD8GVlIpPjX8sJ4f7MlTj+n6WU8n6wxbpmA4sf1n/AIkq&#10;h7U71TNxB+2T/oAdb8M9PWG/4V8fy+amREz3QPzDxCuwVpcftTpjNRxX/tuJd7Ub6R+dKE/0B+nu&#10;j+1W+j4J4D9rSD/rGeteGejP9ef8KiP5SW9poIdwdmdtdTmdgvk7D6V3hWQws3CieTrJdyBRfgsL&#10;qPqSBc+y2f235phFY40l/wBLIv8Az/o69obqz/or+ZV8A/ktPRUPSPy96E3znMiYxRbSh7DwWC31&#10;UmQgJ49hbnkoszySF/4A8EgHnj2HL3l7fNuBa8tJUUcW0Er/AL0Kr/PqpBHHo73sm611737r3Xvf&#10;uvde9+691737r3Xvfuvde9+691737r3XvfuvdfI2/nWf9vXPnd/4n/dP/Wmn95S8n/8AKsWX/NJf&#10;8vShfhHVXnsSdb697917pb9Zf8zJ6+/8Pjaf/u+p/bNx/uPJ/pW/wHrR4dfbV94edJ+ve/de6979&#10;17r3v3Xuve/de697917r3v3Xuve/de697917r3v3Xuve/de697917r3v3Xugs7T7y6U6Mww3F3X2&#10;/wBX9QYBlkdM12fv7auwsVIsQvKY6/dNXSxNp/IVj7U21leXr+HZxPK3oisx/YoPWwCeHVWHaf8A&#10;woT/AJQ/U8tTRZH5ebe3placsFx3VmyOyuyIqopwwptx7Ww8+GP+BfJKD+CRf2JrbkTmq6FVtSg9&#10;XZE/kWDfy63obokW6/8AhWp/LHwEskOE2P8ALXfOlisdTt7q/r3H0Uv+1lt37wxk6r/r09/9p9nE&#10;XtdzG+XeBPtdj/x2M/4et+G3QTz/APCwH4NLKwpfjT8r5oR+iSeh6gppWF/7UUe6JQP9g59qh7U7&#10;zTNxD/1U/wCgOt+GelBhP+Fe38vWrkjjz3Q3zEwocqrT0W0Omc1Tw3HqeUne9LJpB/1ETH/afx7o&#10;/tXvw+CeA/7aQf8AWM9a8M9Gl67/AOFP38o7fE1PBnu2ezup3qCFB7E6V3zUQxSNwqVFR1vBuKNA&#10;TwXZ9A+rMBc+yy49uOaYRVIkl/0ki/8AP5Xr2hurR+iP5iPwV+TU1HRdE/LPobsbN1/j+12niext&#10;u0m+ZPKbRathZmamzKaj6RroRc3H1BHsN3uw71twJvbWSNR+IodP+9Cq/wA+qlSOjl+yjrX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bf49+691737r3Xvfuvde9+691737r3Xvfuvde9+691737r3Xvfuvde9+691737&#10;r3Xvfuvde9+691737r3Xvfuvde9+691737r3Xvfuvde9+691737r3Xvfuvde9+691737r3VFn8xn&#10;+ep8d/hjJnOsuqFxvyC+RFEKmhqtt4TKKOu+vcml4SvYe7ceX8lVBJfyYTGF6nUjxVU2PZkcytyX&#10;7UbzzMEvtwrZ2RoQzD9SQf8AC0PAEcHai5BUPkdCvZeVLzc6T3FYYT5kdzD+iPT+kceYB60iPlj8&#10;1Pkh819+vv8A+QnY2T3ZU08lT/dva1MWxWxNk0VS92x2ztpUrfa0aaQiS1BD1VQEVqqonkGv3lLy&#10;9yxsnK9p9Hs8IjBpqY5kcjzdzk/IYUV7QBjqUdv2yy2uHwbNAvqeLN8yeJ/wDyA6Kk/09nrdLJOH&#10;UCX2lfoul6gSe07dF0vUCT8+0zdF8nHqG/thukMnUN/z/vvx7YbpC/UV/wDff7b2y3SV+oz+2jx6&#10;SP1Hb20ekzefWBv+J9tHpO3WBv8AifdD59MN1ib8+2zw6abz6xH3U8emW64H6+6Hps8esZ96PDps&#10;8euJ91HVG49cT7qePWvLrh790317348OvdcT9fdOqnj11731rr3v3Xuve/de697917r3v3XuvrXf&#10;y3P+3d3wL/8AFMfi9/75HB+8UeY/+Vhv/wDnom/6uN0vT4B9g6Ol7Jurde9+691737r3Xvfuvde9&#10;+691737r3Xvfuvde9+691737r3XvfuvdVBfz8P8At0J83v8AxHO2P/fo4H2KuSP+Vqs/9Of+ON1Z&#10;fiHXycPeT/T/AF737r3XvfuvdXMf8J7/APt8V8KP/Dq7N/8AfFbp9hLnv/lU7z/Sp/1cTqr/AAnr&#10;6unvGPpjr3v3Xuve/de697917r3v3Xuve/de697917r3v3Xuve/de697917r3v3XugL+Svxw6j+W&#10;3SHYXx67z2vT7t617KwU+FzmPk8cddQzXE+K3DgK91c0eTxtUkVbjqxFLQ1EaOAbFSt27cLra7yO&#10;/sm0yRmoPkfUEeYIwR5jrYJBqOvkm/zGPgn2Z/Lp+VnYPxr7H8uTpsLMm4et97rSNSUHZHV2bqJf&#10;7pb0oIiWVHlWKWkyFOjuKavp6qmDyCESNlFsG9W+/wC2R7jb4Jw6+aOPiU/4QfNSD59Pg1FeiM+z&#10;rrfXvfuvde9+691ff/wnJ+cM/wAPf5i+wdpbizDUHUXypFD0Nv2CebRjqTc+crw3UW6Zo2IQS0me&#10;eHHNUSMFgo8jWuT7BHP+zDdtgeWMVltqyr60A71/Nc08yq9UcVHX1HfeNvTPXvfuvde9+691737r&#10;3XvfuvdUV/zCv+FB3wN+BdVnNh0u5Kn5Id9YhqmjqOpenMhjq2g25l4LoaDsXsmbyYrDukitFU0l&#10;OK7IwMB5ceAQfY02HkTe97Czlfp4D+OQGpHqifE3yJ0qfJurBCetOP5ff8KaP5lXyWqMrhutN44P&#10;4mddVhngptv9JUhG+ZKCQnwfxftzcCz5dauMEg1OBGJRuP2QRf3LO1e3XL23APcIbqQecnw1+SDt&#10;p8m1fb04EUdUJb57C392huOt3h2XvjeHYm7ck2vI7p3zuXNbt3HkH1F9Vbm8/PUVMpuSbySnkk/n&#10;2N4YILaMRW6LGg4KoCgfYBQdX6SHt3r3Xvfuvde9+691737r3Xvfuvde9+691ZT8Sv5vX8xD4VVO&#10;Mg6T+TG/W2ZjWhUdV9h179l9XS0UVg+Ppdn7yNVFjUkACyTYV6OosBpmUgEB7dOVdh3gE3luus/j&#10;UaH+3UtK/wC2qPl1UqDx63EP5eP/AAqt+PPelbgutPnFtCi+MXYeQemx9P2vt6pyGb6CzeQltGJM&#10;0K4zZbagkkZVQ1kmQoo1DS1WSpkFvcUb97Z39krXGzP9TGM6DQSgfKna/wCWlvIKeqFCOHW1/hM5&#10;hdzYbFbi23mMXuDb+dx9Hl8JncJkKTLYbM4nIU61VBk8Vk6B5IKinnidZIZoXZHQhlYgg+4wdHjc&#10;xyAqymhBFCCOIIOQR0306e69e697917r3v3XutLf/hQP/Py7u+OvdWd+D3wo3FS7A3TsnF4lu8+7&#10;4MfjczujH7g3LiIc5R9edeDKxVFHQmlx1VTS5TLeGSqWom+2pmopaOaSeXuReSLO/s13neF8RXJ8&#10;OOpAIBprelCakHSvCgqagijiKCKnrTW3f81/mR2BlZ85vn5YfJLd2XqJHllyG4u8Oy8tU6nNysT1&#10;uTfxoPosaWVRZVAAA9y1Fs+0wLohtYlA8hGg/wAnTlB0lP8AZnPkn/3kJ3h/6Njfv/1f7d/du3f7&#10;4j/3hf8AN1voI83nM1uXLV+e3HmMpn85lah6vJ5nN5CryuWyNVJ+upr8jXPJNNI1hd5HJP8AX2qR&#10;EjUJGAqjgAKAfYB17pr92691737r3XOKWWCWOaGR4ZoXSWKWJ2jliljbXHJHIlirKQCCDcH34gEU&#10;PXuht/2Zz5J/95Cd4f8Ao2N+/wD1f7R/u3bv98R/7wv+br3Xv9mc+Sf/AHkJ3h/6Njfv/wBX+/fu&#10;3bv98R/7wv8Am6917/ZnPkn/AN5Cd4f+jY37/wDV/v37t27/AHxH/vC/5uvde/2Zz5J/95Cd4f8A&#10;o2N+/wD1f79+7du/3xH/ALwv+br3Sj2x8zPl/snKQZvZ3yq+R+1cvTOkkGT293f2Zh66N0N1K1OP&#10;ycb/AOwJsfoePbcm0bVMuia1iYHyMaEfzHWqDrcG/wCE+v8APs+QHd3fu2Pg581N3L2hP2Nj8vT9&#10;Id0ZajoKDe1Hu3b+Hmzx2Fv3IY+OCHKU2RoqWp/h2TqI/vlrVSnmlq1q4zSRRz1yRY2di287Onh+&#10;GR4kYqV0k01KDWhBIqB20yAKZbdRSo63c/cO9N9e9+691737r3XvfuvdeJtyeAOST7917rX/AP5g&#10;3/CjT4H/AAhq83sHZeXqPlV3piGqaOp2B1Dl8f8A3M23lqclGoN+dtypU42jdJFeGelxUGTrKeRS&#10;lTSQ3v7HOxcgb3vIE8w+mhP4pAdRHqqYJ+RbSD5E9XCE9aeHy7/4Un/zNfk/UZTE7M7Kx/xX68rG&#10;miptq/H+lmwG5zRlrUz5LtnKNU7i+7RSRJNiazHQuTq+2WyhZX2r295c20BpozcyD8UuV/JBRKf6&#10;YMfn1cIo6on3fvTePYOfr92b93ZuXe+6crIZsnuXd+dym5c/kpSSTLX5nMyzVEzXJOqSQn2NYoYo&#10;EEUChFHAKAAPsAx1fpNe3Ovde9+691737r3Xvfuvde9+6914Eggg2I5BHBBH5Hv3XurR/iN/Oc/m&#10;PfC2pxdN1N8lN57g2PjWiT/RR25Vz9qdazUMVv8AcXRYTdkk1RiYWIBZsBWUEp/46i7XDe68o8v7&#10;uCbq3VXP407Hr61XDf7YMPl1UqD1uP8A8u3/AIVLfF75H1uC6z+Yu36L4ndq5F6fH0u/P4pPlvj5&#10;uTIyWTXU7jr7Vu1TK5OmPM+eiiUXlywYhPcTb/7a7lt4a42lvqohnTSkoH2DD/7WjHyXpsoRw62m&#10;6CvocrQ0WUxdbSZLG5Kkp6/HZGgqIayhr6GshFRSVtFV05aOWKWNleORGKspDKSCD7jRlZWKsKEY&#10;IPEHqnUv3r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ff49+691737r3Xvfuvde9+691737r3Xvfuvde9+691737r3Xvfuvde9+691737&#10;r3Xvfuvde9+691737r3Xvfuvde9+691737r3Xvfuvde9+691737r3XvfuvdBJ3f3v1D8b+us52x3&#10;hv7b/XGwNvRhq/P7gq/Ck1S6M9NisRQwh6mvr6jSy0tBRQy1EzDTFGx49mO17TuO93qbftULTzPw&#10;VR5eZJ4Ko82YhR5npRa2lzezC3tULu3kP8J8gPUnA60j/wCZX/P47j+Tcmf6j+K8u4eiuhZ/ucXk&#10;90RVIx3b3Z1A94p/4jlMe7fwHGTr6f4djpzUSpqFVVtFM9JHlHyR7RbbsQTcd/03d2KEJSsMR+QP&#10;9ow/iYaQfhWoDGUdk5RtrGlxuFJZuIHFFP2fiPzOPQefWuuSSSSSSTck8kk/Uk+5m6GXXvfuvdY3&#10;+nurdUk4dQJfaV+i6XqBJ7Tt0XS9QJPz7TN0Xyceob+2G6QydQ3/AD/vvx7YbpC/UV/99/tvbLdJ&#10;X6jP7aPHpI/UdvbR6TN59YG/4n20ek7dYG/4n3Q+fTDdYm/Pts8Omm8+sR91PHpluuB+vuh6bPHr&#10;Gfejw6bPHrifdR1RuPXE+6nj1ry64e/dN9e9+PDr3XE/X3Tqp49de99a697917r3v3Xuve/de697&#10;917r6138tz/t3d8C/wDxTH4vf++RwfvFHmP/AJWG/wD+eib/AKuN0vT4B9g6Ol7Jurde9+691737&#10;r3Xvfuvde9+691737r3Xvfuvde9+691737r3XvfuvdVBfz8P+3Qnze/8Rztj/wB+jgfYq5I/5Wqz&#10;/wBOf+ON1ZfiHXycPeT/AE/1737r3XvfuvdXMf8ACe//ALfFfCj/AMOrs3/3xW6fYS57/wCVTvP9&#10;Kn/VxOqv8J6+rp7xj6Y697917r3v3Xuve/de697917r3v3Xuve/de697917r3v3Xuve/de697917&#10;r3v3XutdD/hSj/LypPmH8Hsv3fsnBLV97/ESjzXZW356KlD5Tc/U4gSo7a2XI0QMkohooFz9Elnc&#10;T0DQQhTWylh97e78dp3kWczUguqIfQP+Bv2nSfk1TwHV0ND18yL3kX091737r3XvfuvdSqCvrcXX&#10;UWTxlXU4/I46rp6/H19HNJTVlFW0cwqKSrpaiEh45I5FV0dSCrAEEEe9MqspVhUHBHy6919jX+Xf&#10;8nIfmT8IfjL8lfPTT5btHqnb2Q3l9mEWlpuxsGj7V7MoKZI+Fjp9wUGSgjFgdKC4B4GJ2/bcdp3m&#10;527yichf9Ie5D+akHpORQ06Ob7KOtde9+690ieyOyNhdP7D3Z2h2ju3BbD692LhK3ce7t37mr4cZ&#10;g8BhcdF5aqur6ycgKBwqIt3kcrHGrOyqXre3nu51trZC8jmiqBUknyHXuPXzuP5v3/CkDub5c5Ld&#10;PQ/wzzG5+jPi+slZhMrvegmqdv8Ab/d9Dc09VUZHI07LU7ewFUt1ixFI6VdTAT/EptE746nnrlX2&#10;/tNqVb3dwJrniFOY4z8hwZh/EcA/CMai8qAZPWrh7knq/Xvfuvde9+691737r3Xvfuvde9+69173&#10;7r3Xvfuvde9+691737r3XvfuvdXo/wAob+eN37/LR3diNh7pq873B8QczlR/e/p2uyH3OU2PHX1G&#10;vIbv6Zrsk4THV0bM9RPiGkTH5EmRZhT1MiV8AL5q5MseYojPEBFdgdsgGGpwWSnEeQb4l8qgaTVl&#10;1fb19NvoLvvqX5P9Q7G726N3ni9/dX9i4WLN7Y3JincJNCztBWY/I0cwWajrqKoSWkr6GpRJ6aoj&#10;kgmRJEZRjrfWN1tt29leoUkjNCD/AIR6gjIIwRkdMEUx0MHtJ17r3v3Xuvj4fzWslX5X+Zt/MBqs&#10;jUSVNRF8xfkVjY5JSSy0GG7VymHxdOCf7MVNBDEg/CqB7yt5YVV5csQv++Ij+ZQE/wAz0oX4R0QL&#10;2edb697917r3v3Xuve/de697917r3v3Xuve/de697917r3v3Xuve/de697917qwH+VDXV2O/mcfy&#10;/wCox7Os8nzC+PVDIYywY0OU7QxmMyakrzpNNNKGH0IuDx7I+Z1VuXL4N/viU/mEJH8+tN8J6+wX&#10;7xS6T9e9+691737r3QZ9ydydX/HzrHefc3c+9cH151j1/hp89u3d24ak02NxePhYRIoVA0s9RPK8&#10;dNR0dNHJPUzyRwQRyTSIjKLS0ub65S0tEMkkhoqjiT/kA4knAGTjrwFcDr5x/wDN2/4USd9fOTJb&#10;o6U+NGQ3N0D8SjJV4ipix9Y2I7V7qxxLU8tZ2Fm8ZIXx2JqY7hdt0E/jeN2GRnrdSRU8/wDKvIVj&#10;syrebiBPdcc5SM/0QeLD+M/7UDiXlQDj1rX+5C6v1737r3Xvfuvde9+691737r3Xvfuvde9+6917&#10;37r3Xvfuvde9+691737r3Wwb/Jx/nzd2fy6dybf6i7ertw9xfDTJZCKlyexqqqbI7s6diragfdbn&#10;6grK9xogiLNPV7bllWjqTraA0dVLJUSAXmzkmz3+Nrq1AiuwMNwWT5SU/YH4jzqBTqjKDnz6+lz1&#10;F251t3z1nsruLp/eGG391p2JgaPcuz924GoNRjcxia1TokUOFkhmicPBVUtRGk9POkkE8cc0bouP&#10;F1a3FjcPaXaFJIzRlPEEf6qgjBGRjpmlMHoRvaf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VYP8xf+ar8ev5eO1DTbqq07C7xzeNes2R0htzJU8OerY5AyUue3lkdMy4PDmQaRVzxPNOQ60dNU&#10;mOYxDvkvkDeecrjVbjwbVDR52HaPVUGNb/IEAY1MtRU92XYLzeZKx9kQPc5GPsUfiPy4DzIx1oH/&#10;ADO+dnyK+d3ZMnYfe+8JK+loZKpNmdf4T7jHde9e4yqcM+P2rt5pJAruqotTX1Ly1lToTzzyBIwm&#10;XXLPKey8p2X0e0x0JprkahkkI83an7FFFXNAKnqXNs2qy2mDwbRaV+JjlmPqT/gAwPIdE69iXoy6&#10;97917r3v3Xusb/T3VuqScOoEvtK/RdL1Ak9p26LpeoEn59pm6L5OPUN/bDdIZOob/n/ffj2w3SF+&#10;or/77/be2W6Sv1Gf20ePSR+o7e2j0mbz6wN/xPto9J26wN/xPuh8+mG6xN+fbZ4dNN59Yj7qePTL&#10;dcD9fdD02ePWM+9Hh02ePXE+6jqjceuJ91PHrXl1w9+6b6978eHXuuJ+vunVTx6697611737r3Xv&#10;fuvde9+691737r3X1rv5bn/bu74F/wDimPxe/wDfI4P3ijzH/wArDf8A/PRN/wBXG6Xp8A+wdHS9&#10;k3Vuve/de697917r3v3Xuve/de697917r3v3Xuve/de697917r3v3Xuqgv5+H/boT5vf+I52x/79&#10;HA+xVyR/ytVn/pz/AMcbqy/EOvk4e8n+n+ve/de697917q5j/hPf/wBvivhR/wCHV2b/AO+K3T7C&#10;XPf/ACqd5/pU/wCridVf4T19XT3jH0x1737r3Xvfuvde9+691737r3Xvfuvde9+691737r3Xvfuv&#10;de9+691737r3XvfuvdR6ukpMhSVVBX01PW0NbTz0lbR1cMdRS1dJUxmGopqmnmBSSORGKOjAhgSC&#10;CD72CVIZTQjr3Xx8v5oPxOb4R/PX5L/HClpJaXa2y+xK7KdciQyS6+rd8U0W+Ot0+6kJ88kGHyNH&#10;SVUoP/AiKZTZlZRlby3un752S33AmrOgD/6de1/2sCR8iOlCmor0Qj2d9b697917r3v3Xuvohf8A&#10;CRXv2TfXwm7z+P8Akas1OR6B7vjz+JiaS/2GyO6MB/E8XRJESbD+NYXcVRqFgTMRa6kmBvdOx8De&#10;Ib5RieOh+bRmh/4yyD8umpBmvW2V7i/pvr3v3Xuvm3f8KO/5uuc+X/e2e+H3Se6Jqf4tdBbqqcRu&#10;apw9Wy0fdncG3al6LNbhyNRAdNThMFUrLQ4OAFoZpkmyeqYS0X22QXt/yqm1WS7teL/jM61Ff9Dj&#10;OQB6Mwy3mBRcUNXkWgr1rCe5H6v1737r3Xvfuvde9+69074Db2f3Xl6Hb+18HmNyZ7JzCnxuEwGM&#10;rcxl8hUMLrBQ43HJJNK5/CxoT/h7q8iRIZJGCqOJJoB9pPXurDuuP5PH80XtWmgrdofBX5GpR1Wk&#10;0tXvDr7Jda0tTG4uk8FR2R/CUeJgbrKpKEchiPZBcc2ct2xpLexVH8LB/wDjmrqupfXoex/wnm/n&#10;HGD7n/ZKtx+P/UntjoAT/q0/8BTuzy/X/aPpz9OfaL+vnKdafWD/AHiX/oDr2tfXoCuxv5OP80nq&#10;qlqa7d3wV+RMtHRgtVVWzdiVnZcFPGou88svWzZYLEo5eUnQo5LAe1tvzZy1cmkV7FU/xNo/4/p6&#10;9qX16ru3FtvcW0MzX7c3ZgM1tfcOKmNNlMDuLFV2EzONqFF2p6/F5KOKeFx+UkQH/D2fRyRyoJIm&#10;DKeBBBB+wjHVumX3fr3Xvfuvde9+691737r3WxP/AMJ7f5teU+AvyLoOjO3NzSp8RvkHuPH4nda5&#10;OrP8L6j7HyJixO3e2qHznRTUbkQY/cukorUfjrHLvjoo3AXPfK675YG9tV/xqAErTi6DJQ+p4lPn&#10;j8R6o61FevpyAhgGUhlYAgggggi4II9459M9d+/de6+ZJ/wpJ/l8dofGP529nfJKi2rlK748/Kbc&#10;x7E25vygop6nCYHsrOUSVHYew9z18KmOkyMuUSsy1Ak2hamjqF8DSyU1WIci/b7fbbcdlj29mAnt&#10;hoKniUB7GA8xSin0IzSoq8hqKda53sfdX697917r3v3Xuve/de697917r3v3Xuve/de697917r3v&#10;3Xuve/de697917rZC/4TV/y9+zvkp86euPk7ktq5Wg+PHxazs+/MzvivoZ6bC7l7QxmNkXYGxNr5&#10;CZQlVX02Qmpc1kBAHWmpabTO0MlXSeWP/cLfbbbtlk25WBnuRpCg5CE9zEeQIqo9ScVoaUc0FOvp&#10;le8dumeve/de66JCgsxCqoJJJAAAFyST7917r5jX/Cgn+brnfn18hMr0T1HuadPiD0JuevxO1YMX&#10;VuuN7h7BxLSYrN9tZYQnRU0aOZ6PbKPqWOjL1a6Ja+WOPIzkXlZNjsBe3S/43OAWrxjU5CD0PAv8&#10;8cFB6eRaCvWuz7HvV+ve/de697917r3v3Xun/a+09073zdFtrZe2twbu3HkpPFjtv7Xw2Rz+br5f&#10;+OdFisVHLPK3+EcZPukksUKGSZgijiSQAPzOOvdWJdd/yav5p3aVNT1m1fgn8h6elq9Jpp97bIqO&#10;sI5kflJkbsx8R+2wIKy/oI5BI59kFxzby1bGkt7FUfwtr/45q6rqX16G9v8AhPN/OOSnFSfhVuMx&#10;m/pXtfoB6jg25pE3YZf+TPaP+vnKdafWD/eJf+gOva19ei/dlfyf/wCaB1LS1FfvP4L/ACNFBSaj&#10;V1+0+vMr2NQ0kaC71FVW9dDKxRxC3MzuEH5b2ut+a+W7o6Yb2Kp8mYIf+N6eval9eq88zhMztzK1&#10;2C3DiMngc3i6h6TJ4fM0FVi8rjqqP/OU1dj65I5oZF/tJIgI/I9nyOkih4yGU8CDUH7COrdNnu3X&#10;uve/de697917r3v3Xutnz/hN5/Nsyfw/75xXxB7r3PIfi/8AITdFNjdt1mYq7Y/prubOSR4/Cbip&#10;qic6abD56UQ43NRkrFDM1NkC0KQ1hnjj3B5WXdbI7rZr/jMAqacZIxkj5svFfMiq5qKUdaio6+kh&#10;7x96Z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/9Hf49+691737r3Xvfuvde9+691737r3Xvfuvde9+691737r3Xvfuvde9+691737r3Xvfuvde9+6&#10;91737r3Xvfuvde9+691737r3Xvfuvde9+691rX/zYv57+0/jY24/j58Qslgt/d/QfdYbeHZQWlzm&#10;w+nawXp6ugx0Z10+a3HTm4anOuioZQFq/uJo5qJZu9vfaa43vRvHMatDZmjJFlZJhxBPmkZ9cM4+&#10;HSCH6G3L/Kcl7pvNxBSHiF4M/wBvmq/zPlQUPWkNvjfO8uzN3bg392FujO703ruvJ1GY3JuncuSq&#10;svnM1k6o3mrMhka1nkkYgBVu1lUBVAVQBlJa2ltY2yWlnGsUUY0qigBVA8gBjqUooooIxDCoVVFA&#10;AKAD7Okr7UdX697917r3v3Xuve/de6xv9PdW6pJw6gS+0r9F0vUCT2nboul6gSfn2mbovk49Q39s&#10;N0hk6hv+f99+PbDdIX6iv/vv9t7ZbpK/UZ/bR49JH6jt7aPSZvPrA3/E+2j0nbrA3/E+6Hz6YbrE&#10;359tnh003n1iPup49Mt0Z3oj4UfLj5Pz06dA/HPt7tKjqJfD/eDbOyszLs+mk1+PTkt7VccWHpPU&#10;CL1VdGLg88H2Ubhve0bXncLmOI+jMNX5L8R/IdNnj1df0R/wl0+ffY4osh3Jurpv474ibxmtx+X3&#10;JN2VvmlWTk+HB7ASfDylRfUG3HHzYC4uQCNw90dgtwVs1kuD5ELoX9r0b/jHVdJJ6uZ6P/4SqfDL&#10;Zf2dd3l3L3X3jlKfQajHYVsB1JsqvI5lFRicZHlswoJ4Xw7hQgXvc2IBl97qbzNVbGGOAHzNZGH5&#10;nSv7U634Y8+rfel/5Tn8uDoD7SXrb4edLRZGg0NR5/eu2v8ASpualmT6VNJubtKTM10Mp/Lw1Cnk&#10;j6cewhe818x7hX6m8koeIU6F/wB5TSD+zrYVR5dfLA7ERIuwN8xxoscce8dzJHGihEREzU6qiKvA&#10;AHAA95RW+beMn+Ff8A6SHj0jvbx4da64n6+6dVPHrr3vrXXvfuvde9+691737r3XvfuvdfWu/luf&#10;9u7vgX/4pj8Xv/fI4P3ijzH/AMrDf/8APRN/1cbpenwD7B0dL2TdW697917r3v3Xuve/de697917&#10;r3v3Xuve/de697917r3v3Xuve/de6qC/n4f9uhPm9/4jnbH/AL9HA+xVyR/ytVn/AKc/8cbqy/EO&#10;vk4e8n+n+ve/de697917q5j/AIT3/wDb4r4Uf+HV2b/74rdPsJc9/wDKp3n+lT/q4nVX+E9fV094&#10;x9Mde9+691737r3Xvfuvde9+691737r3Xvfuvde9+691737r3Xvfuvde9+691737r3XvfuvdaAn/&#10;AAsE6Cg218jfir8k8dRrFH2z1Tu3qvcU1PFpSTOdP7jhz2Lrsg6jmepod1CmjZjdoqIKOIvc5e1N&#10;8ZNvudvY/wBk6uPskFDT5ApX7T8+nYzinWnd7lfpzr3v3Xuve/de620v+EhHa0u3Pm78iOoJ6swY&#10;3tD43Sbqipy1krtydXdg4qHFwhPy6Y/cGXlU24VX/r7i/wB1bUSbNb3YGY5dP5OrV/mq9NycOvod&#10;e4G6a6rm/m4fJLN/Ej+W78ue+NrVsuL3ftnqyo25svL00hiq8JvXs/N0fVe0M/RsvPmx+RzVNWx/&#10;jVEL8X9n/K23punMFrZSCqM9WHqqAuw/MKR+fWwKmnXyDWYsSzEszEszMSSxJuSSfqT7yq6Udde/&#10;de697917oQequp+y+8ewNr9U9P7G3N2R2PvTJR4na+zdoYmqzWdzFa6mR1p6OkViscUavNUTyaYo&#10;YkeaZ0iR3DFzdW9lA11duI40FSzGgH+ryHEnA69w63bv5dX/AAk32rjsdguy/wCY/vOs3DnZ0grx&#10;8bep8/Ljdu4tXUSDHdjdqYtlrK6azFKij229LHFIgMWVq42I9w7v/ufKzNb8vppXh4ripPzRDgfI&#10;vWvmo6aZ/IdbbnQHxR+NPxW24m1Pjl0V1f0zhvtoaWrXYOz8NgsnmEgAEc248/Txff5OfgFqnI1M&#10;0rEXZyfcW3257jucni7hO8x/pMSB9g4AfIADqhJPHowPtD1rr3v3Xuve/de6Lr8iPiN8Y/lpteXZ&#10;3yS6L607kwj08tNSneu18fkc1hVmBDz7Y3QiplMTPy2mpxlZBMtzpcXPtfYbruO1y+Lt87wt/RJA&#10;P2rwYfIgjrYJHDrSh/mv/wDCXPPdRYDc/fv8uqq3R2PsvDQVmb3V8aNxVD57sfb+Lp1aqrKvqbcI&#10;UTbhggj1WwlahymhP2KnJzyCFZh5Y9yUunWx38CNzhZhhCf6Y/AT/EO31CjPTiv5HrTekjkhkkil&#10;jeKWJ2jlikVkkjkRtLxyI1iGBBBBFwfcs8cjpzrh7917r3v3Xuve/de6+pB/wnQ+dtZ80/5em0sD&#10;vbNPlu4/jBX03Ru/qmsqTPlc5t3E4yOq6r3lWly0jmsw2jHT1MztJUVuOrZmN39428/bKNn353hF&#10;IbkeIvoCT3qPsbIHkGA6YcUPV9nsEdV6Tm7tnbR7A23l9m782ttze20NwUj0Ge2ru7B4zcm283Qy&#10;EM9Fl8HmYpqWphYgExzRMpsOPbkUssEgmgYo65DKSCD6gjI691VpvD+RF/KN3xlZ8zmvg51TRVdR&#10;I8skOz8jv3rzFKzm7CDBbAzGMoYl/okdOqj8AexLFzrzTCuhL1yP6QVj+1lJ/n1bU3r0k/8AoHt/&#10;k6/94U7W/wDRnd7/AP2U+3f6982f8pjf7xH/ANAde1t69fOH/ml9QdcdA/zDflx0z1DtmDZnWfXP&#10;cW4NtbL2tS12VydPg8HRxQtTUEVfnJ6qrlClms9RUSOb8sfc/wDLV3cX2w2t3dNrkkjBZqAVPrQA&#10;D9g6eGR0QX2edb697917oYvjvtrB70+QHRmztzUCZXbe7O4usttbhxck1RTx5LB53etDi8tQPPRv&#10;HKgmp5ZIy8UiuAbqysAQkv5HhsZpYzRljcg+hCkg/t60eHX1EP8AoHt/k6/94U7W/wDRnd7/AP2U&#10;+8b/AOvfNn/KY3+8R/8AQHTOtvXr3/QPb/J1/wC8Kdrf+jO73/8Asp9+/r3zZ/ymN/vEf/QHXtbe&#10;vXv+ge3+Tr/3hTtb/wBGd3v/APZT79/Xvmz/AJTG/wB4j/6A69rb169/0D2/ydf+8Kdrf+jO73/+&#10;yn37+vfNn/KY3+8R/wDQHXtbevSt2d/Ij/lG7Fy0GZwvwc6praynkSWOHeOQ352JiWaM3UT4HsDM&#10;ZOhlX/VJJTsp+hBHtqXnXmmZdD3rgf0QqH9qqD/Pr2pvXq0zae0dp7C25iNn7G2xt7Ze0tv0iY/A&#10;7W2nhcbt3bmEoIyTHRYjCYeKGmpoVJJWOGJVFzYew1LLLPIZZmLu2SzEkk/MnJ6r0ofbfXuve/de&#10;6qQ/no/JPO/Fj+Vt8quw9o182M3ruPaWL6h2jX0srU9bQZLuDcVJ1/lMrj6uMhoaqhxVdka+lmT1&#10;JNAhUg2IFPJe3pufMttbyiqKxdh6iMFgD8iwAPyPVlFW6+TF7yg6f697917r3v3XuhW6S6M7e+SH&#10;Ze2eneiuvNz9o9mbwrBRbf2jtPHvX5KqZfVU1lS5Kw0lHTJeasr6uWKmpog008scSs4TXl7abfbt&#10;d3sgjjTizGg/2SfICpJwB1qtOPW8N/Lx/wCEnPV+08dguxf5ie86js3d80cFc3x+6vzmRwHXWDZ7&#10;Srjt69iY40+XzM6ghZosNJj6eKQMqVVdCQ7Q1v3ufcys1vsCeGnDxXALn5qhqqj/AE2on0U9Nl/T&#10;rbC6N+NXx7+M22Y9nfHzpXrHpnbaxQxT47rrZmB2t/EjAtkqc1V4qCOevqD+p6mtllmdiWd2Yk+4&#10;wvdxv9xk8W/meZvV2LU+yuAPkKDqhJPHobvaPrXXvfuvde9+690V/wCS3wq+KHzE21NtX5MdB9a9&#10;v496WSkpMjufb1N/e3BxSAhpNrb5x3gzWJlsSPNjK+B7EjVYkezLbt43TaZPF26d4j6A9p/0ymqt&#10;+YPWwSOHWj3/ADbP+Exe9fjjt/dHyG+BVfuruHqHBwVmb3n0bnQuZ7d2Bh4FNVWZbZWRoIo/7z4u&#10;lTWZKQ06ZSniVW/3JfvTQzJyv7jQ7hIthvYWKVsLIMRsfRgfgY+tdJP8OAXFeuD1qL+5T6c69791&#10;7r3v3XuvAlSGUkEEEEGxBHIII9+6919XX+Q7866z55fy8esN47wzLZjuTp+aXovuWqqqgz5LLbn2&#10;Rj6ZsDvGveS0ksucwdRjMhV1BUI9c9YiX8RtjHztso2TfpIohSGX9SP0AYmq/wC1YEAfw09emGFD&#10;1cv7CXVe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/9Lf&#10;49+691737r3Xvfuvde9+691737r3Xvfuvde9+691737r3Xvfuvde9+691737r3Xvfuvde9+69173&#10;7r3Xvfuvde9+691737r3UPIZCgxFBXZXK11HjMXjKOpyGSyWQqYaKgx9BRQtU1ldXVlSyxxQxRq0&#10;kssjBVUFmIAJ92RHkcRxgszEAACpJOAABkkngOtqpYhVFScADz60xv5u38+TIdinc3xn+D25q3D9&#10;fk1eD7G+QOHmnoM1vleaav251bVxlZqLDN6kqc0umoruVpDDRgzV2THt17TJZeHvnNUYabDR25yq&#10;eYaUcGf0Tgn4qthJO5c5REGm+3VavxWM8F+b+rei8B51OBqokkkkm5JJJP1J/qfeQHQ9PHr3v3Wu&#10;ve/de697917r3v3Xuve/de6xv9PdW6pJw6gS+0r9F0vUCT2nboul6gSfn2mbovk49Q39sN0hk6hv&#10;+f8Affj2w3SF+or/AO+/23tlukr9Rn9tHj0kfqO3to9Jm8+sDf8AE+2j0nbqxr4x/wApD+YR8t1x&#10;+S6n+N29aPZ2R8UsXYvY8MPWOw3oZQLZLG5verUjZSEXF/4NDWP9bIbGwW3XnDl3Z6peXKlx+BO9&#10;6+hC10n/AExXpM7qPPrYU+Nn/CT6HTQZj5d/JyR3Piev2F8e8GsarwHdE7P7Cp2Lc3RkXay/1WXk&#10;Wjfc/dsmqbPa/Y8x/wCfEP8A1k/LpgvXh1fp8dv5Nv8ALc+MgoKvYfxe2FuXc9B4pF3t23Tzdubo&#10;NdFbTlKOXfrVtJj6jgWbE0dIo50qLm8fblznzLulRcXTqp/DH+mtPTsoSP8ATE9UqerNqenp6Ong&#10;pKSCGlpaaKOnpqaniSCnp4IUEcUMEMQCoiqAqqoAAFh7DBJJqck9a6ze9de697917r3v3Xuvjbdj&#10;/wDMw9+f+Hnuj/3eT+8w7b/ceP8A0q/4B0iPHpF+3jw611xP1906qePXXvfWuve/de697917r3v3&#10;Xuve/de6+td/Lc/7d3fAv/xTH4vf++RwfvFHmP8A5WG//wCeib/q43S9PgH2Do6Xsm6t1737r3Xv&#10;fuvde9+691737r3Xvfuvde9+691737r3Xvfuvde9+691UF/Pw/7dCfN7/wARztj/AN+jgfYq5I/5&#10;Wqz/ANOf+ON1ZfiHXycPeT/T/Xvfuvde9+691cx/wnv/AO3xXwo/8Ors3/3xW6fYS57/AOVTvP8A&#10;Sp/1cTqr/Cevq6e8Y+mOve/de697917r3v3Xuve/de697917r3v3Xuve/de697917r3v3Xuve/de&#10;697917r3v3XutVz/AIVxdbw7m/l39TdhQwK2S6x+UW0fJUmPU0O3d6bA3HhMnCrjlfJXx4knmx0W&#10;PNrSX7W3Bj36WA8JIW/arIR/LV1ePj185b3P3T3Xvfuvde9+691fJ/wml3lJtT+cN8a8d5DHTb72&#10;73js2tYGymNuk89uijjcfkNV4umUD+pB/HsE+4cPi8p3DeaGNh/zkUf4CeqP8PX1KPeNnTPVUv8A&#10;PB6J3T8jv5VXzI6x2TQVWV3WOu8P2HhsXQxvUV+Vk6b35ie3q3E46liBaapq6XBz01PAilpJJFRA&#10;XK+xPybex7fzNaXMxouooSeA8RWSp+QLAk9WU0br5JvvKLp/r3v3XuhW6N6R7P8Akj25sDovpjam&#10;Q3t2d2buKj2xtHbeOVRLWZCrvJLU1dTKRFTUdJAktXX1s7LDTU0UtRM6RRuwS3t5bbfayXt2wSOM&#10;VYn0/wApJwAMkkAZPWiaZPX1Mv5Rv8oDpH+V51FSx0dLh9/fJremGpB3H3fNQhquonlCVVRsTr56&#10;xBNjtt0kyqEjUJNXyRrV1o1Cngpca+aea7zmS6NSUtkP6cdf+NN5Fz+xeA8yWWYt1cJ7CnVeve/d&#10;e697917r3v3Xuve/de697917r3v3XutAj/hUf/KowHTO68b/ADDehtswYbY3a+6k218jtsYWjWDG&#10;be7UzSyVWB7QpKSlGiCn3IY5qbMNpSMZRYZyZJ8pJpnH225mku4jsN61XiWsRPEoOKfMpxX+jUcF&#10;6dRq4PWnV7ljpzr3v3Xuve/de62g/wDhKB8lKnqn+YfuToSuyDRbY+UfUe4sNBjTL4oKjsTqeCXs&#10;bauQcNwzQ4aHdFMi2uTU8HizRv7nbcLrYVvlHdbODX+g/Yw/3rQfy6o4xXr6RPvH7pnr3v3Xuve/&#10;de697917r5G386z/ALeufO7/AMT/ALp/600/vKXk/wD5Viy/5pL/AJelC/COqvPYk631737r3Q/f&#10;E/8A7Km+NX/if+m//fi472h3P/km3H/NKT/jh60eHX2jveInSfr3v3Xuve/de697917r3v3Xuve/&#10;de697917r3v3XuqTv+FDfRG6O/P5TfyXxGy8fU5bcvXMGze6KbF0kLTT1mF6y3bSZ3e7okYLE02A&#10;GVrQFUljCEA9VwMOQ72Ox5ot3mNFk1R1+bqQv7W0j8+rIaN18qT3kz0/1737r3Q7fGf429vfLrvH&#10;r3489F7Xm3Z2X2Tm48Pg8erNBj6CBI2qstuLcGQCuKTGY2ljmrchVupEUEbtZiApRbjuFrtVnJf3&#10;raY4xUnzPoAPMk4A8z1omgqevqkfysP5UfQf8r7pim2nsahod4927rxtFJ3P3rkMbFFuXe+XULUS&#10;4XCGXXJjNu0cwtjsTFJb0ioqWnq3kmONHMvM99zJeGWYlIVP6cYOFHqfVz5t+QoMdMFi3Hq072Gu&#10;tde9+691737r3Xvfuvde9+691737r3XvfuvdfOy/4U6/yqMB8W+18J82uh9swYLpX5Bbnq8L2ltX&#10;DUiwYbr3vKrp5s2MrjaaABKbHbqp4ausECr44K+mqwGSOrpYI579ueZn3K1Oz3rapoBVGPFo+FD6&#10;lDQV81I9CenUauD1qge5O6c697917r3v3Xuttr/hIv8AJSq2L8wu8fjHk8g0e3O/eo03ngqKSXVG&#10;/YnTeT+5pYaOB+EaowOWzk1Q6cuKSEMGCKUi73T24T7TDuSjugfSf9JIP8jKtPtPTcgxXr6GXuB+&#10;m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//09/j37r3&#10;Xvfuvde9+691737r3Xvfuvde9+691737r3Xvfuvde9+691737r3Xvfuvde9+691737r3Xvfuvde9&#10;+691737r3Sd3du7a+wdr5/eu9twYfam0Nq4qtzu5Ny5+vpsXhcHh8dAamuyWTyNYyRQwxIpZ3dgB&#10;7et7ae7nS1tUMkkhCqqglmJwAAMknq8cck0giiUszGgAyST5AdaHX83n+dVuz5k5DOdBfHbIZnZf&#10;xZoKx6PM5UCpxG6e9Z6Of0ZDPxNomotvalElDhnCyT2WoyC+TxUlHll7c+2Fvy0ibvvIWW/IqowV&#10;gr5L5NJ/E/AfCmKs0t8t8rx7YBeXoDXB4DiI/kPVvVvLgPU6+vuYehj1x976oePXvfutde9+6917&#10;37r3Xvfuvde9+691jf6e6t1STh1Al9pX6LpeoEntO3RdL1Ak/PtM3RfJx6hv7YbpDJ1Df8/778e2&#10;G6Qv1Ff/AH3+29st0lfowXx5+I/yX+We5f7qfHPpTfvbGUjnjp6+p2zhZTt3BPMB4n3PvDIGDE4q&#10;Nri0uSrYENx6uR7J903ratmi8bdLhIR5aj3H/SqKs3+1B6QzSJGKuadbKXxO/wCErfZO4xjdyfM3&#10;vHF9dYyXwz1PWXSkdPuzebQvYyUeU7Az8Iw+OqEsQfssdlomuCJRyPcT7z7u2sdYtjtzKf8Afkva&#10;v2hAdTD7Sh+XRbJeLwjFft62Wfix/Kc+Anw8XHV/UPx52hU70x/ikTs7sSA9j9i/ex2ByFBuHdn3&#10;Axcj2GtMLDRxH/jmObxZu/OHMW9VW9uWCH8CdiU9CFpq/wBsWPz6RvK78T1Yz7DPTfXvfuvde9+6&#10;91737r3Xvfuvde9+691737r3Xxtux/8AmYe/P/Dz3R/7vJ/eYdt/uPH/AKVf8A6RHj0i/bx4da64&#10;n6+6dVPHrr3vrXXvfuvde9+691737r3XvfuvdfWu/luf9u7vgX/4pj8Xv/fI4P3ijzH/AMrDf/8A&#10;PRN/1cbpenwD7B0dL2TdW697917r3v3Xuve/de697917r3v3Xuve/de697917r3v3Xuve/de6qC/&#10;n4f9uhPm9/4jnbH/AL9HA+xVyR/ytVn/AKc/8cbqy/EOvk4e8n+n+ve/de697917q5j/AIT3/wDb&#10;4r4Uf+HV2b/74rdPsJc9/wDKp3n+lT/q4nVX+E9fV094x9Mde9+691737r3Xvfuvde9+691737r3&#10;Xvfuvde9+691737r3Xvfuvde9+691737r3XvfuvdUF/8KacHHlv5PPyHr5EDNtnePQuchJAJjkqO&#10;7MFtsupP0OjIOtx+CR+fY49unK82W6/xLKP+qbH/ACdWT4uvlz+8ken+ve/de697917q2z+RHk5c&#10;T/Ny+DlVDII3l7Xr8YWJ0gxZrYmXw08d/wDaknZQPze3sL86qH5WvQf4Af2Mp/ydVb4T19aD3i90&#10;x14gEEEXB4IPIIP4Pv3XutJv+bT/AMJds5v/AH1u/wCQ/wDLjn2vQVe7K+v3Ju74ubkyVFtPExZ6&#10;ukaqyNV0tuqtMeOo4KuZjL/AMvLS0tKxk+1ro6fwUMMw8r+5CQQJYcwVIQALMAWNBw8ReJI/iWpP&#10;mtasXFfyPWol3N8Afm98esrV4juf4n9/bAlo5ZImyWX6u3bNtqrMTaHlxG78bSz4quiBFvNRVssZ&#10;/De5TtN82a/UNaXUT18g61/NSQw/MDpyoPW8d/wl+/leQfHjomp+c3cm1ZKPvP5A4ypxvVuNztBJ&#10;T5Xrjo6OsASvipatVenr911EArpJNJYYyKgEbp91VxtDXuPzIb+9/cto1YYDVyDh5PT5hAaf6bV6&#10;Dpp2qaDrbD9xh1Tr3v3Xuve/de697917r3v3Xuve/de697917r3v3Xuip/OX42Yf5gfEH5FfGrM0&#10;1JOO3Oqt07awU1aqtT4reyUJynX24iH414zO0+OyEZPGqEX49mey7g+1brb7in+hOpPzWtGH5qSP&#10;z62DQ16+NNVUtTQ1VTRVkEtLWUc81LVU06NFPT1NPIYp4JonsVdGBVlIuCLH3lqCGFRkHpR1g976&#10;91737r3R9v5WfaM/TX8x/wCEHYcVS1JT4r5NdQ4nNVCtpaPa+8N4UuzN2gfS+rF5CsWxNjex4Psk&#10;5lthd8v3kBzWFyPtVSy/zA60cg9fYW94o9J+ve/de697917r3v3XuvkbfzrP+3rnzu/8T/un/rTT&#10;+8peT/8AlWLL/mkv+XpQvwjqrz2JOt9e9+690P3xP/7Km+NX/if+m/8A34uO9odz/wCSbcf80pP+&#10;OHrR4dfaO94idJ+ve/de697917r3v3Xuve/de697917r3v3Xuve/de6w1FPT1dPPS1UENTS1MMtP&#10;U01REk1PUU8yGOaCeGQFXR1JVlYEEEgi3vYJBqMEde60Y/5qX/CWXetXvTdfeX8thtv5Pb24q2tz&#10;uZ+LO5MzQbWr9tZGrlapq6fp3duaeHGS413YmDDZiqpDRqCkFZURmKngmfln3KhEK2XMNQyigmAL&#10;Aj/hijNfVlBr5gZJdV/XrVA7e+C3zP6DylTiO5Pit3/13U0sskRqtx9U7zpcLV+P9c2K3ElG+PrY&#10;fraejqZYzY2Y29yda71tF8oe0uYpK+jrX8xWo+wgdXqD1v5f8Jo/5X9L8RfjDD8ru1tsGj+R3yiw&#10;VHlMdFl6JoMx1t0VUSx5LaG1Y4qlfJT1WeaOHP5UDSzRtjqaVElo5NUHe4fMh3Xcv3ZatW3tjQ04&#10;PJwZvmF+Ff8AbEYPTTtU062b/cddU697917r3v3Xuve/de697917r3v3Xuve/de697917og380b4&#10;w0HzC+AHym6Fnx8WQze5uqNxZzYSyReSSn7N2LB/ffrmeF1BePVmMfRwzNH6jDJKlmV2Vjzlvcm2&#10;nfLa+BoquA3+kbtf/jJP59bBoa9fHs95W9KOve/de697917q0z+SV2jP1D/Ne+C26oKhqb+Md7YD&#10;rCZwbLJTd1UNT09UQSD6EOudK8/Q2P1HsNc42wu+WL2I5pGX/wCcZEn/AD71VvhPX1wPeLfTH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/U3+Pfuvde9+69&#10;1737r3Xvfuvde9+691737r3Xvfuvde9+691737r3Xvfuvde9+691737r3Xvfuvde9+691737r3SU&#10;31vrZ3WOzty9g9g7lw+z9k7Pw9bn9z7nz9bFj8RhcRj4jNV11dVzEBVUCwAuzMQqhmYAqLS0ub65&#10;Szs0MkshCqqipYngAOnIYZbiVYIFLOxoAMkk9fP6/m5/zgN7/PPddd1R1VVZfZXxO2vl9eHwTGbH&#10;ZvtvJ42e9JvTf0KkMtKrr5sThX9EHpqKkPV6BTZfe3Xtxa8pW43DcAJdwkGW4rCDxSP5+Tv58Fot&#10;dUxcu8tRbPGLi4o9wwyeIQH8K/P1bz4DHGj73KfQp697917rj731Q8eve/da697917r3v3Xuve/d&#10;e697917rG/091bqknDqBL7Sv0XS9QJPadui6XqBJ+faZui+Tj1Df2w3SGTqyb4afyi/nH85GxuY6&#10;r6oqtrdY17xk9y9qPVbI64NK50tWYSsqYJa/NoDdScFQVgVhpkMfJAL5g535d5d1R3k4eYV/Sj75&#10;K+hANE/25X5V6J7q9t4Kh2qfQZP+x+fW2N8Ov+E03w96QGK3T8k8zmvlNv8ApvDVSYbJpUbL6ex1&#10;YlpVSn2fiKhq7JiNrozZbJyU1QoBegjuU9wjvvuvvm46odqUWcR8x3ykf6Yii/7VQR/EeiGfcpZT&#10;SMaB+09bDey9jbK6321i9mdebQ2xsTaGEgFLhtq7NwOK2ztzE0w5EGNwmFigpoE/2mOID3GM9xcX&#10;UpnunaR24sxLMftJJJ6LixY1Y1PSp9s9a697917r3v3Xuve/de697917r3v3Xuve/de697917r3v&#10;3Xuvjbdj/wDMw9+f+Hnuj/3eT+8w7b/ceP8A0q/4B0iPHpF+3jw611xP1906qePXXvfWuve/de69&#10;7917r3v3Xuve/de6+td/Lc/7d3fAv/xTH4vf++RwfvFHmP8A5WG//wCeib/q43S9PgH2Do6Xsm6t&#10;1737r3Xvfuvde9+691737r3Xvfuvde9+691737r3Xvfuvde9+691UF/Pw/7dCfN7/wARztj/AN+j&#10;gfYq5I/5Wqz/ANOf+ON1ZfiHXycPeT/T/Xvfuvde9+691cx/wnv/AO3xXwo/8Ors3/3xW6fYS57/&#10;AOVTvP8ASp/1cTqr/Cevq6e8Y+mOve/de697917r3v3Xuve/de697917r3v3Xuve/de697917r3v&#10;3Xuve/de697917r3v3XuqJf+FKlXDT/ya/lXDI1nr8v8fqSnFwNUyfI7adcy8/8ANuFzx/T2Nfbw&#10;E822xHkJf+rT9WT4uvlm+8lOn+ve/de697917q1z+RtStV/zafgxEuq6dzwVR0jUdNFtnI1r8f0t&#10;Gbn8Dn2GOczTle9P/C/8o6q3wnr62HvF3pjr3v3Xuve/de697917r3v3Xuve/de697917r3v3Xuv&#10;e/de697917r3v3Xuve/de697917r3v3Xuvjb/wAw/ZdL1z8+vm1sTHxRw43aXyy+Q2BxUUSrHHHi&#10;Md2zlqfEqka8KPthF6RwPp+PeWewzG42Oznbi8ERP2lFr/PpQOHRO/Zt1vr3v3Xul31bm5ts9m9d&#10;bkp3aOfb++9o5uCRCQ6TYrcFPXxupXm4aMEW9s3KCS2kjP4lYftBHXuvto+8POk3Xvfuvde9+691&#10;737r3XyNv51n/b1z53f+J/3T/wBaaf3lLyf/AMqxZf8ANJf8vShfhHVXnsSdb697917ofvif/wBl&#10;TfGr/wAT/wBN/wDvxcd7Q7n/AMk24/5pSf8AHD1o8OvtHe8ROk/Xvfuvde9+691737r3Xvfuvde9&#10;+691737r3Xvfuvde9+691737r3Xvfuvde9+691737r3Xvfuvde9+691737r3Xvfuvde9+691737r&#10;3Xvfuvde9+6918WP5N7Lpet/kl8hOu6GKOGh2F3h2xsujhiVUiipdrb9r8HTxRovAVUgAAHAHvL3&#10;bpjcbfBcNxeNG/3pQf8AL0oHDoD/AGs631737r3Rkfhrm5ds/L74qbkgdop9v/JHo3NwyqWDRy4r&#10;s/F18bqV5BBjBFufZfuyCTarqM/iikH7UI60eHX2e/eI3Sf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/9Xf49+691737r3Xvfuvde9+691737r3Xvfuvde9&#10;+691737r3Xvfuvde9+691737r3Xvfuvde9+691737r3Sa3lvHanXm1Nxb63zuHE7T2dtLD1+4Nzb&#10;lz1bBjsPg8Li6dquvyWRragqkcUUalmYn/AXJA9v21tcXlwlpaIZJZCFVVFSzHAAA4k9ORRSzyrD&#10;CpZ2IAAySTwA6+fd/N7/AJt+7fntvmp6x6vrMxtX4obJy5fbmCk82OyfauaoJSkPYG96ThlhBu2H&#10;xUvFMhE8y/duVgy/9uvby35StRfX4Em4SjubiIlP+hofX+Nx8RwO0ZmvlvliLZYPqLkBrlxk8QgP&#10;4V/5+PnwGONIp9ykOhE3XXvfVeve/de64+99UPHr3v3Wuve/de697917r3v3Xuve/de6xv8AT3Vu&#10;qScOoEvtK/RdL1Ak9p26LperOPg9/KB+Z/zvnxud2DsQ9fdP1cqGp7s7QjrtubKmpA4E0m0qYxPX&#10;5+SwdU/hVNJTiVfHUVVNfUAFzNz7y9yyGiupfFuB/oMdGev9LOlP9sQaZCnoPbhulpZkq7an/hGT&#10;+fkPz/Z1uLfCL+QT8JPiUuI3XvrAD5O9wUPgqW3n2xiKGbZuHyMVm8+z+qtVRjaYK6pLDNlJMjVx&#10;SLrhqYr6Rj7zH7ncxb6Whtm+jtz+CMnWR/Skwx+YXQpHEHoH3e73VySqnw19Bx/M8f2UHV4kUUUE&#10;UcMMaQwwokUUUSLHFFFGuiOOONLBVUAAACwHuOSSTU9FXXP3rr3Xvfuvde9+691737r3Xvfuvde9&#10;+691737r3Xvfuvde9+691737r3XvfuvdfG27H/5mHvz/AMPPdH/u8n95h23+48f+lX/AOkR49Iv2&#10;8eHWuuJ+vunVTx6697611737r3Xvfuvde9+691737r3X1rv5bn/bu74F/wDimPxe/wDfI4P3ijzH&#10;/wArDf8A/PRN/wBXG6Xp8A+wdHS9k3Vuve/de697917r3v3Xuve/de697917r3v3Xuve/de69791&#10;7r3v3Xuqgv5+H/boT5vf+I52x/79HA+xVyR/ytVn/pz/AMcbqy/EOvk4e8n+n+ve/de697917q5j&#10;/hPf/wBvivhR/wCHV2b/AO+K3T7CXPf/ACqd5/pU/wCridVf4T19XT3jH0x1737r3Xvfuvde9+69&#10;1737r3Xvfuvde9+691737r3Xvfuvde9+691737r3Xvfuvde9+691rbf8Kq96xbW/lT5LBSTJG/ZP&#10;yF6d2ZBGzWaokoBlOxGiQfkhMCzn/BT7kH2zhMvMwf8A33FI37dKf8/dXT4uvmee8iOnuve/de69&#10;7917q7b/AITobWl3V/OM+H8awmWlwVZ3Dumue11p4sF0Juiro5m/16z7aMf4sPYO5+k8LlO7Pm3h&#10;gfnKn+SvVX+Hr6q3vGfpjr3v3Xuve/de697917r3v3Xuve/de697917r3v3XugY7K+R3x56YWRu4&#10;e+emOqFiXVK3ZXaOyNirEttWqQ7orqXSLc3PtZb7ff3f+4kEkv8ApEZv8APW6Hoie/P53/8AKb65&#10;aoXcHzq6PyBptXkOw8nm+01bT9ft36xocuJf8PEWv+L+zqDk3mi4/s7KQV/iAT/j5XrelvTopW7P&#10;+FPH8oTbhkGH7r7F37ovpbafRfaVGJbf8c/7847Cnn/agPZpF7cc1SfHCif6aRP+fS3XtDdF7z//&#10;AAre/lm4lpI8X1t8wd0MLiOXE9ZdWUVK5/BZ9wb4o5VX/Hwk/wCHtfH7W8xP8UkC/a7/AOSM9b8M&#10;9BXkf+Fgnwmi1fwn4xfKatAJ0fxFOpcXqH41Cm3FWW/2F/alfaneD8VzCPs1n/nwdb8M9Ies/wCF&#10;ifxvR7Y/4b931UfPrrN/bDoXtbj9uCKoH/J3t4e0+4fiu4x/tWP+br3h/PrSk+Z/fGI+UXyz+Rfy&#10;NwO3K7aOG7u7h332djtsZOrp6/I4Km3hn5s0mNrq2kVIpZY/LpkkjUKxuQPcwbRZNtu12+3uwcwx&#10;qhIwDpFKjpwCgp0Wb2Y9b697917p72z/AMfJt/8A7XmJ/wDc+P3ST+zb7D/g60eHX28feHPSfr3v&#10;3Xuve/de697917r5G386z/t6587v/E/7p/600/vKXk//AJViy/5pL/l6UL8I6q89iTrfXvfuvdD9&#10;8T/+ypvjV/4n/pv/AN+LjvaHc/8Akm3H/NKT/jh60eHX2jveInSfr3v3Xuve/de697917r3v3Xuv&#10;e/de697917r3v3Xuve/de697917r3v3Xuve/de697917r3v3Xuve/de6A3sv5PfGvpczDuL5C9Hd&#10;TmnDGdeyu2NhbFaHTy3lXdFfSlbf4+1tvtu43n+4kEkv+kRm/wAAPW6Hoim+/wCeV/KV66addwfO&#10;fpnIGnLCT+4k26O0lYr9fA3WWNy4lH9DEWv+PZ1ByZzRcf2dlIP9NRP+Plet6W9Oim7r/wCFP38o&#10;fbrSLh+4ezN+BNWl9qdGdk0ay2+hjG+aLCkX/GoD/G3s0i9uOapPjiRP9NIn/Ppbrehui+57/hXD&#10;/LRxRkjxXWHzE3M4JEUuN616ooaSQj6M8mc3zSzKp/r4Cf8Aafa5Pa3mJvikgX7Xc/4Iz/h694Z6&#10;C3If8LBfhVHf+FfGD5R1v+p/iH+ifGX+n1+23BV2/P8AX6D+vClfaneD8VzCPs1n/n0db8M9Iir/&#10;AOFinxxSS1D8Ne7amL8vV9gbEopPoP8AdcMNQPrf+1/T+tg+PafcPxXcf+8t/sde8P59aOXyN7Qo&#10;u7/kL3v3TjcVVYHHdvdzdodoUGDrqiKrrcNRb/3vXbrpcVWVUAWOWWnjq1hkkRQrMpIAB9zLt9sb&#10;Owgs2OoxRohI89Kha/nTpwYFOga9q+t9e9+690OHxj/7KT+Pf/icOp//AHvaD2j3L/knT/8ANN/+&#10;Onr3X2nPeIXSb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/W3+Pfuvde9+691737r3Xvfuvde9+691737r3Xvfuvde9+691737r3Xvfuvde9+691737r3Xvf&#10;uvdN2Xy+K2/isnnc7k6DC4TC4+sy2YzGVrKfH4vFYvHU7VmQyWSr6tkigggiR5ZppXVERSzEAE+7&#10;xxyTSLFEpZmIAAFSSTQAAZJJwAOPVkR5HEcYLMxAAAqSTwAHmT1oN/znv5uuW+au763oXovMV+J+&#10;Kuycz+9WwmooKvvHcuKqP2d15qBwkiYSllXXhMbKoLsBX1SCc08FFlr7Z+3cfLNuN23VQ1/KOGCI&#10;FP4F8tZHxsP9IuNRaceU+VF2aEX18Abpxw4+GD+Ef0j+I/7UYqTQP+f9h/xPuXuhXJw64H3YdIm6&#10;6976r1737r3XH3vqh49e9+611737r3Xvfuvde9+691737r3WN/p7q3VJOHRsfiP8D/lB85N5HaPx&#10;661yW5KWiqqen3PvvKFsJ1vspJwH826t41SGnhcRkypQwCatmRWNPTTEW9hTmPmnY+WLf6jd5ghI&#10;OlB3SP8A6VBk5xqNFHmw6D+57lZ7emu6ehPBeLH7B/l4ep63OvgV/wAJ6/i18ZBhN+/IUUPyf7mp&#10;PBWrDuTFiLpramRS0gXAbCrNYy0kLFkFbnjMj6UmioaOUcY181e7W+b3qtdprZWxqO0/rMP6Tj4a&#10;+iUI4FmHUdblzHd3hKW/6SfL4j9p8vsH7T1sDwQQUsENNTQxU9NTxRwU9PBGkMEEEKCOKGGKMBVR&#10;VAVVUAACw9xOSWOpsk9Bzjk9Zfeuvde9+691737r3Xvfuvde9+691737r3Xvfuvde9+691737r3X&#10;vfuvde9+691737r3XvfuvdfG27H/AOZh78/8PPdH/u8n95h23+48f+lX/AOkR49Iv28eHWuuJ+vu&#10;nVTx6697611737r3Xvfuvde9+691737r3X1rv5bn/bu74F/+KY/F7/3yOD94o8x/8rDf/wDPRN/1&#10;cbpenwD7B0dL2TdW697917r3v3Xuve/de697917r3v3Xuve/de697917r3v3Xuve/de6qC/n4f8A&#10;boT5vf8AiOdsf+/RwPsVckf8rVZ/6c/8cbqy/EOvk4e8n+n+ve/de697917q5j/hPf8A9vivhR/4&#10;dXZv/vit0+wlz3/yqd5/pU/6uJ1V/hPX1dPeMfTHXvfuvde9+691737r3Xvfuvde9+691737r3Xv&#10;fuvde9+691737r3Xvfuvde9+691737r3WlZ/wsX7khpOvPhZ8fKWrWSo3BvPs7uTPUKv66OHZ+Do&#10;dk7Tq54/6VLZ3NJEw/44SA24vL/tPaEz3l+R8KpGD/piWb9mlf29ORjz60Rvc1dO9e9+691737r3&#10;W0F/wkw60k3f/Mr3nvuaE/Y9SfGXsLOxVWm6Jnd1bqwGyMfSX/DS0Vdk5Af6RMPz7jj3QuPC5eSA&#10;cZZlH5KrMf5gft6pJw6+kV7x96Z697917r3v3Xuve/de6C3uDvDpv4+7MruxO8u0tg9R7Gx11qt0&#10;9ibrwu0sL59BkSip6zNTQrNUyAEQ0sOuWRrLGjMQCptLO7vphb2UTSufwopY/wAuA+fAdeoTw61v&#10;/lX/AMKv/gV05Lk8D8ddmdmfK/c9H5Y6fL4ylbqTquaoivG0R3dvWmlzT2f6SU215YHUFo52BUmQ&#10;Ns9sd7uwHv3S1U+R73/3lTp/a4Py6uEPn1r4fIP/AIVafzKe1JK6i6doemfjPgpfIlBNs/ZMXYW9&#10;oKeT+zX7j7SbJ42WQDhZaXA0tvqFDWIHdh7ZcvWwBuzJcN56m0r+QSh/ax6uEHVNPcv8yD59fIKS&#10;qHcPzD+RG9KCt1+fb1T2puzFbP8A3P8AOCHZOBqaXERavofFRLcWH0AHsW2nL+x2NPpLSJCPPQpb&#10;/eiC38+rUA6JZJJJNI8srvLLK7SSSSMzySSO2p3d2uSSSSSTcn2ccMDrfXH37r3Xvfuvde9+6917&#10;37r3Xvfuvde9+691737r3XvfuvdPe2f+Pk2//wBrzE/+58fukn9m32H/AAdaPDr7ePvDnpP1737r&#10;3Xvfuvde9+6918jb+dZ/29c+d3/if90/9aaf3lLyf/yrFl/zSX/L0oX4R1V57EnW+ve/de6H74n/&#10;APZU3xq/8T/03/78XHe0O5/8k24/5pSf8cPWjw6+0d7xE6T9e9+691737r3Xvfuvde9+691737r3&#10;Xvfuvde9+691737r3Xvfuvde9+690Dnd/wAhuivjTsyp7C+QHbvXvTuy6byqM/2FurEbZo6yoij8&#10;hx+JTJypJW1bCwjo6NJZ5CQqRsxAKuzsL3cZvAsYmlf0VSfzNOA+ZoOvAE8OtbP5U/8ACs/4P9UT&#10;ZLA/GbrXs35TbhpDJFTbinQ9M9WVMgJjElPnN2UtVuCXQw1FTteNHW2if1XWQts9r95ugH3GRLZT&#10;5f2j/sUhf+N/l1cRnz619/kF/wAKpv5nHbMlfR9VVHT/AMaMDMZIqP8A0fbBpN5btSjk4KZDcva7&#10;5qleaxK/cUWKoyOCio41ex1Ye2nLlrQ3XiXDf0m0r+QTSafIserhAOqb+5P5hfzq+QUlX/pl+Xfy&#10;H39Q1uvz4DL9r7xi2kokv5Fptm46rgxMCtezLDRoCOCLAexZabDsthT6S1iQjzCLq/3ojUfzPVqA&#10;dE7ZixLMSzMSzMxJLEm5JJ+pPs263117917r3v3Xuve/de697917r3v3Xuve/de697917r3v3Xuh&#10;w+Mf/ZSfx7/8Th1P/wC97Qe0e5f8k6f/AJpv/wAdPXuvtOe8Quk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X3+Pfuvde9+691737r3Xvfuvde9+69173&#10;7r3Xvfuvde9+691737r3Xvfuvde9+691737r3XvpyeAPfuvdaSP89D+by3d+Xz/w2+M+5yemdvZF&#10;8f3J2Hg6s+LtjcWMqf3Nm4CupjaTbmPnS9TUIxXJVKDxk0UKSVmT/tX7dja405k3yP8AxlxWGNh/&#10;ZKR8bA/6Iw4D8C8e4kLN/I/J/wBBGu87on67CsaEf2YP4iP4yOA/CP6R7dYd/c5jofSdYPz/ALD/&#10;AIn250gk4dcD7sOkTdde99V697917rj731Q8eve/da697917r3v3Xuve/de6e9tbZ3HvPcGH2ns/&#10;AZrdW6Nw5CmxOB25t3F1uazuaylZIIqTHYnE41JJ6ieViFjiijZmPAB9tTzwWsLXFy6xxoCWZiFV&#10;QOJJNAAPU9Vd0iQySEKoySTQAepJ62t/5d3/AAnBy2dGC7X+flZU4DEOKfJYz457Uy4jz+Qia0sU&#10;faO88S5/h8bD/OYrDTNU2ZfLXUkqSU5x95z96YotW38ojW2Qblx2j/mkh+L/AE7jT6IwIbqPt65z&#10;QVt9pGo+chGP9qp4/acfI8etujrbrLrzp3ZeD666q2Vtnr3Yu26UUmD2rtHD0WDwmPhvqkaKioER&#10;TJK15J5nvJK5aSRmdmY47Xt9ebjcteX8rTSuas7ksx/M+nkOAGBjqPJppbiQzTsXZuJJqelz7S9N&#10;de9+691737r3Xvfuvde9+691737r3Xvfuvde9+691737r3Xvfuvde9+691737r3Xvfuvde9+6917&#10;37r3Xxtux/8AmYe/P/Dz3R/7vJ/eYdt/uPH/AKVf8A6RHj0i/bx4da64n6+6dVPHrr3vrXXvfuvd&#10;e9+691737r3XvfuvdfWu/luf9u7vgX/4pj8Xv/fI4P3ijzH/AMrDf/8APRN/1cbpenwD7B0dL2Td&#10;W697917r3v3Xuve/de697917r3v3Xuve/de697917r3v3Xuve/de6qC/n4f9uhPm9/4jnbH/AL9H&#10;A+xVyR/ytVn/AKc/8cbqy/EOvk4e8n+n+ve/de697917q5j/AIT3/wDb4r4Uf+HV2b/74rdPsJc9&#10;/wDKp3n+lT/q4nVX+E9fV094x9Mde9+691737r3Xvfuvde9+691737r3Xvfuvde9+691737r3Xvf&#10;uvde9+691737r3XvfuvdfLp/4UqfJ6n+Rv8ANM7UwOFyK5DaXxr21tr474SSCQGnOa2o1TuTsYNE&#10;psJ6bcmXyuMmY+phRoCbKqrkj7ebadv5aidxRrgmU/Y1An7UVT+fTyCi9UE+xx1fr3v3Xuve/de6&#10;3zv+Ed3Rs2L6k+Y3yRrqI+Pe3YPX3TG2q6VNLRx9cbfqt6bujpWNiY533NiBI3KlqcAcq3uE/di9&#10;DXVpt6n4FaQj/TkKv7NDft6akPAdbn3uIum+ve/de6bsvl8Tt/FZPPZ7KY7CYPC0FZlcxmcvW02N&#10;xWJxePp2q6/JZPI1jJDBTwRI8s00rqiIpZiACfdkRpGCICzE0AGSSeAA8z17rTg/mf8A/CqXaHXV&#10;fuLpn+XHiMH2ZumiepxWY+S+8aGas63xFZGTT1P+izaEvifPyRtfw5jItHjtaBoaXJ0siymWeW/b&#10;SW4VbvmAmNTkQqe8/wCnb8P+lHd6lTjpxU9etJr5C/J/5C/K/fdV2X8j+4d+dxb0qTOIstvXO1WS&#10;gxFNUS+aTGbZwylKHE0QblKDGU0FOn9iJfcw2G22G1wC32+JYk9FFK/Mnix+ZJPz6cAA4dAR7W9b&#10;697917r3v3Xuve/de697917r3v3Xuve/de697917rkiPIypGjO7kKqIpZmY/QKq8k+/de67lilgk&#10;eGaOSGWNikkUqNHJG6mzK6PYgj8gj37jkde64e/de697917p72z/AMfJt/8A7XmJ/wDc+P3ST+zb&#10;7D/g60eHX28feHPSfr3v3Xuve/de697917r5G386z/t6587v/E/7p/600/vKXk//AJViy/5pL/l6&#10;UL8I6q89iTrfXvfuvdD98T/+ypvjV/4n/pv/AN+LjvaHc/8Akm3H/NKT/jh60eHX2jveInSfr3v3&#10;Xuve/de697917r3v3Xuve/de697917r3v3Xuve/de6Ytz7n23srbuc3fvHcGF2ptPbOLrs5uPc24&#10;8pRYTAYHC4ynaryOWzOXyTx09NTQRK0k080ioigsxAHu8cck0ixRKWZjQACpJPAADJJ691pbfzOv&#10;+FWFHgK7cPTn8tfDY3P1lI9Ti8p8pN+4VqrBRVEd4pZuoeu8siitCNYxZjcEX27FXCYuohaKqMvc&#10;ue2RdVu+YSVByIVOf9u44f6Vc/0gcdOKnmetLvvL5Cd4/Jjfdf2b8gO1999v77yJdZtyb83Fkc/W&#10;U1M0plTG4mOsdoaGijJIgoaKOKniWyxRIoAEu2VhZbdCLexiWJB5KAPzPqfUmpPmenAAOHQO+1fW&#10;+ve/de697917r3v3Xuve/de697917r3v3Xuve/de65RxySuscSPJIxsqRqXdja9lVeT79w6916SO&#10;SKR4pUeKWJ2jkjkUpJHIh0ujo1iCCLEH6e/ccjr3XH37r3XvfuvdDh8Y/wDspP49/wDicOp//e9o&#10;PaPcv+SdP/zTf/jp6919pz3iF0m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/9Df49+691737r3Xvfuvde9+691737r3Xvfuvde9+691737r3Xvfuvde9+69&#10;1737r3Xvfuvdas/8+T+bQ/WON3B8IfjfuXx9i5/HNj+/OwcJV2m2Ht7KU15OtMBW0zXTMZGncfxa&#10;oU3oqVxTpeqqJGop39qPb8XzpzRvSfooawRsP7Rgf7RgfwKfgH4mFT2gapc9vuTfqivMG6J+kprC&#10;h/GQf7Qj+EH4R+IivADVpbP7yZHUySdYn92HRZJ1g/P+w/4n250gk4dcD7sOkTdde99V697917rj&#10;731Q8eve/da697917r3v3Xuj9/BH+W78lf5gW9WwfT+2xidh4augp99dxbqiqqLr/Z0bhZZaVq6N&#10;C+RyZiZWgxNAsk7akebwU5aoQIc2c7bHyfa+LuT6pmFY4UoZH+dPwrXi7UHECrYJRu292Ozxa7lq&#10;ufhQfEf8w+Zx6VOOt874A/ysPjH/AC+9uQS7AwS737irseKTdnee8aCkm3nlDPGBXY7bUC+SLA4t&#10;2uBQUDa5ECCsqKySNZfeJfN/P2+84TEXj+FbA1SBCdA9C3nI/wDSbANdKqDTqJt33++3h/1jojHC&#10;NfhHzP8AEfmfyA6sq9gjok697917r3v3Xuve/de697917r3v3Xuve/de697917r3v3Xuve/de697&#10;917r3v3Xuve/de697917r3v3Xuve/de697917r423Y//ADMPfn/h57o/93k/vMO2/wBx4/8ASr/g&#10;HSI8ekX7ePDrXXE/X3Tqp49de99a697917r3v3Xuve/de697917r6138tz/t3d8C/wDxTH4vf++R&#10;wfvFHmP/AJWG/wD+eib/AKuN0vT4B9g6Ol7Jurde9+691737r3Xvfuvde9+691737r3Xvfuvde9+&#10;691737r3XvfuvdVBfz8P+3Qnze/8Rztj/wB+jgfYq5I/5Wqz/wBOf+ON1ZfiHXycPeT/AE/1737r&#10;3XvfuvdXMf8ACe//ALfFfCj/AMOrs3/3xW6fYS57/wCVTvP9Kn/VxOqv8J6+rp7xj6Y697917r3v&#10;3Xuve/de697917r3v3Xuve/de697917r3v3Xuve/de697917r3v3XuiZ/wAwb5e7W+Cfw87z+T25&#10;3o5puutm1jbMwlZJoXdfZOcZcF13tVEUiRkrMvUUqVTRBmiphPUEaIWIN9i2qXet2h22P/RG7j/C&#10;gy7fkoNPU0Hn1sCpp18d7de6dwb43RuTeu7crV53dW8M/mN07mzle/lrszuDcGRky2ZytbIANUtR&#10;UzSTSNblmJ95XxRRwxrDENKoAoA4AAUA/IdKOmD3fr3Xvfuvde9+6919an+R78Ypfid/LB+K/XuV&#10;oHoN4bt2QO59+RTxGCuTdHcdU+/BjsnCQNNRjMdWY/DyLa4+0AJJBJxe5y3H96cyXM6mqI3hr6Uj&#10;7aj5Egt+fTDGrdWx+wv1XqFksljsNjq/L5evosVicVRVWSymUyVVBQ47G46hgaqra+vralljhhhi&#10;VpJZZGCooLMQAT72qs7BEFScADJJPkOvdfNb/nufz0t5fO7e+4/jV8bNy5Xa/wAMNoZaTHV9djZa&#10;nGZT5H5zEVn/AB9e5SBHMm2opoxJg8JJYS6UyFehqGpqbHZC8lclxbJCu47goa8cVAORED+Ef0/4&#10;m8vhXFSzyrTJ49a0nuQ+r9e9+691737r3XgCSABcngAckk/ge/de6tc+K38kf+Zp8v6bF5zrL4wb&#10;w21sXKiGan7H7hek6j2dLj5wDFl8XJvZqXIZWla4tNhMfWX5sDZrBjc+ceXdqJS5uVZx+CPvavod&#10;NQp/0xHVSyjq/Lov/hHb2PXx0lf8lvmRszazhUes2x0h19mt8NNqALww7231UYAQleRqOBmB/oBz&#10;7BF77sW61XbrRm+cjBf+MqGr/vQ6qZPTq1fq3/hKH/LA2PFTPvnIfIruetXS1YN4dn43bOJmkAs6&#10;UtD1nicJUxRH8K9dK4/46H2Gbn3O5kmP6IihH9FCT+12YfyHVdbdHy2P/Ia/lFdfJAuD+EHWOSNO&#10;F0vvjMdhdlPIy86p/wDSHmcoHufqGBH4tbj2STc7c1T/AB3jj/ShU/46o61qb16NPtn+XJ/L52aI&#10;ztb4M/EHBSxBQtVjvjf09BXsV4VpcgMP53Yf6p5Cf8fZZJv++y/2t7O32yyf4NXWqn16HDD/AB96&#10;F26EG3+keocEI9OgYfrbZmMCaf06BRUSWt+Le0T319J/aTO32ux/y9ar0JmPw2IxKePFYrG4xLFd&#10;GPoaWiTSSCV00yqLcDj2nZ3b4iT9p6918h7+b1/29F+fX/i1Xcn/AL2NT7yo5V/5Vux/5ox/8dHT&#10;6/COq5vZ/wBW697917p72z/x8m3/APteYn/3Pj90k/s2+w/4OtHh19vH3hz0n697917r3v3Xuve/&#10;de6+Rt/Os/7eufO7/wAT/un/AK00/vKXk/8A5Viy/wCaS/5elC/COqvPYk631737r3Q/fE//ALKm&#10;+NX/AIn/AKb/APfi472h3P8A5Jtx/wA0pP8Ajh60eHX2jveInSfr3v3Xuve/de697917r3v3Xuve&#10;/de697917r3v3XumPc25tvbL23uDeO7s3jNtbU2phcpuTc24s3WwY3DYHAYShfJ5jM5bIVTLFBTU&#10;tPFJNPNIwVEVmYgA+7xxyTSLFECzMQABkkk0AA8yTw6918yP+d//ADvuwv5jHYWa6Y6ZzWb2X8Kd&#10;lZxodvbegapxOT7vymHqj9t2N2LB6JTRtKgnweDnASmQR1NTGa4j7fIvk3k2DYIFvLsB7xxk8RGD&#10;+BPn5Mw45AOni8q0+3rXr9jvq/Xvfuvde9+691yRHldIokeSSR1SONFLu7udKIiLySTwAPr79wye&#10;vdW7fFn+RP8AzQPlrT4vN7H+M25dgbHyghlh7B7zqabqHbhoqgBqfKUWM3X485kaWRTqSoxOHq0Z&#10;eQSCLhXcudeW9rJSa5Ejj8Mf6h+yq9oPyZh1Uuo6vp6M/wCEdW76qOlrvkr8zdt4SUKn3u1ujeuc&#10;nudJGNjIKbfm/arEFAvIGrbj6r39NrEE3vuxECV260Lf0pHA/wCMqG/4/wBV8T5dWpdX/wDCUz+V&#10;tsaKmO9B8hO6KqPS9Wd89rwbfoKiT+2kNL1ZjNvzRRE/pU1TuB9ZGPPsM3PubzLMT4PhQj+ilT/x&#10;st/g6rrbo9uyP5En8o7r5YFwXwd6nyH24UI2963fHZbPp+hnbsbLZXy3/Pkvf2Szc680z/HeuP8A&#10;S6U/44q9a1N69Gl21/Ls/l/7NEZ2r8HfiHt+SILpqMT8b+nqOsJX6PLWw4cTO3+1u5P+Pssk3/fJ&#10;v7W9nb7ZZP8AoLrVT69Ddh+hOi9vaf4B0t1Ng9AAT+D9c7PxmgL9Av2VGlgPxb2je+vZP7SZ2+12&#10;P+Xr1T0JNBicXik8WMxuPxsdreOgo6ejSwAFtFOqj8D/AG3tOzM3xEn7etdfG6+f3/Zd/wA2P/Ft&#10;/kh/7+PM+8s9j/5Iln/zQi/6tr0oHAdFI9mnW+ve/de6HD4x/wDZSfx7/wDE4dT/APve0HtHuX/J&#10;On/5pv8A8dPXuvtOe8Quk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d/j37r3Xvfuvde9+691737r3Xvfuvde9+691737r3Xvfuvde9+691737r3Xvfuv&#10;dUwfzj/5nuM+BfTy7J65yNBW/J/tnE1kGwMcwgrR17tyRnoMh2pnaCTUpEMiyU+Fp6hdFTWKzlJq&#10;ekqozJXtxyO/Ne4/U3oIsbcjxDw8RuIiU/Pi5GVXFQWU9D/kPk9+Zb76m7BFnAe88NbcRGp+fFyO&#10;C+hZT189XNZjLbizGU3Bn8nX5vO5zI12YzWZytXPkMplstk6lq3I5PJV9UzyzzzzO8s00jFndizE&#10;kk+8v4o44YlhiUKigBQBQAAUAAGAAMADh1kk8aRRiKIBVUAAAUAAwAAOAA4Dpnf2+Oi6TrE/uw6L&#10;JOsH5/2H/E+3OkEnDrgfdh0ibrr3vqvXvfuvdcfe+qHj1737rXXvfuvdbJn8rP8AkIb8+SC7b72+&#10;XtJnur+h6kUmZ2z1upnw3ZXbWPa09LU12oLNgMFUixFS4FfVwktSpTRSwVxhLn33ctNk17Ty4Vnu&#10;xVWk4xQnzA8pJB6fAp+IsQU6BW/c2xWWq026kkvAtxVP+gmH7AeNcjrdu616y6+6c2Pt7rXqzZ23&#10;9g7D2pQJjdvbV2xjafFYjG0qEu/ipqcDVLK5aWonkLSzSs8srvI7McXb6+vNyunvr+VpppDVnY1J&#10;P2+g4ADAGAAOounnmuZWnuGLu2SSak9Ln2k6a697917r3v3Xuve/de697917r3v3Xuve/de69791&#10;7r3v3Xuve/de697917r3v3Xuve/de697917r3v3Xuve/de697917r3v3Xuvjbdj/APMw9+f+Hnuj&#10;/wB3k/vMO2/3Hj/0q/4B0iPHpF+3jw611xP1906qePXXvfWuve/de697917r3v3Xuve/de6+td/L&#10;c/7d3fAv/wAUx+L3/vkcH7xR5j/5WG//AOeib/q43S9PgH2Do6Xsm6t1737r3Xvfuvde9+691737&#10;r3Xvfuvde9+691737r3Xvfuvde9+691UF/Pw/wC3Qnze/wDEc7Y/9+jgfYq5I/5Wqz/05/443Vl+&#10;IdfJw95P9P8AXvfuvde9+691cx/wnv8A+3xXwo/8Ors3/wB8Vun2Eue/+VTvP9Kn/VxOqv8ACevq&#10;6e8Y+mOve/de697917r3v3Xuve/de697917r3v3Xuve/de697917r3v3Xuve/de697917r5xX/Cn&#10;D+aLQ/K/5AY74ddNbiTKdD/GLcORfemYxdT5cT2H37FDLhM1UwSxkpPRbXp3qcPRTKAHq5sm6mWA&#10;00nuf/bnlttrsTu12tJ7kDSDxSLiPsLmjH5BeBr08i0FT1q0e5K6v1737r3XvfuvdWQ/yk/hnWfP&#10;D5+fH7oSfGvX7Ek3VT7+7ikMTPS0nUPX8qbi3rT1kqX8X8UjiiwVLKQQKqup7ggn2H+ad3GybHPf&#10;A0fTpj/07YX9nxH5KeqsaCvX16I444Y44oo0iiiRY4oo1VI440XSkcaLYBQAAABYD3itxyemOufv&#10;3XutTT/hVR/MQyvQXx42f8JesM7Li+wvlFj8hm+1K3H1DQ5HC9A4atONmwmuJkkjG68oklA7qWWS&#10;hoMnSyrpqQfcoe2ewrfX77xcrWO2ICA8DKc1/wBoM/6ZlI4dXRamvXzvvc89Pde9+691737r3R8f&#10;5e38un5G/wAybu2n6c6CwMKUeLjpMr2T2ZuFaqm2D1ZtepqGgTM7oyVOjs89QUkjxuMpleqrJEcR&#10;IIoqiaAk37f9v5es/q75snCIPic+gHoPMnA+0gHRIAqevo8/y6/5E3wZ/l74vA7ixmx6DvT5A0EV&#10;PUZHvvtnDY7MZqizEYDyVHW+1Kn7jHbYhSTX9tJRLJkBGxjqMjUjn3AG/wDOu9b6zRs5hgPCJCQK&#10;f02wX+de3zCjpksT1dF7CHVeve/de697917r3v3Xuve/de697917r3v3Xuvj+fzZ8hDk/wCZ58/q&#10;mB0dI/l131jyyElRNiexq/FVCm/5WSFlb/EH3lZyupXlyxB/3xEf2oD0+vwjqvb2e9W697917p72&#10;z/x8m3/+15if/c+P3ST+zb7D/g60eHX28feHPSfr3v3Xuve/de697917r5G386z/ALeufO7/AMT/&#10;ALp/600/vKXk/wD5Viy/5pL/AJelC/COqvPYk631737r3Q/fE/8A7Km+NX/if+m//fi472h3P/km&#10;3H/NKT/jh60eHX2jveInSfr3v3Xuve/de697917r3v3Xuve/de697917r3v3XutN7/hWF/MQyvW3&#10;XGwP5fXWOdlx2f7oxUPZvfdXjqhoayn6qx2Zeh2RsZ54GusedytFV1mQjuj/AG+PhibXT10itLPt&#10;hsK3FxJvtytVhOiKv8ZHc3+1UgD5sTxXpxB59aCnucOneve/de697917qxv+Wx/LC+R38zruN+tu&#10;lcdBgdmbZNBXdsdy7lpas7G6ywdbIy071rU+l6/K1gjlXFYWmcTVLo7u9PSRVNXAH+YeY9v5ctPq&#10;Lw6nauiMfE5H+BR+JjgfMkA1LBePX0e/5ev8kz4Mfy78VhMvsPrqi7Q7yooIJMn8gu1sdjtxb8OV&#10;CA1FRsmjnRqHbFPrLrDHh4Y6kxER1VZWMvlaAN+5w3rfmZJ5PDhPCJCQtP6Xm5/02K8AOmixPVu3&#10;sK9V697917r3v3Xuve/de697917r3v3Xuve/de6+ND88qunr/nJ8zq6kkWalrflf8iaumlX9MtPU&#10;dv5iaGRf8GUgj3ltsgK7NaKeIgi/6tr0oHDoqPsz631737r3Q4fGP/spP49/+Jw6n/8Ae9oPaPcv&#10;+SdP/wA03/46evdfac94hdJ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/9Lf49+691737r3Xvfuvde9+691737r3Xvfuvde9+691737r3Xvfuvde9+690Uf5&#10;u/MTrT4NfHzd3e3ZEyVRxkf8I2Ps+Gqjpct2Bv3IU8jbf2jiWcMV8rRvPWVAjcU1JFPUsjiLQwg5&#10;Z5dveaN3j2uzFNWXelRHGPic/ZwA/ExA8+j/AJa5eveZt2j2yzFK5d6VEaD4nP2cAMamIHn18035&#10;E/IDs35R9x767z7ezsme3zvzLyZKvlXyR47E0SKKfEbcwNHIz/b47HUyxUlFThiViRdTO5Z2zT2X&#10;abHY9ui2vb00RRCg9SfNmPmzGpJ9T6Y6y4sNqs9l26LbLBdMUQoPUnzZj5sxqSfU9Ac31/2/s5HD&#10;qk/WF/bg6K5OsT+7Dosk6wfn/Yf8T7c6QScOuB92HSJuuve+q9e9+691x976oePT7tfa+5N7bjwm&#10;0NnYHL7p3VuXKUWE29tzb+Oqstm83mMjOKagxmKxlCrzTzzSMqRxRoWYmwHtqeeC1he5uXEcaAsz&#10;MQFUDJJJwABxJ6pJIkSGSUhVUVJJoAB5k9btn8pz+QxtboVNt/IX5m4XC747uQUma2b1BUGkzex+&#10;pqoWqKTJbmKmSlzW4YTpKKPJQ0MgLw/dVCw1UGLnuF7tXG7l9m5ZZorXKvMKq8w4EL5pGfydxg6V&#10;qpi/mHm2S71We2ErFwZ+DP8AIear/M+dBUHZq9wb0Buve/de697917r3v3Xuve/de697917r3v3X&#10;uve/de697917r3v3Xuve/de697917r3v3Xuve/de697917r3v3Xuve/de697917r3v3Xuve/de6+&#10;Nt2P/wAzD35/4ee6P/d5P7zDtv8AceP/AEq/4B0iPHpF+3jw611xP1906qePXXvfWuve/de69791&#10;7r3v3Xuve/de6+td/Lc/7d3fAv8A8Ux+L3/vkcH7xR5j/wCVhv8A/nom/wCrjdL0+AfYOjpeybq3&#10;Xvfuvde9+691737r3Xvfuvde9+691737r3Xvfuvde9+691737r3VQX8/D/t0J83v/Ec7Y/8Afo4H&#10;2KuSP+Vqs/8ATn/jjdWX4h18nD3k/wBP9e9+691737r3VzH/AAnv/wC3xXwo/wDDq7N/98Vun2Eu&#10;e/8AlU7z/Sp/1cTqr/Cevq6e8Y+mOve/de697917r3v3Xuve/de697917r3v3Xuve/de697917r3&#10;v3Xuve/de61PP+FCX883EfFzae6/hP8AE7d8Vd8nd4YqfCds9g7drQ6/H3auXpNFXh8bk6RvRvHI&#10;08mmERt5MVA5qmMdY9IUk/kTkx9ylXeN0Slshqin/RWHmR/vsH/ejjIr04i1yevnbszOzMzFmYlm&#10;ZiSzMTcsxP1J/J9z107117917r3v3Xuve/de6+jF/wAJZP5eVR8d/i3uD5k9kYA0HanyvpqBdgx1&#10;9PoyO3vj3h6j7zb88XkAeL+9OQBzEiglJqKnxEykEsBAXuVvwv8Acl2m3asVrXVTgZTx/wB4Hb8i&#10;XHTLmpp1tVe4z6p1737r3XyeP59nyFrvkZ/NZ+WmbkrpKrB9X76boDalKXMkGLxfStONkZumo2N/&#10;26jO0+YyJsba6lyOCPeT3JFgu38s2qAUaRfFb5mTuH7FKj8un1FF6p69ivq3XvfuvdTsXi8jm8nj&#10;sLh6KpyeWy9fSYvF46iheorMhkchULSUVFSU8YLPLLK6xxoouzEAcn3pmVFLuaACpPoB17r67/8A&#10;Kq/l/wCyP5cfw6626KweNxrdiV2Mod4977vpY4nq96du5vHxSblqZK9BeWhxrBcTh04CUdPExBmk&#10;mkkxX5m3ybmDdpL1yfDBKxr/AAoDjHqfib5k+VOk7Gpr1Y/7D/Wuve/de697917r3v3Xuve/de69&#10;7917r3v3XumPc+5MJs3bW4d37lyEGJ25tXB5bcmfylS2mmxuEwdBJk8rkKhvwkMEUkjn+gPu8cbz&#10;SLFGKsxAA9STQD9vXuviwd4dl1vdHdXb/cWSjkhyPbHaPYHZdfDKwaWKt33uyr3TVRyMpILK9UwJ&#10;B+vvL2ytxZ2cVovCJFQf7VQP8nSgYFOgu9qet9e9+69097Z/4+Tb/wD2vMT/AO58fukn9m32H/B1&#10;o8Ovt4+8Oek/Xvfuvde9+691737r3XyNv51n/b1z53f+J/3T/wBaaf3lLyf/AMqxZf8ANJf8vShf&#10;hHVXnsSdb697917offikyp8o/jY7sqInfvTrO7EKqqvYmOLMzHgADkk+0O5/8k24/wCaUn/HT1o8&#10;OvtH+8ROk/Xvfuvde9+691737r3Xvfuvde9+691737r3XvfuvdfIi/nF/IWu+Tv8zP5i9nT1z12J&#10;pe5dyda7PfWTTLsnqCYdX7WloYr2jjqqXEpXMqgXlnkdhrdicp+U7Bdu5dtLYChMYdv9NJ3tX7C1&#10;PsHT6ii9VoexF1br3v3XulNsnZ24+xN5bS6/2djJ83u7fW58Ds7a2Gprfc5fce58rFhMHjKfVYa6&#10;iqniiS5+rD23NLHbwvPKaIgLMfQAVJ/IDr3X2BP5dfwc62/l6fE/rL43de0dBLW4DFU+Y7M3fTUw&#10;hrOxu1cvSRPvXeuRmcCV1nqEFPj4pmY01BDS0ikpAvvFPf8Aebjft0k3CcmjGiL/AAIPhUfYMn1Y&#10;k+fScmpr0eL2Tda697917r3v3Xuve/de697917r3v3Xuve/de6D7trsnbvTXVfZfb2751pdqdV7A&#10;3j2NuapaRIlgwGydvVG5cxKZX4XTT00hufb9rbyXdzHaxZaVlQfaxAH8z14Zx18VTdu5spvXde59&#10;5ZyQTZrdu4c1ubLzLcLLlM9kpcrkJFDEmzSyuRc+8v4o1hiWJOCgAfYBQdKek/7v17r3v3Xuhw+M&#10;f/ZSfx7/APE4dT/+97Qe0e5f8k6f/mm//HT17r7TnvELpN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0xbo3Pt7ZO2s/vHd2Zx23Nq7Vw2T3FuPP5epjosXhcHhqN8hlcrkauYhY4YII3l&#10;kdjYKCfbsEE1zMlvbqXkkIVVAqSxNAAPUnHTsEE11OltbqXkkYKqgVLMTQADzJOB184/+a1/MO3F&#10;/MC+RFfuHGVGRxvRPXMmR210ltOq8tOVwrzgZPfOaoWNlyuceKOedSLwU6U1JdzTtLJmJyHyjDyn&#10;tAhcBrqajTOPXyQH+FK0HqSzedBmFyTyfDyjsywSANdTUaZx/FTCKf4UqQPU6mxWgq4P5/3349j1&#10;ehDP1gb6/wC39vDh0Vz9YX9uDork6xP7sOiyTrB+f9h/xPtzpBJw64H3YdIm66976r1737r3Ql9O&#10;dNdnfIHsna3UXTuzsxvzsPeeRTG4DbmFgElRPIQZKisrKiUrDS0lNGGnrK2qkjgp4VeWaRI0Zgh3&#10;Lc7DZ7GTcdylEMMQqzN/IAcSScBQCSaAAnpLdXMFnC1xcsERckn/AFZJ8gMk8OvoEfyq/wCT91Z/&#10;L/2zQ9gb1XD9lfKjPYsx7j7ANOajCbAp6+DRXbQ6uirUV4YdLNBWZeSNKqtGoWp6Z/tRiDz/AO49&#10;/wA3zmztdUFgh7Y60aSnB5acT5qmVX5sNXUQb/zHPu7mGKqW4OF82p5t/kHAfM56ue9xl0Geve/d&#10;e697917r3v3Xuve/de697917r3v3Xuve/de697917r3v3Xuve/de697917r3v3Xuve/de697917r&#10;3v3Xuve/de697917r3v3Xuve/de697917r423Y//ADMPfn/h57o/93k/vMO2/wBx4/8ASr/gHSI8&#10;ekX7ePDrXXE/X3Tqp49de99a697917r3v3Xuve/de697917r6138tz/t3d8C/wDxTH4vf++RwfvF&#10;HmP/AJWG/wD+eib/AKuN0vT4B9g6Ol7Jurde9+691737r3Xvfuvde9+691737r3Xvfuvde9+6917&#10;37r3XvfuvdVBfz8P+3Qnze/8Rztj/wB+jgfYq5I/5Wqz/wBOf+ON1ZfiHXycPeT/AE/1737r3Xvf&#10;uvdXMf8ACe//ALfFfCj/AMOrs3/3xW6fYS57/wCVTvP9Kn/VxOqv8J6+rp7xj6Y697917r3v3Xuv&#10;e/de697917r3v3Xuve/de697917r3v3XumLc26NtbK29md3by3Dg9p7U25jqrMbh3NuXLUGC2/gs&#10;TQxGetymZzOUkip6WnhQF5ZppFRVBLED3eOOSaQRQqWZjQAAkknyAGSevdaVH833/hT3i4sfuj45&#10;/wAtPNS1uQq0rMFvP5ZvSyU1JjoXVqfIUHRGNr0WSWoNzGN0VkSpFZnxkErPTZKKYOVPbhiy7hzE&#10;KAZWD19DIR5f0B/tiMqXFTzPWjpk8nks1kshmczkK7LZfLV1Xk8rlcnVz1+SyeSr52qq7IZCuqme&#10;WaeaV2kllkYs7EsxJJPuZVVUUIgAAFABgADgAPTp3qF7317r3v3Xuve/de6uU/kk/wAr/cH8y75a&#10;YbBbixeRg+NXUFTiN6/IXdEPnpYanCCpeXA9Y4zIRFSuS3LNTyUoMciyU9ElbWIS9PGkgS5x5kTl&#10;3ay8ZH1EtViHz83I9ErX5mg8+qs2kdfVnw+HxO3sRi8BgcbQ4bB4PHUOHw2HxdLBQ4zFYnGUy0WO&#10;xuOoqZVjhgghRIoYo1CoihVAAA94yu7SOXcksxJJOSSeJPzPTHTj7r17r3v3Xuvis/I/cVVu/wCQ&#10;3fO7K6Rpa3dHc/aO4qyV2LNJVZvfFdkqiRmJNyXlJJv7y+2+MRWEEQ4LGg/YoHSgcOgZ9q+t9e9+&#10;691YH/Kh2nid7/zMfgftzORRVGKqflV0pX1lLOFaCsTBb6o88lDUI3DRzvSrC6H9SsR+fZFzPK0P&#10;Lt7InHwZB+1SP8vWm+E9fYJ94p9J+ve/de697917r3v3Xuve/de697917r3v3Xuve/de611P+FLv&#10;zwxvxQ+AO5OlduZqOn7l+YMWT6l27j6edRkMb1aYom7m3TPCCD9tJjJ028puG82USRAwhl0j7282&#10;Rtz3xbyQfo2lHJ8i/wDoa/bXu+xfmOroKmvXzHveRfT3Xvfuvde9+69097Z/4+Tb/wD2vMT/AO58&#10;fukn9m32H/B1o8Ovt4+8Oek/Xvfuvde9+691737r3XyRP53lE9B/Nj+dUEgYNJ3llq0avroyWHos&#10;jGePxplFv8PeUnJrauV7I/8ACwP2Ejp9fhHVV3sS9W697917pe9Vboi2R2h1vvSdikO0N+7P3RMy&#10;jUyxYDcNPlZGVfyQIjYe2LmMzW0kI/GrD9oI6919s1HSREkjdZI5FV45EYMjow1K6MvBBHII94e9&#10;JuuXv3Xuve/de697917r3v3Xuve/de697917rBVVEdJTVFXMbRUsE1RKbqLRwxmRzdiB9AfqQPew&#10;CSAPPr3XxENwZqt3Jns3uLJyGXI5/L5LNZCUszGStytY9dVSFm5N5JGNzz7zGjRY0WNeCgAfYMdK&#10;emn3br3XvfuvdWsfyOtpYnen82f4L4fNRRTUdH3VSbshSYBkGW2Ft3Ib6wMgDf2krsdTOh/DAEc+&#10;wzzlK8PK966cTHp/JiFP8ieqt8J6+tp7xc6Y697917r3v3Xuve/de697917r3v3Xuve/de697917&#10;rV//AOFSnzwxvx6+E8HxT2pmo4+3Pl1VrhslRUk4GQwHR218hDkt9ZmpEZJiXMVSUe34ElULU082&#10;S8baqVwJH9tdka/3j95yj9K1yPQyEUUf7UVb5EL69XQVNevm5+8gunuve/de697917ocPjH/ANlJ&#10;/Hv/AMTh1P8A+97Qe0e5f8k6f/mm/wDx09e6+057xC6T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//U3+Pfuvde9+691737r3Xvfuvde9+691737r3Xvfuv&#10;de9+691737r3Wn9/woX/AJk38Yrqr4E9MZ++LxNRQ5L5H7gxVTqjyGXp3TI4LqSGphNjHROIshnF&#10;Um9QKakLI1PWQtkH7Scm+Go5q3JO5qi3UjgODS/nlU+WpvNT1kf7O8j+FEOb90TucEWykcF4NNT1&#10;bKx/0dTZDKetTNvz7n0dTlcdYD+f99+Pby9E0/WBvr/t/bw4dFc/WF/bg6K5OsT+7Dosk6wfn/Yf&#10;8T7c6QScOuB92HSJuuve+q9DR8ffj5218ou2dp9KdJ7Trd47+3hWfb0FBTDxUWOoorNkc/n8k48V&#10;FjqKMmarrJiEjQflyqsV7xvG37Dt8m6bpII4YxUk8SfJVHFmY4AGSek15eW9hbtdXTaUX+foAPMn&#10;yHX0Sf5Zf8r/AKh/l19Zimxi0O9++d342lXtTt6ei0VVfICtS+0dmx1A8lBgaaYApCLS1ciLU1ZL&#10;LDFT4a88897jznfapKxWkZPhQ1wPLW/k0hHnwUdq+ZaFt93243qerdkSnsT/ACt6sf5cB51tA9gT&#10;oi697917r3v3Xuve/de697917r3v3Xuve/de697917r3v3Xuve/de697917r3v3Xuve/de697917&#10;r3v3Xuve/de697917r3v3Xuve/de697917r3v3Xuve/de6+Nt2P/AMzD35/4ee6P/d5P7zDtv9x4&#10;/wDSr/gHSI8ekX7ePDrXXE/X3Tqp49de99a697917r3v3Xuve/de697917r6138tz/t3d8C//FMf&#10;i9/75HB+8UeY/wDlYb//AJ6Jv+rjdL0+AfYOjpeybq3Xvfuvde9+691737r3Xvfuvde9+691737r&#10;3Xvfuvde9+691737r3VQX8/D/t0J83v/ABHO2P8A36OB9irkj/larP8A05/443Vl+IdfJw95P9P9&#10;e9+691737r3VzH/Ce/8A7fFfCj/w6uzf/fFbp9hLnv8A5VO8/wBKn/VxOqv8J6+rp7xj6Y697917&#10;r3v3Xuve/de697917r3v3Xuve/de6Lf358wvit8WsZLlvkT8heoenIY6f7qKh33vvb+Ez+Ri06wu&#10;E2vPP/EshIw5WGhpJZGAJCkA+zCx2nc9ybTYQSTfNVJA+00oPzI62ATw61vvmN/wrR+I/V9Plduf&#10;DzrTeXyY3hGJaei3vuumr+p+n6eQgpFXwpmYW3NkhGw1PSNh8csi20Vi3JWQNp9r90uSJN2kW3T+&#10;FaPJ9mOwfbqb7OrCM+fWnF87P5sHzg/mJ5Zz8iO3Kx9gQV33+D6U2HDNs3p/ASxyeWlkj2lRyyPk&#10;qiBr+DIZ2qr62MMypUKh0+5Z2XljZtgX/EIu+lDI3dIf9t5A+YUKPl04FA4dVw+xB1br3v3Xuve/&#10;de697917o0/wz+HHePzv7/2b8dOgdtNnd47qqDUZPLVYnh2xsTadHNGue33vbKwo4o8Xj0kVpZNL&#10;SSyNFS00c1XPBBIWbvu1lsli9/fNpReA82byVR5k/wAsk0AJ60SAKnr6xP8AL5+B/Tf8un40bO+O&#10;fT1IKmLFr/HOwN9VlJDS7g7P7GyNLFFuPfG4BEz6WnMUcFFSeR1pKOKnpUd1h1tjDvu93e/7i+4X&#10;Z44VfJEHBR9nEnzJJ8+mCamvR3PZP1rr3v3Xuve/de6+Lh8rdn1fXnyj+SewK+J4K7Y3fvcWz62C&#10;UMJIavbPYeRwtRFIH51K8BBvzf3l3tkon223nXg8UbftQHpQOHQBe13W+ve/de6H/wCKHdMnxw+U&#10;Hx27/SGaqTpbu3q/tCqoqf8AzuRx+x96UW4sni1FxcVVPTy07C4uHIuL+0O6Wf7w224seHjRun2F&#10;lIB/ImvWjkU6+zftbc+397bY25vPaeWos/tXd2BxG59s53HSifH5rb+fx8eVw2WoJxw8NTTSxzRO&#10;PqrA+8R5Y5IZGhlGlkJBB4gg0IP2HpP0/e6de697917r3v3Xuve/de697917r3v3Xui4fLD5X9H/&#10;AAp6M3n8hPkFvCl2j1/s2jLfWKfO7ozs8bnDbN2diGdHr8tkZEMVJSxkDh5Znip4ppozDa9rvd4v&#10;UsLFNcj/ALAPNmPko8z+QqSB1sAnA6+Tr/Mi+ffaX8yH5T71+RvZIfD42sCbZ6u6/irHrcX1n1ji&#10;KmWTbm0qGdgolnJmmrsnVhEFTXVFRMscUbxwx5Pcv7Hbcv7Ym32+SMu3m7nix+XkB5KAM8enwKCn&#10;RDPZ31vr3v3Xuve/de6e9s/8fJt//teYn/3Pj90k/s2+w/4OtHh19vH3hz0n697917r3v3Xuve/d&#10;e6+WD/wpE2PPsv8AnDfKac05gx+9qTpnfGJJUj7iDKdJbex2UqAfoQcnR163H9LfUH3kt7fTCblO&#10;2HmniKfykYj+RHT6fD1Rj7GfVuve/de697917r7B38rP5JYz5Z/y9/id3dRZGLI5XPdO7U29vd0l&#10;WSSn7J2DQjYnYlNOgJaM/wAYx1ZJEslmMLxvyHBOKXMu3tte+3VmwoFkYr/pGOpP+Mkfn0nYUNOj&#10;/eyPrXXvfuvde9+691xd1jVndlREUu7uQqoqi7MzHgADkk+/de6Cjp/vrpD5B7frt2dE9vda9x7Z&#10;xeXq8BlM71lvXbu98XjM5Qtpq8PkqzbtRUJT1KcMYJirlCrgFGViqu7G8sJBFexPCxFQHUqSD5io&#10;FR16hHHoWfaXr3WOWJJopIZBqjljeKRbkakkUo4utiLg/Ue/A0NR17r4kO/NqV+w98by2NlEePJ7&#10;M3XuLamRjkGmSOv27l5sRWJIthZhJCwIt9feYkEqzwpMvB1DD7CK9Kekr7d691737r3Rwv5ffyBo&#10;fit83fix8hMxJJDtzqzu7YO494SQpJJOuxTnIsdvr7eOK7NKcPPWiNQDdrCxHBKt9sW3PZrmwT4p&#10;Y2C/6alV/wCNAdaIqKdfY/oK+hytDRZPGVlLkcbkaSnr8fkKGeKqoq6hrIRUUlZR1UBZJIpY2V45&#10;EYqykEEg+8TGVlYqwoRgg+R6T9S/euvde9+691737r3Xvfuvde9+691737r3RS/mv81OifgN0Du3&#10;5C9/7miwu2dvwPSbf2/SSU8m6+xN4VFNJNhNh7IxUrqavJVrRtYXEUESy1VVJDSwTTIabPtF7vl8&#10;lhYrVm4n8Kr5sx8gP2k0AqSB1sAk0HXyavnj81u2f5gXyc7D+TPb9QsOZ3dVx0G19qUlVNU4PrvY&#10;GId4tp7B28Zgv+TUMLs0s3jRqqqkqKyVRNUyE5P7Js9rsW3R7dacEyW83Y/Ex+Z/kKAYA6fAAFB0&#10;Tz2bdb697917r3v3Xuhw+Mf/AGUn8e//ABOHU/8A73tB7R7l/wAk6f8A5pv/AMdPXuvtOe8Quk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/9Xf49+69173&#10;7r3Xvfuvde9+691737r3Xvfuvde9+691737r3VYH81/5/wCJ+A3xoym5sNVUVR3h2SuR2d0jgKgQ&#10;zlc+aVf4tvnIUUt9dBgIZo6qUMhSWpekpX0rUl0G3InKknNW8rDICLaGjzN/RrhAf4nIoPRQzeVO&#10;pA9uOS5ect+WCUEWlvR524dtcRg/xSEEDzChmHw06+cZnMzl9x5fL7hz+Srs1nc9k6/M5vMZOpmr&#10;cllsvlKpq7JZLIVlQWkmnnmd5ZZXYszsWJJJ95hRRxwxrDEoVEACgCgAAoAB5ADAHWarRRwRLBCo&#10;REUKqgUAAwAAOAAwB0yN+fagdFdx1gP5/wB9+Pby9E0/WBvr/t/bw4dFc/WF/bg6K5OsT+7Dosk6&#10;wfn/AGH/ABPtzpBJw64H3YdIm6FvonovtH5KdrbP6W6a2rXbx7C3xk0xuFxFGAkUSKpmr8vlq1/2&#10;qSgooFepraydljhhRncgD2Xbtuthsm3y7nucgjhiFWJ/kAOJZjhQMkmg6S3d3b2Nu11ctpRBUn/I&#10;PUngB5nr6Mn8sz+Wj1V/Lr6jXB4gUG7+7d40VHP27209F46vOVsdp02vtn7geWjwNDISKan9L1Dg&#10;1VSPKypDhhzxzxuHOe4+LJWO1iJ8GGuFH8TeRkYcTwA7Vxkwrvu+XG9XOtu2JfgT0+Z9WPmfLgPn&#10;Zj7A/RF1737r3Xvfuvde9+691737r3Xvfuvde9+691737r3Xvfuvde9+691737r3Xvfuvde9+691&#10;737r3Xvfuvde9+691737r3Xvfuvde9+691737r3Xvfuvde9+691737r3Xxtux/8AmYe/P/Dz3R/7&#10;vJ/eYdt/uPH/AKVf8A6RHj0i/bx4da64n6+6dVPHrr3vrXXvfuvde9+691737r3XvfuvdfWu/luf&#10;9u7vgX/4pj8Xv/fI4P3ijzH/AMrDf/8APRN/1cbpenwD7B0dL2TdW697917r3v3Xuve/de697917&#10;r3v3Xuve/de697917r3v3Xuve/de6qC/n4f9uhPm9/4jnbH/AL9HA+xVyR/ytVn/AKc/8cbqy/EO&#10;vk4e8n+n+ve/de697917oyXxB+U3Y3wo+R3WXyg6kx+0sr2J1RX5zI7aoN9Y3J5jalRPn9q1+z61&#10;cxjcNW46plUUuRnaMRVsREgRiWUFGL912y33jb5NtuiwjlABKkBsMGwSCOIHketEVFOr9v8AoLd/&#10;mbf8+4+HP/oru1v/ALO/YH/1reXf9+T/AO9p/wBa+q+GOvf9Bbv8zb/n3Hw5/wDRXdrf/Z379/rW&#10;8u/78n/3tP8ArX17wx17/oLd/mbf8+4+HP8A6K7tb/7O/fv9a3l3/fk/+9p/1r694Y69/wBBbv8A&#10;M2/59x8Of/RXdrf/AGd+/f61vLv+/J/97T/rX17wx035D/hWj/M/rYjHTbO+JOJci3nx/VPYMkoP&#10;+qAyu8alL/66W92X2v5cHF5z9rr/AJIx17w16Avef/CnT+b3uqOeLD929fdeCcFdWzOjur6iSFW4&#10;ZYJd847NMvBsGuWH1BB59rYfbnlWLLwtJ/ppH/59K9e0L0Qjtv8Amz/zLe8Yqql7H+bvyKr8bXK6&#10;V2D252Lmevdt10TizQ1u2uu2xWPmj/5tyUxUfUD2d2vK/LtkQbeziBHAlAxH2FtR/n1YKB5dV+1+&#10;Qr8rW1WSylbV5LI1sz1NbX19TNWVtXUStqlnqqqoZpJHY8szsST9T7PVVVAVRQDyHW+onvfXuve/&#10;de697917r3v3Xuve/de6Ob8GfgT8kP5hndOM6U+OezJs3kC1LV7y3rlFqqLr/rHbU85im3Tv3ccU&#10;Ui0lOoV/BToklVVyKYaSCeYhPZRvW97fsNmbzcH0j8Kj4nP8KjzPqeA4kgdaJA49fUN/lg/yt+gf&#10;5X3SS9d9X043X2XuqLH13cvduYx0FLuvsnP0cbeKGKFWl/huEoWklXE4WGZ0gVmlmkqKuaoqpsb+&#10;Y+Zb7mS8+oue2NaiOMHtQf5WP4mpnyoAAGGYt1Zl7DvWuve/de697917r3v3Xuvli/8ACjX41V3x&#10;0/mrd85CPHvSbS+QcWA+Q+z6nxFI67+/lIaPfkhkUBDIN1UGdLKDqCNGzcvzkryBuIv+WYFJq8FY&#10;m/2vw/8AGCvT6Gq9UW+xp1br3v3Xuve/de63T/8AhPV/Ps2L1DsvavwN+be8INp7LwEoxPx5743F&#10;VePbu18TVzmSHqrs3Kzn/IcdTSuf4HmZz9vSwt9nVvT0sFNIsQ898kT3Uzb3s6anbMsY4k/xoPMn&#10;8S8ScipJ6bda5HW9lQV9DlaGjyeMraTI43I0tPXY/IUFRDWUNdRVcQnpayjq6ctHLFLGyvHIjFWU&#10;ggkH3CrKysVYUIwQeI6a6l+9de697917r3v3Xuve/de6pL/mIfz7Pgn8AcfndtSb3ovkB3/QR1FN&#10;RdHdQ5nHZisxuXjBVafsne1P9xjNtxxvpFRDUNNkVRg8WOnW5Ax2Hkjet8ZZNHgQH/RHBFR/QXBf&#10;5EUX1YdWCk9fOz/mJfzNvlB/Mv7WXsLvzc0VJtfAS1sPWfT+1mq6HrfrPFVbASxYXFzyO9VkKhVT&#10;+IZiteSqqSqprjpoqemhnrYOXNt5dtfp7Fas3xyN8bn5nyA8lGB9pJLwUDh1Xn7Put9e9+691737&#10;r3XvfuvdPe2f+Pk2/wD9rzE/+58fukn9m32H/B1o8Ovt4+8Oek/Xvfuvde9+691737r3Xz/P+FgX&#10;QdVt35M/F35KUdEy4jtPp3O9T5eqgjYwLubqTdcm4qaaukAss1Vj90RRQhj60on0j9pz7nL2pvhJ&#10;t1zt5OYpA4+x1pj7Cn8/n07GcU609vcr9Ode9+691737r3WzD/wnu/nS4D+XrvHcfxz+SeSycfxR&#10;7c3BFuKj3VTUlbmJukuy5qeHF1W6JMVQiSomweWpoaeHMRUsUs0ElPT1UER/ytZo7575Qffol3Db&#10;wPqohTTw8RONKnGpTXTWgNSCeFKOtcjr6PHX3Y2wO2dn4PsLq7e21Oxdibmo0yG3t47I3Bit0bZz&#10;VFJ+mpxmbwss1PMt7gmOQ2IINiCPcAT289rK0FyjRuuCrAgg/MHPTPSz9s9e6DXtjuTqbofZWU7H&#10;7q7K2P1TsPDRs+S3b2BubEbVwVOwjaRKcZDMywxvPIFIhp4y0sjWWNGYgFRa2l1ezC3s42lc8FUF&#10;j+wf4eHXgCeHWih/Ou/4UkQ/IHau7/iZ8Aq/PYTqXcdNW7d7V+Q9ZSV23Nx9k4GqQ02R2h1niKxY&#10;q7F4OsiLRZDJV0cNdWxs9NHT0tN5HrJp5P8Ab42MqbpvgDSrQpFxCHyZzwZh5AVUcak8HVSmT1r3&#10;/wAtT+YV29/Ld+Tuzu8+uMrlKraM2RxmH7n61irHjwnafWj1oObwGQo5G8IroInlqcLXupakrAkg&#10;1RNPFKO+YdhteYNueyuAA9CY380fyI86eTDzHzoRdgCOvrw7H3ntvsbZe0Owtm5OHNbQ35tfAbz2&#10;rmae/wBvltt7oxMObweTg1WOielnilW/4Ye8V5oZLeZ4JhR0JVh6EGhH5EdJ+lR7b6918m/+e98a&#10;q74wfzTPlVto496LbXZ++Kj5AbHnERhpMht7ul33pkjjUIFoKHOT5jEgKNKtSOq+kD3k/wAlbiu5&#10;ctWslatGvhN8jH2ivzK6W/Pp9TVeqg/Yq6t1737r3Xvfuvdbz/8Awn0/n6de4jr3YvwO+b+96PZW&#10;Q2XS0O0vjz3vuuujpNp5TalOBS4HqrsjO1bCLF1OLj0UmDytSyUk1GkdHUSU9RTwvXwxz1yPO877&#10;3syaw9WljX4g3m6DzB4soyDkVBOlp18x1u0QTw1MMNTTTRVFPURRz09RBIksM8MqCSKaGWMlWVlI&#10;ZWUkEG49w8QQaHpvrL7117r3v3Xuve/de66JABJIAAJJJsABySSffuvdUPfzF/8AhQj8Gvgjj89t&#10;Lau68f8AJv5C0cdRS0XU3U2dochgsDl0Uqqdmdl0i1ONxCROClRR033mSRrBqFEYyqNtg5E3remW&#10;WVTbQH8bggkf0EwW+RNF/peXVghPXzuvnt/MQ+Tf8xzt+Xtr5GbxGQTHCto9g9dbfWpxnXHWGBrJ&#10;lmlw2y9vSyy6Gl0RfeZCqlmrasxxmpqJBFEsc9bJsO3cv2n0u3pSvxOcu59WP+ACgHkMnp4AAUHR&#10;GvZz1vr3v3Xuve/de697917ocPjH/wBlJ/Hv/wATh1P/AO97Qe0e5f8AJOn/AOab/wDHT17r7Tnv&#10;ELpN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W3+Pf&#10;uvde9+691737r3Xvfuvde9+691737r3XvfuvdJzeG7ttbA2puXfO88zQ7c2js7A5bc+58/k5fBj8&#10;LgMFQvk8tlK2XnTFBBE8jkAmw4BPHt63t5rqdLa3UvJIwVVHEsxoAPmSelFpa3F9dR2VohkllZUR&#10;RkszGigfMk06+a5/Mj+bm5vnl8nt39vVzV2P2Biy20Ondp1blRtrrrE1cjYySpplLIuQyUjyZPJs&#10;Ga08xhV2hghC5j8nctQ8rbLHt60Mrd8rD8UhArT+ivwr8hWlSes9eSOULfkvl2La0o07d87j8crA&#10;Vof4UwicMCtKk9EBb6H/AGPsXDj0eXHUZvz7dHRPcdYD+f8Affj28vRNP1gb6/7f28OHRXP1hf24&#10;OiuTrE/uw6LJOsH5/wBh/wAT7c6QScOlf1717vbtnfG1etet9s5XeO+97Zui27tbbGEpzU5LMZfI&#10;yiGmpadLhVH1eWWRljiQNJI6RozBi8vLXb7WS+vXEUUSlnZsAAcT/mAyTgZ6LriaK3iaedgqICST&#10;wAHX0Uv5T/8AK62N/Lx6lWuzceK3V8lewsXSP2v2BBGKinxEDFayPrfZFRMoeLEUUoU1E4VZMhUp&#10;9zMFjSkp6XDP3B58uuctx0RVjsYSfCj8z5eI/q7DgOCKdIyWZoU5h3+XebiiVWBD2L6/0m+Z8v4R&#10;geZNtnuPOg71737r3Xvfuvde9+691737r3Xvfuvde9+691737r3Xvfuvde9+691737r3Xvfuvde9&#10;+691737r3Xvfuvde9+691737r3Xvfuvde9+691737r3Xvfuvde9+691737r3XvfuvdfG27H/AOZh&#10;78/8PPdH/u8n95h23+48f+lX/AOkR49Iv28eHWuuJ+vunVTx6697611737r3Xvfuvde9+691737r&#10;3X1rv5bn/bu74F/+KY/F7/3yOD94o8x/8rDf/wDPRN/1cbpenwD7B0dL2TdW697917r3v3Xuve/d&#10;e697917r3v3Xuve/de697917r3v3Xuve/de6qJ/n0U1RV/yiPnBFTRPNInWWCqWSNdTLT0XZGErK&#10;uUgf2Y4o3kY/gAn2KuSSBzVZE/xn/jjdWX4h18mn3k/0/wBe9+691737r3Xvfuvde9+691737r3X&#10;vfuvde9+691737r3Xvfuvde9+691737r3Xvfuvde9+691737r3XgCxCqCSSAABckngAAe/de62Sv&#10;5Xn/AAm6+U/zUqNt9qfI2mz3xb+M9W1NkVrdwYv7TujsjEvaZU2BsfMR3x1LUx/5vO52FItDxz0l&#10;HkoywEfcye4O2bOGttvpc3AxQH9ND/SYcSP4Vz5Er1QuBw6+hX8T/iB8ePhH1DhukfjX1xh+u9j4&#10;siqrftFas3DuzOPCsNZuneu5KvVWZXJThVD1VVK2hFSCFYqeKKFII3Tdb/ebo3m4SGRz+xR6KOCg&#10;eg+01JJ6aJJyejL+y7rXXvfuvde9+691737r3Xvfuvda2v8Awpc/lw5T5mfD6h726swEuZ72+JQz&#10;+8aPF42mafMb26dytNFN2Zteip4B5KmroBSUudx8V2YrTVlPTxtPWgGQfbzmBdo3Y2Vy1Ibqi1PB&#10;ZB8B+QNSp+0E4HV0NDTr5nvvIjp7r3v3Xuve/de697917qyD4dfzbv5gfwTpqTBfHz5E7qxfX9LM&#10;ZB1PvOKg7D6vCPIZqmHG7R3hHVxYrzudU82Eajnc8tKfYf3blbYt6Je/t1Ln8a1V/wA2Wmr5aqj5&#10;daKg8er3esv+FhHyuwtHT0/bvxQ6E7CqYVjjlr9i7l391bLVhBpaWaDMS7pjWR/qxjVUvfTGosoB&#10;Vx7UbY5ra3UsY9GCv/g0dU8MeXQ5Tf8ACyvOtTlaf+XliIqvQAs03ylrJ6cSW9TGlTr2NiL/AEXz&#10;A/4n2iHtKlc35p/zR/669e8P59Ft7O/4V+fNLP01RS9T/G3449bmdXRMhuqXsLsvKUasDplo2psl&#10;gKTyrxZp6OVPreM34MLb2q2hDW6uJZPkulB/gY/sI694Y6pe+UP85b+ZX8vqTI4PuH5V9hRbLyay&#10;wVfXvW8mP6l2PV4+YWbF5jCdcw43+K0/50ZiWrN7EsSBYX7byly9tRD2lqusfiertX1Beuk/6WnV&#10;goHVYfsR9W697917q5f+TR/KP7I/mgd800eSpc1tP4s9aZahq+8u04IWpxURporoer9jVk6mObcG&#10;ViKhnUOmOpXNbUKzGkpqsJc2802/LdiSpDXMgPhp/wA/t/RX/jRwPMirNp6SP883pLavx3/mk/KD&#10;qTYW1cZsrr7bE/Uv9wts4SjFFhcRtLJdG7ZyWIx+KhF7xU6ymnLFmYuj62L6j7d5LvJb/lq2up2L&#10;yNr1E8SwkcEn7ePXlNVr1Ut7FHVuve/de6e9s/8AHybf/wC15if/AHPj90k/s2+w/wCDrR4dfbx9&#10;4c9J+ve/de697917r3v3XuqTP+FAXwkr/m3/AC4O0sNtDDyZjtnouqpvkB1fR0kBmyWVr9i4+qh3&#10;ltihSIeWaXJbdqsrFSUkd/NXJRjSWVbDDkbeF2fmCJ5TSKb9J/QBiNJ/JgtT5LXqymh6+VN7yZ6f&#10;697917r3v3Xuve/de6G7pn5MfIv455CoynQPfHcPSldWyLLXz9V9kbv2H/EnRPGP4pFtmspkqV0j&#10;SVqFcFeCCOPaO727b9wXTfQRzAcNaK1PsqDT8utEA8ejiVP85j+alV49sZL88/kilM8fjMtN2Dka&#10;LIBf6rl6MR1at/tazBv8fZSOUuWQ2oWMX+8in7OHXtK+nRGu0u6+5O8c6N091ds9l9v7mVZEXcPa&#10;G+90b+zaJKwaVEyu6qqrnVWIBKh7Gw/p7OraztLJPDs4kiX0RVUfsUAdbp0GXtR17r3v3Xuvr4/y&#10;g0z8f8rr4DLuT7j+I/7Kx080H3IcSjBPtCnfawAex0fww0fi/GjTbi3vFXmrQeZL7w+HjSft1HV/&#10;OvSdviPVjfsg611qv/8ACo3+XDlfk58Z9vfMDqrAS5btv4o47LnfOMxtMZspuv4/ZKb+J7jmRYwz&#10;yybVrFbNRR+lUop8tJ6pBEhkv225gXbtxbarpqRXRGkngsowP97Hb9oX59XQ0NOvnJ+5+6e69791&#10;7r3v3Xuve/de6s9+HX84/wDmJ/Bmgx22ejvkRuObrfGaI6bqXsimouy+t6SjTkY/B4PdiTzYWAt6&#10;2XA1VCWNyzG7XDm7cpbBvLGS9tx4h/GnY/2krTV/tg3VSoPHq83rf/hYb8n8TSU8XbXxE6K33Vxr&#10;Gs9ZsHeO/er1qdIs8n22e/vYEdvqdLaQfooFgAXce1G2sa2t1Ig/pKr/AODR1Xwx0MlT/wALK8+9&#10;Oy0f8vPDwVekaZ6n5SVtXThrclqWLr6FiL/jzD/X9pB7Sx1zfmn/ADRH/W3r3h/PosHaP/CvX5w7&#10;jpqmj6o+Pfxu6wWoV0TJ7gh7A7JzlCrD0y0MzZXDUHkU2N6jHTIfoY/yDK29q9mjNbqeWT5DSgP/&#10;ABlj+wjr3hjqlH5S/wA3b+Y18yKTI4XvT5U9jZTZmTWWGs662ZU0HWHXlZRS8Lj8ttDrqDGUmSiQ&#10;cKcqlTJ+WdmuSMNt5V2DaSHsrZA4/G1Xf7Qz1I/2tOrhQOHVb3sQdb697917q9r+R/8AydN6/wAy&#10;/uyl3n2Di8ztz4ddVZ2kn7W3oq1GPbsHL0RjyEPTmxsgNLSVtbG0bZesp2/3HUT+RnSqqKGOYFc5&#10;c2Q8u2ZhgIa7lHYvHSOHiMPQfhB+I/INSrNQdFL/AJwvVmJ6W/mcfNDrfb238dtTbeC7nzFXtfbW&#10;Hx8GKw+D2tuXHUu6ts4vEY2lVIoKWGgradKaKNQqxhQotb2acqXLXnLlncOxZmjFSTUlgSpJPrUG&#10;vXl+EdVs+xD1br3v3Xuhw+Mf/ZSfx7/8Th1P/wC97Qe0e5f8k6f/AJpv/wAdPXuvtOe8Quk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X3+Pfuvde9+69&#10;1737r3Xvfuvde9+691737r3XvfuvdapP/Ci75+nCYfGfA/rHNFMruCDEby+QVdj59MtDgNaZTZHW&#10;8zxm6vXusWayMZ0sKdKBbvFVTJ7nT2i5V8SRuaL1e1KpAD5tweT/AGuUX5lvNR1kx7C8keNK3Om4&#10;p2xlo7YEcW4SS/7XMaH+IucFQetPg/n/AGHvIIdZNT9YG+h/2Pt0ceia46jN+fbo6J7jrAfz/vvx&#10;7eXomn6wN9f9v7eHDorn6wv7cHRXJ1if3YdFknXKkpKqvq6agoKaora6tnhpKOjpIZKmqq6qplEN&#10;PTU1PCGeSSR2CIiAliQACT7szKil3NAMknAAHEk9F8pCrU4A636f5Jv8pmi+GOw6T5A95YKnqflN&#10;2Ngl8GMroo5z0hs3KwiU7SoNVwucrYypztWvMQtj4SI0qpazEj3Q9wn5muzs+1PSwhbiP9HcfjP9&#10;BT/Zjz+M5KhYT5q5iO6TfR2h/wAXjPH/AH4w8/8ASj8I/wBsfKl/fuIugd1737r3Xvfuvde9+691&#10;737r3Xvfuvde9+691737r3Xvfuvde9+691737r3Xvfuvde9+691737r3Xvfuvde9+691737r3Xvf&#10;uvde9+691737r3Xvfuvde9+691737r3Xvfuvde9+6918bbsf/mYe/P8Aw890f+7yf3mHbf7jx/6V&#10;f8A6RHj0i/bx4da64n6+6dVPHrr3vrXXvfuvde9+691737r3XvfuvdfWu/luf9u7vgX/AOKY/F7/&#10;AN8jg/eKPMf/ACsN/wD89E3/AFcbpenwD7B0dL2TdW697917r3v3Xuve/de697917r3v3Xuve/de&#10;697917r3v3Xuve/de6BT5JdIbc+S3x97r+Pm7pWptud09Xb46zyldHCs8+Kh3jt2owceao4mKg1F&#10;FJMlXT+oWkjQ3Fr+1m33km3X8N/F8ULq4HrpINPsPA9bBoa9fG87+6L7I+M3dPZfQXb2Bn212P1R&#10;u3K7P3Tiplk8X3uNmtBksbPIq/cUFdTtDXY6rQaKilmhnjJjkUnLKxvbfcbOO+tG1RyqGU/b5H0I&#10;OCPIgjp8GoqOgh9q+t9e9+691737r3Xvfuvde9+691737r3Xvfuvde9+691737r3Xvfuvde9+691&#10;737r3Sj2js3d/YG4sZtDYe1dyb23Zm6haTDbX2jg8nuTcWXqmF1psZhcNFNU1Eh/CRRMf8PbcssU&#10;EZlnYIo4liAB9pOB17rYP+GP/CYz+Yt8mpsZnu4MFhvh/wBa1ZgmnzPb6PkOyqmhlt5GwvTuDlFf&#10;HUR39VNuGqw/0JDngECbv7jbBtwMdoxu5B5R4SvzkOKfNQ/VC4HDrcs/l/fyEPgJ8A58HvTDbGm7&#10;071xIgqY+6e6YcfuHJ4XKx2kNb1/s6ONcPgTHJqNLVQU0uRjQ+N8jKLkxLvvO++b4Ghd/AgP+hx1&#10;AI/pN8TfMEhf6I6bLk9XXewf1Xr3v3Xuve/de697917r3v3Xuve/de697917rxAIIIuDwQeQQfwf&#10;fuvdfP8Af5/P8gTcnUG497/Nv4R7Jqc90rnanI7s7t6R2pjnqMp05k6hmrs5vrYuEolLz7UncyVN&#10;fQU0ZbDMXkjT+FXGOnLkfnmO6jTZ95fTMtFjkY4kHAKx8n8gT8f+m+J1X8j1p6+5X6c697917r3v&#10;3Xuve/de697917r3v3Xuve/de697917r3v3Xutg3+Uh/IB+RH8w3Kbd7Y7apdwdCfEEzwV8/YOSx&#10;60m9+18fFIHlxfTmByqHyQzj9ttyVkBx8N2anXITRSUoAnNPPNhsKta2pE93w0g9qH1kI9P4AdR8&#10;9INeqMwHX0lfjz8dumvip1Ds/oroPYmG666x2Nj1ocHt7DRNeSV/XXZjM5CcvUV+RrZdVRXZCslk&#10;nqJWaSWRmN/ePt/f3e53T3t85kkc1JP8gBwAHAAYA4dMk1yetFj/AIV2fFbLbO+TnRXy8w+MkOzu&#10;5+t16p3ZkYIS0FJ2Z1fW1FfjXyVSOEkyeAyFLFRxnllxdSwJ0kCaPazc1l26fanPfC+tR/QegNPs&#10;YGv+mHTsZxTrUE9yr051737r3T3tn/j5Nv8A/a8xP/ufH7pJ/Zt9h/wdaPDr7ePvDnpP1737r3Xv&#10;fuvde9+691737r3XzUf+FEP8nzO/CbvDOfKbo/as0/xH7x3PU5Srp8LRsaLovs/P1DVmV2Tk4KZd&#10;FLhMnUNLVbcnAWGLU+MIRqemaqyF5C5rTeLJdsvG/wAahFM/6Ig4MPVgMOOJ+LzNHkauD1rQ+5E6&#10;v1737r3Xvfuvde9+691737r3Xvfuvde9+690e3+XB8E+yf5iXyx63+OewKPIQYjK5Knzvau9Kana&#10;Si646oxFZE28d3107I0SSrC4pMZFNZamvnpaa48uoEvMG9W+wbXJuE5FQKIv8bn4VH+E+igny60T&#10;QV6+v3s3aO3ev9obV2HtDGU+E2nsnbeD2jtfDUoK0uI27tvFxYbCYymBuRHT00MUSA/hR7xUmlkn&#10;laeU6mclifUk1J/M9J+lJ7b691inggqoJqaphiqKaoikgqKeeNJoJ4JkMcsM0UgKsjKSrKwIINjx&#10;72CQajr3Xzsf58/8gvdXxY3NvH5ffDnZ1duX4t56rrty9jda7bopq3MfHXIVMhq8pXUGMpg0k2zG&#10;YvNDPEh/hC3gqQtHHFUe565J54i3KNNq3ZwtytAjnhKPIE+Uny/FxGajp5Wrg9ao3uTur9e9+691&#10;737r3Xvfuvde9+691737r3Xvfuvde9+691737r3WyT/KF/4Txd7fOzI7Y7s+SFDuXoX4jM9LlqWt&#10;raT+Fdod1UAdZo6LrrDZOMvQYqpTlty10BidGX+Hw1pMklPH3NXPllsqtZ7eRPdcPVIz/TI4sP4A&#10;a/xEcDRnAwOPX0c+l+luq/jv1hs7pjpPY2B656x2DiYsLtXaO3KX7XHY6jjYyyyyO5aWpqqiVpKi&#10;traqSSoqZ3knqJZJpHdoAu7y5v7l7u8cySOasx4n/MBwAGAMAU6Z48evnz/8KyPitlurvnbsv5PY&#10;/GS/3L+UHWWFpslmEibwr2l0/QwbJzeMqJEuqk7eXbU0BchpP3woIhY+519sNzW52V9tY99s5oP6&#10;EhLA/wC9a6/l69PIcU61W/cl9X697917ocPjH/2Un8e//E4dT/8Ave0HtHuX/JOn/wCab/8AHT17&#10;r7TnvELpN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0WP5jfKDZnw5+OXZnyB3sY6ik2VhHO38CZxBU7u3&#10;pk2GP2jtOjblg1bXSRJNIit4IBNUMpjhcg65e2W55h3eHarbBkbub+BBl2P2LWnqaDiehHyny5d8&#10;2b/b7FZ4MzdzUqEjGXc/6Va0Hm1F4kdfMk7Y7Q3r3X2XvntvsbMS57fHYm58tuzc2Ul1KtRlMxVt&#10;VTR0sJJENPCGENLTodEMKJEgCIoGZ9hZW222UVhaLpihUKo+QFM+pPEnzNSeuh+27bZ7Pt8O12Ca&#10;IbdFRB6BRTPqTxJ4kkk5PQcn8/7D2tHXp+sDfQ/7H26OPRNcdRm/Pt0dE9x1gP5/3349vL0TT9YG&#10;+v8At/bw4dFc/WF/bg6K5OsT+7Dosk628/5AP8qJQu3Pnt8idtBmcR5L4z7FzlJcIt7xd15fH1A+&#10;p+m2FkXgasmq3OPnGPHu97gfHylsz/K5kU/9UAf+rtP+af8AGOoi535lqW2Wxb5SsP8Aq2D/AMf/&#10;AN5/iHW3n7x06i/r3v3Xuve/de697917r3v3Xuve/de697917r3v3Xuve/de697917r3v3Xuve/d&#10;e697917r3v3Xuve/de697917r3v3Xuve/de697917r3v3Xuve/de697917r3v3Xuve/de697917r&#10;3v3Xuvjbdj/8zD35/wCHnuj/AN3k/vMO2/3Hj/0q/wCAdIjx6Rft48OtdcT9fdOqnj11731rr3v3&#10;Xuve/de697917r3v3XuvrXfy3P8At3d8C/8AxTH4vf8AvkcH7xR5j/5WG/8A+eib/q43S9PgH2Do&#10;6Xsm6t1737r3Xvfuvde9+691737r3Xvfuvde9+691737r3Xvfuvde9+691737r3VGv8AN7/kd9G/&#10;zRMPSb9xmZg6X+U+1cMMTtjt2jxIyWH3dhqQtNQbN7VwdO0UlbRxuzrRZKnkFZQ6yVFTApo3GfKv&#10;OV7y25gYeNbMalK0KnzZD5H1Bw3yOerK2nrRk76/4T3/AM2HobP12Ll+Lue7fwkE8seO3p0Pl8R2&#10;Xgs5DG2n7ujw+Pkiz9MjfVUyeFpZD+Et7mex575YvYwwuREfNZAUI/M9p/Jj06HU9Fx/4aF/mi/9&#10;4C/Kr/0Te8f/AKm9mH9auW/+U6H/AJyL/n69qX169/w0L/NF/wC8BflV/wCib3j/APU3v39auW/+&#10;U6H/AJyL/n69qX169/w0L/NF/wC8BflV/wCib3j/APU3v39auW/+U6H/AJyL/n69qX169/w0L/NF&#10;/wC8BflV/wCib3j/APU3v39auW/+U6H/AJyL/n69qX169/w0L/NF/wC8BflV/wCib3j/APU3v39a&#10;uW/+U6H/AJyL/n69qX169/w0L/NF/wC8BflV/wCib3j/APU3v39auW/+U6H/AJyL/n69qX16n0f8&#10;nL+abXtGkHwJ+TSGRtKms6xzuOUEG15HyCRKg/xYgf4+6tzZy0vG+h/Jwf8AB17Uvr0LO2v5BX83&#10;3dcscOL+EXYNK0ltJ3Lu3qjZkQv/AMdJt4bgoUX/AJCYe0snPHKkWWvFP2K7f8dU9e1L69Gw6/8A&#10;+Es382XeTxLuPZvSPUwkKh5OwO6cHkkgB+rSjquDczED86FY/wBL+yyf3K5Xh/s3kl/0sZH/AB8p&#10;1rWvViPUX/COjtmvekqO+fmn13tSNCj1+J6i6x3L2A9Qv+7Kek3DvKu2yISf7Mz4uW35iN+CC692&#10;LVaixs3b0LuF/kof/jw+3rXieg6t+6C/4SvfywOpJaPJdk0HcnySy8Hjmmg7O7Dl23tUVcRuslJt&#10;7qanwExhuATT1+Qq1bkPqQlfYVvvcvmS6BW3MduP6C1b9rlv2gDqpc9XqdFfFz44fGLAnbXx46L6&#10;q6Yw8kMcNXB1zsfb21qnKiOxWXO5PFwR1VfKSAWnrZpZGIBZifYKvdy3DcX8S/meY/02Jp9gJoPs&#10;FOqkk8eh49outde9+691737r3Xvfuvde9+691737r3Xvfuvde9+691737r3XvfuvdeIvweQeCD79&#10;17rWm/mWf8Jofih8ysluDtn475Ck+J/fmXkqsnlf7u4KOv6V39mZy081VufYFE0DYmsqpLCbJ4KW&#10;NNTSVFRj62ocuZD5d9xNz2hVtb8fVQDAqaSKPk2dQHo32BgOrhyOPWlr8uv5H38yz4a1eUqd/wDx&#10;x3T2FsTHPMydq9FU1b21sOeghJDZWubbkByuIp+Las/iqA3I9PK3l7aucuXd2AEFwsbn8ElEavoK&#10;nSx/0rN04GU9VMyxSwSyQzRyQzQyPFLFKjRyxSxtokjkjexVlIIIIuD7FHHI6t1w9+691737r3Xv&#10;fuvdOeGwuZ3HlKHB7exOTz2ayc6UuNw+GoKrKZTIVUn6Kahx9CjyyyN+EjQk/wBPdXdI1LyEKo4k&#10;mgH2k9e6ug+JP/CfD+Z/8sqnGV8HRFb0FsKu8MsvYPyPkrOsKSKklIdZ6LZFVTz7prBJHd4JKfBm&#10;nf06p0V1YhHdOe+W9rBUz+O4/DF3/wDGqhB86tX5dVLqOtwz+Xv/AMJlfhR8RazCdh99Sv8AL/uf&#10;FvS19JUb9wVNiumtsZSEiVJsB1R5quLISRMSoqNw1ddGxVJoaSklHEUb77i7xuoa3sf8UhOO01kI&#10;+b4p9ihfQkjpsuT1skwwxU8UUEEUcEEEaQwwwoscUMUahI4oo0ACqoACqBYDge49JJNT1TrJ7917&#10;ooXzp+FnUH8wD407++M/dFJOu3d3QQV+A3NjY4G3D1/vjEa5tr772zJUDStXQysweNiEqKeSopJr&#10;wVEqk12XeLvYtxTcbM9yYIPBlPFT8j/I0IyB1sGhr18xH56fyXvnf8A9252n351DubsjqSjq6ltv&#10;d+dU4DL7t64zGGWQ/Z1u4JcXHNUbdq2TiWgzaQMJFcU8lVCq1EmRuyc3bJvkSmCURynjE5CuD8q4&#10;cfNa/Ohx08GB6qeIIJBFiOCDwQR+D7E/Vujt/D74C/MX5hdgbQxHx6+PnZe/qGq3BiRV71p9tZLG&#10;dbYClWujefIbk7Gy0cOGoYY0DP8Av1gdwCsSSSEISfdt82naYHe/nRCAe2oLnHAIO4/s+3qpIA6+&#10;xj7xO6Y697917r3v3Xuve/de697917pG9hdebF7Z2PunrTs3aWA33sDe+Frdu7t2fujG02YwG4ML&#10;kIvDV4/J46sVo5EYci4urAMpDKCHoJ5rWZbi2YpIhqrA0II8wevdaIP8zr/hK32lsLL7i7c/lx1L&#10;9pddVMtVlKv45bpzlNSdnbMjdjUS0fX26s5JFSbix8K6xBS5CpgyaIscSvlZ3aT3NXLnuXbTotrz&#10;APDkGPFUdjf6ZRlD6kAr59o6dDjz61HuyOruy+nN25PYPbfX29esN8YZ/Hltn9gbXzW0Ny45tRQf&#10;d4TPw09SgYqdLNHZrXBI9ynb3NvdxCe1kWRDwZSGB/MVHTnSE9vde697917r3v3Xuve/de6uc/l9&#10;/wAiX56/PzK4LNYjrnJdG9F18tNUZDvfuPD5Pbm358NKRI9ZsDa9YIMpuaV4w/2zY6JaFpAI6jIU&#10;t9YCO+867JsasjyCaYcI4yCa/wBI8E+de6nBT1UsB19Gb+XL/LR+N/8ALN6ZHVvRmGmyW5NwGhyH&#10;afbu5IKSTf3aG4aOFo4avM1dOoWlx1IZJVxWGpiKekR5GHlqZqqqqIC3/mLcOYrv6m9NFWoRB8KD&#10;5epP4mOT8gAAyzFj1YV7Ietde9+691737r3XCSOOaOSGaNJYpUaOWKRVeOSN10vHIjXBUgkEEWI9&#10;+4ZHXutXf+ZL/wAJgfjB8qsjn+1viZmcb8T+6Mq9Tksltakw713QO88tMTI8tTtPGaajbM8zkeSp&#10;wSvSKAW/hUkzvKZJ5e9x9y2xVtd0BuoRgNWkqj/THD/Y2f6VMdXDkcetMj5a/wAl/wDmRfDKryc3&#10;anxo3ruTZWNaZx2p0/RVPa/W89BFcfxWszO0o5qnEwNYhVz9FQS/S8Qut5b2vm7l/dwPprhVc/gk&#10;Oh6+lGw3+1LD59OBgeqtmVlYqwKspKsrAhlYGxBB+hHsS9W669+691737r3XvfuvdPW3tt7i3dma&#10;Hbu08Bmtz7gykwp8ZgtvYquzWZyM5FxBQ4zGxyzzOf8AUxoT/h7pJJHEhklYKo4kkAD7Scde6u5+&#10;I3/CdT+Z58q6nG5HJdNf7LZ1/WGCWfe/yOmrNg1aUjnXJ9h1ukFTuiaYx3aDzYiCnclVaqjBLAHb&#10;rz9y5tgKrN9RIPwxd37XqE/40T8uql1HW4z/AC8/+E23wd+FdZg+w+0qaX5a96YiSmr6PdnZ+Doq&#10;Prba2VpyJI6zZfUSy1dEJY5AskVXm6rJTxSKstM1K/HuJ9+9wd53gNb2x+lhONKHvYf0nwfyUKDw&#10;Nemy5PWw+AAAAAAAAABYADgAAewF1Trv37r3RFv5ivwF6i/mQfGPdnxx7ZabENWVEG5uut/46khr&#10;c51l2PiKeaDAbwxVNOyLOipPPR5CiaRBVUc9RAJIXdJ4jrYN8uuX9xXcLXNMOp4Oh4qfTgCD5EA5&#10;4HYNDXr5inzj/lCfO74DbqzmO7d6U3TuPrqgqqgYbvPrXDZfefUefxaSFaXIzbkxcDHDyyqCf4fn&#10;YqOqFmIiaMCRsjNm5q2XfIla0mVZDxjchXB9KE932rUfPp4MD1WP7EfVurMP5cXwF+Yvyh+RXRmX&#10;6X+PnZe6NnYPtbrzcm4uyJ9tZLB9Y7dwGD3ZR5fLZPL9g5qODFJ4qaKWaOljqnqZ9JSmgmkIQh3m&#10;DfNp22wmS8nRXZHASoLklSAAoq3HzpQeZHVSQB19dz3ix0x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/9Hf49+691737r3Xvfuvde9+691737r3XvfuvdaO&#10;3/Chj5xnu3v7HfFPYuXM/Wvx1rp5d6PSTaqPcfddbSGlyyShCVdduUcjYqO4DR1c2SRgVCH3kr7T&#10;ctfu3a23y5Wk12OyvFYQaj/nIRq+ahPn1mX7E8l/ubYW5nvUpcbgB4deKW4NV/5ysNZ8igjPr1ro&#10;n6+5e6nY8esJ/P8AsPdx0gn6wN9D/sfbo49E1x1Gb8+3R0T3HWA/n/ffj28vRNP1gb6/7f28OHRX&#10;P1hf24OiuTq7f+Sv/LDqfnT3M/ZXaOIqV+MHTeYoZ95GVJYIezd4xqmRxXV2PqRbVTlDHV5+WJtc&#10;VI0cAMUtdDNHGHuZz0vKm2fRWDD665B0f8KTgZSPXyjB4tU5CEGOudOZBstp9NbH/GZh2/0F4Fz8&#10;/JfU1P4SOvoQ0VFR42jpMdjqSmoMfQU0FFQ0NFBFS0dFR0sQgpqSkpoAqRxRoqpHGihVUAAAD3iA&#10;zM7F3JJJqSckk8ST5k9QKSWJZjUnqT7r1rr3v3Xuve/de697917r3v3Xuve/de697917r3v3Xuve&#10;/de697917r3v3Xuve/de697917r3v3Xuve/de697917r3v3Xuve/de697917r3v3Xuve/de69791&#10;7r3v3Xuve/de697917r3v3Xuvjbdj/8AMw9+f+Hnuj/3eT+8w7b/AHHj/wBKv+AdIjx6Rft48Otd&#10;cT9fdOqnj11731rr3v3Xuve/de697917r3v3XuvrXfy3P+3d3wL/APFMfi9/75HB+8UeY/8AlYb/&#10;AP56Jv8Aq43S9PgH2Do6Xsm6t1737r3Xvfuvde9+691737r3Xvfuvde9+691737r3Xvfuvde9+69&#10;1737r3Xvfuvde9+691737r3Xvfuvde9+691737r3Xvfuvde9+691737r3Xvfuvde9+691737r3Xv&#10;fuvde9+691737r3Xvfuvde9+691737r3Xvfuvde9+691737r3Xvfuvde9+691737r3Xvfuvde9+6&#10;91737r3Rae5vhj8RfkS81R3v8Y+he3a+dSrZjsHqfZG6M/ESujyUm4crRSV0D24EkNQjAcA29mNp&#10;u+62GLK5liHorsB+wGh/Z1upHDqvjd3/AAnr/k770nlqsn8Lts4yplJbXtHszvDZEETH8xY7aO56&#10;KlA/opgK/wCHs9i575shFFvCf9MkbfzZCf59b1t69BtF/wAJof5OMcpkf4y7jmQkkQS9/d/iIXNw&#10;AYdypJx9Bd/9fnn2oPuHzZT/AHJH/OKL/oDr2tuho2P/ACD/AOUL17PDU4L4RddZGWCxUb43N2h2&#10;ZA5Bveaj7HzuVhe/5Dxkfi1vaObnfmqcUe8cf6UIn/HFXr2pvXqxjqX45fHzoOiOO6N6L6f6bonh&#10;FPJTdW9a7N2DFPCCDoqBtajpfJcgFjJck8m559kF1uF/fHVezSTH+m7N/wAeJ6rUnj0M3tJ17r3v&#10;3Xuve/de697917r3v3Xuve/de6R1X131/X5I5mu2Ls6tzBk8py1XtnC1GSMoNxIa6aAy6v8AHXf2&#10;8LidV0K7AelTT9levdLBVVVCqAqqAqqoAVVAsAAPoB7Z69137917r3v3Xuve/de697917r3v3Xuv&#10;e/de697917oIu4Pj/wBFfITb42p3v031f3LttRL4cL2fsTbG+cfSPMAHnoafclNUinl4UrNDpdSA&#10;ysCAQqtL69sJPFspnhb1Rip/OhFevVI4dVIdn/8ACcL+UJ2ZU1OQX4xVPXeUqmdpa3rDtLtHa9Mp&#10;YkgU225ctVYeEAk2EOOQfg3AAAptvcDmq2Gn6nxAP40Rv56Q38+rB2HRXsh/wk3/AJXVZOZqfcPy&#10;qxMZJIpcf2zs2SBbm4AbKbVqZePoLyH2ZL7n8yAUKwn7Ub/I463rbpbbQ/4SxfyndtVMc+Z2r3p2&#10;DEkgdqLd/dGVoqaZQbmGR9hUmEmCn6EpKrf0a/PtmX3L5okFEaOP/Sxj/n4t17W3Vmnx7/lUfy5/&#10;ixW0GW6P+H3S21dx4qRJsVvHMbaPYW/MXNH+mXGb97Jly+Zp2+hZoa5SbC97D2Hb/mbf9yBW8u5G&#10;U8VB0qftVNKn9nVSxPHqwP2Rda697917r3v3Xuve/de697917r3v3Xuve/de697917orPc3wd+Gn&#10;yImqazvP4r/H7tXK1esy5/e3Uux87udXk/XLT7prKJsjC5/Lw1St/j7MrTed2sBSyuZYgPJXYD9l&#10;afy62CRw6IBuz/hPH/J13jPLVZD4ZYDF1MpZhJtPtTvbZ0ETN9TFjds7opaQD+imnKj+ns9i585s&#10;iFFuyR/SSNv5lCf59b1t69B9B/wmi/k4xS+ST4ybjqkv/mJ+/u/1i/UGtem3LG/04/X9P8efb59w&#10;+bD/AMSQP+bUX/QHXtbdDlsT+Q1/KJ66niqMB8H+sMjJDpKLvvNdi9owMUNx5aXszNZeKT/EOhv+&#10;b+0c/O3NVwKPeOP9KET/AI4q9e1N69WNdV9B9F9F45sR0l0v1R09iniSCTG9Xdd7R2DQywxkFI5a&#10;XatHSIwBAIDA88/X2H7m+vb1tV5M8p9Xdm/48T1WpPHoWvaXr3Xvfuvde9+691737r3Xvfuvde9+&#10;690jZOuuvpsmc1LsXZsuYMgmOWk2xhHyZlDahKa9oDLqvzq13v7dFxOF0B2p6VNP2V690sgAAABY&#10;DgAcAAfge2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0t/j37r3Xvfuvde9+691737r3XvfuvdEW/mPfL/GfCL4ldld1NNSNvRqRdm9TYqqCSJm&#10;O0N0U8tPtpGppOJoaBY6jMVsRI10tHOqnWVBEvKOwPzHvsO3Z8OuuUjyjWmr7C2EB/iYdDf285Sl&#10;505qttmofBr4k7D8MKEF8+RaojU+TOvl180fNZfKbgy2Uz2cyFXls1m8jW5fMZXITyVVfk8pkqlq&#10;zIZCtqZSXkmmld5JJGJLMSSbn3mPBGkUYijAVVAAAwABgAfIDroeIooIlghUIiAKqgUAUAAADyAG&#10;AOmk/X2/00ePWE/n/Ye7jpBP1gb6H/Y+3Rx6JrjqM359ujonuOsB/P8Avvx7eXomn6wN9f8Ab+3h&#10;w6K5+jNfDv4odlfNX5BbF+P/AFhTFcrumt+53DuKemlqMTsbZeOdJNzb1zvjK2p6KFhojLqaioeC&#10;ljPmnjBJuY+YLLljZ5d3vj2xiirXLufhRfmx8/IAscA9Bffd2ttl2+TcLo4UYHmzH4VHzJ/YKk4B&#10;6+mf8bvjx1n8VelNhdD9R4cYfZWwcNHjqRpBE2TzeSlY1Wb3Pn6qJUE+QyVW8tZWShVUyOQipGqI&#10;uEO9bxfb/uc27bi2qWY1Poo4KqjyVRQAegzU1PWMG47hc7peyX12avIa/IDyUegAwPl0OXsq6Rde&#10;9+691737r3Xvfuvde9+691737r3Xvfuvde9+691737r3Xvfuvde9+691737r3Xvfuvde9+691737&#10;r3Xvfuvde9+691737r3Xvfuvde9+691737r3Xvfuvde9+691737r3Xvfuvde9+691737r3Xxtux/&#10;+Zh78/8ADz3R/wC7yf3mHbf7jx/6Vf8AAOkR49Iv28eHWuuJ+vunVTx6697611737r3Xvfuvde9+&#10;691737r3X1rv5bn/AG7u+Bf/AIpj8Xv/AHyOD94o8x/8rDf/APPRN/1cbpenwD7B0dL2TdW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/9Pf49+691737r3Xvfuvde9+691737r3Win/AMKDfmSe9/lLS/HvaWV+564+MqV2CyYpZy1H&#10;me38ysb73q5QhAc4iOOnwiLIpaGoir9DaZjfJX2q2D927Md1nWk15Qj1EQroH+2y/wAwV9Os4PYX&#10;k79xcqnmC7SlzudGWoytutfCH/NwkyGnxKY65XrX5b3LKdTVL1iP19u9Jjx6wn8/7D3cdIJ+sDfQ&#10;/wCx9ujj0TXHUZvz7dHRPcdYD+f99+Pby9E0/XUNPPV1MFLSwzVNTUzR09PT08bzT1E8ziOGGGGM&#10;Fnd2IVVUEkkAC/t2oVSzGgHE9FVwQAScAdfQ+/kvfy46b4K/HeLc+/8AEQx/JDuyhxe4ezJ540kr&#10;dk4MR/dba6spJv7H2CyGoy3j4lr3kQvLDS0rLh77l85tzVvHgWjf4lakrF6O3BpT/puCV4IBgFm6&#10;xh535lO/7kYrc/4tASE9GPBpPz4L6L6Enq5f3G3QK697917r3v3Xuve/de697917r3v3Xuve/de6&#10;97917r3v3Xuve/de697917r3v3Xuve/de697917r3v3Xuve/de697917r3v3Xuve/de697917r3v&#10;3Xuve/de697917r3v3Xuve/de697917r3v3Xuve/de6+Nt2P/wAzD35/4ee6P/d5P7zDtv8AceP/&#10;AEq/4B0iPHpF+3jw611xP1906qePXXvfWuve/de697917r3v3Xuve/de6+td/Lc/7d3fAv8A8Ux+&#10;L3/vkcH7xR5j/wCVhv8A/nom/wCrjdL0+AfYOjpeybq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U3+Pfuvde9+691737r3Xv&#10;fuvdFA+eXyjxXw5+KXb3fNbJSvmttbdlxuwsZVaWTN9jbib+DbKxhpz6pYhWyx1NYqAlaSGeS1kP&#10;s95a2Z9+3uDbFrpdquR5Rrlz9tBQf0iB59DHkHlWbnPmyz2BK6JX1SsPwwp3StXyOkFV/plR59fM&#10;pz2ay25Mzl9xZ7IVWWzmeylfmszla6Vp63J5bKVT12RyFZO/LyzTSPJI55LEk+8xLeNIo1iiAVVA&#10;AA4AAUAHyA66UeDFbQpbwKEjjAVVGAqqAAAPIACg6Ym9rU6QS9Yj9fbvSY8esJ/P+w93HSCfrA30&#10;P+x9ujj0TXHUZvz7dHRPcdYD+f8Affj28vRNP1slf8J7P5did59tT/MbtbBfcdVdHZ2Kl6wxuRp7&#10;0W9O5KRErocyI5QRLR7YR4au4AVshJSaXb7Wpi9w37vc4natvHLdg9Li6WspHFITinyMuR/pA38S&#10;nqGfc/mb932g2Ozb9a4FZCOKRcKfbJw/0oPqD1vFe8Xesfeve/de697917r3v3Xuve/de697917r&#10;3v3Xuve/de697917r3v3Xuve/de697917r3v3Xuve/de697917r3v3Xuve/de697917r3v3Xuve/&#10;de697917r3v3Xuve/de697917r3v3Xuve/de697917r3v3Xuve/de6+Nt2P/AMzD35/4ee6P/d5P&#10;7zDtv9x4/wDSr/gHSI8ekX7ePDrXXE/X3Tqp49de99a697917r3v3Xuve/de697917r6138tz/t3&#10;d8C//FMfi9/75HB+8UeY/wDlYb//AJ6Jv+rjdL0+AfYOjpeybq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f/9Xf49+691737r3X&#10;vfuvde9+691pr/8ACkj5X/3u7W61+Ie2cl5MJ1PQw9ldlQU8t4puwt3Y0w7RxVbFfiXGYOV6tDax&#10;XLWPKcT17TbL4FpLvkw7pj4cf+kU9xHyZxT/AGnWaX3auUPo9luucrpKPeEwwE/75jb9Rh8nlAU/&#10;OH59av8AJ+f9f3NUfWRc/UVvapOiyXrEfr7d6THj1hP5/wBh7uOkE/WBvof9j7dHHomuOozfn26O&#10;ie46Hr4tfHDf3y17862+P3W1Nr3L2HuCDGvkpIJJ6DbOBp0au3Lu3LrEQftMZQR1FbOAQziPxx3k&#10;dFJdve82nL+0z7venshWtPNm4Kg+bMQB6VqcA9BPmDdbbZNsl3O7PZEpNPNm4Ko+bGgH21OOvp4/&#10;H7ozYHxo6Y666K6vxgxeyetdtUW3sRGyx/d18sV6jK57LSRKqy12SrJJ6+umCjyVE0j2F7DCLd91&#10;u973Kbdb5tUs7Fj6D0UeiqKKo8gAOsONz3G53a/l3G8NZJWLH0HoB8lFAB5ADoYvZb0h697917r3&#10;v3Xuve/de697917r3v3Xuve/de697917r3v3Xuve/de697917r3v3Xuve/de697917r3v3Xuve/d&#10;e697917r3v3Xuve/de697917r3v3Xuve/de697917r3v3Xuve/de697917r3v3Xuve/de697917r&#10;423Y/wDzMPfn/h57o/8Ad5P7zDtv9x4/9Kv+AdIjx6Rft48OtdcT9fdOqnj11731rr3v3Xuve/de&#10;697917r3v3XuvrXfy3P+3d3wL/8AFMfi9/75HB+8UeY/+Vhv/wDnom/6uN0vT4B9g6Ol7Jur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W3+Pfuvde9+691737r3SH7N7D2z1H1zvvtLelaMftLrraO4t67krPSXhw22cVLmMgYUcj&#10;XKY4WWKMG7uVUcke1Fpay3t1HZwCrysqKPmxoP8AD0YbTtl3vW6W+0WC6prqRIkHq0jBVr6CpyfI&#10;Z6+Xv332/ufv/ubs/uveUhfcnZ+9tw7yyUQlaaGgOayD1VLh6N3AIp6KAxUdMthpiiRQAB7y/wBo&#10;sodtsIbCD4IUCj50HE/MnJ+Z66qbTstpy5sdrsNiP0rSJIlPAnSoBY/0nNWb1Yk9AvJ+f9f2ex9M&#10;T9RW9qk6LJesR+vt3pMePWE/n/Ye7jpBP1gb6H/Y+3Rx6JrjqM359ujonuOt4f8A4TufAxelejsh&#10;8vuwsMIOzPkFi46LryGtg01m2Ok4KtaukrYtYDJJuarhjyLfqDUUGPkRh5ZVOMnu/wA1fvLcxy9a&#10;NWC0NZKcGmpQj/m2CV/0xcHgOsW/djmf947mNhtGrDamr04NNShH/Nsdv+mLjyHWyN7hrqIuve/d&#10;e697917r3v3Xuve/de697917r3v3Xuve/de697917r3v3Xuve/de697917r3v3Xuve/de697917r&#10;3v3Xuve/de697917r3v3Xuve/de697917r3v3Xuve/de697917r3v3Xuve/de697917r3v3Xuve/&#10;de697917r423Y/8AzMPfn/h57o/93k/vMO2/3Hj/ANKv+AdIjx6Rft48OtdcT9fdOqnj11731rr3&#10;v3Xuve/de697917r3v3XuvrXfy3P+3d3wL/8Ux+L3/vkcH7xR5j/AOVhv/8Anom/6uN0vT4B9g6O&#10;l7Jur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19/j37r3Xvfuvde9+691r6/8KJPkserfiVtroXB5D7fdHyM3alNloYZdFQnW&#10;vXs1PuHcTFojrT7nKSYWlsbLLC1UnqAdfck+2W1/V7024SCqWq4/071Vf2LqPyNOslvuxcp/vjnK&#10;bmS4WsO1RVUnh48+pE+R0xiVvVWCH060cpvqfeRcPl1nNd8T03Sfn/X9mEfRBP1Fb2qTosl6xH6+&#10;3ekx49YT+f8AYe7jpBP1gb6H/Y+3Rx6Jrjo/X8sn4Y5D5z/Lrr3p6enqx15jJm353FlaUyxHG9Z7&#10;ZqYpMzSJVxeqGoys8lNhqSVbmOarSXSUjewX515kTlfl+bcQR4zdkIPnI1aGnmFALkeYWnn1HnPn&#10;MScsbBLuAI8ZuyIHzkYYNPMKKuR5haefX0usTicZgcVjMHhMfR4nDYbH0WJxGLx9PFSUGNxmOplo&#10;6DH0NLAAkUMMSJHFGgCqoAAAHvC+SR5ZGllJZmJJJySSakk+ZJ49YWSSPK7SyEszEkk5JJyST5kn&#10;pw906p1737r3Xvfuvde9+691737r3Xvfuvde9+691737r3Xvfuvde9+691737r3Xvfuvde9+6917&#10;37r3Xvfuvde9+691737r3Xvfuvde9+691737r3Xvfuvde9+691737r3Xvfuvde9+691737r3Xvfu&#10;vde9+691737r3XvfuvdfG27H/wCZh78/8PPdH/u8n95h23+48f8ApV/wDpEePSL9vHh1rrifr7p1&#10;U8euve+tde9+691737r3Xvfuvde9+6919a7+W5/27u+Bf/imPxe/98jg/eKPMf8AysN//wA9E3/V&#10;xul6fAPsHR0vZN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//Q3+Pfuvde9+691737r3Xz9f54fyKbv358dkYrG1/3m0OiqWi6&#10;T24kcl6cZHa0stXvyoMSkp5f4/VZGkaQXLxU8IJsqquRvt9tv7v2CJ2FHuCZW+xvg/4wAftJ66Y+&#10;wPKn9WPbC0mmXTPuRN3J66ZKCEV408BY2p5M7U41NOU31PuR4fLqS7viem6T8/6/swj6IJ+ore1S&#10;dFkvWI/X270mPHrCfz/sPdx0gn6wN9D/ALH26OPRNcdb938gv4Vj4z/EOl7e3diBR9sfJ3+F79yD&#10;VUGjIYTrCCB/9GW3jr5T7innnzkwGkk10cUo1Uy2xV91uZP31zAdvt2rb2NUFODS/wCiN+RAQf6U&#10;kfF1h17tcy/vvmNtvt2rb2NYxTg0v+it+RAQf6QkfF1et7i7qK+ve/de697917r3v3Xuve/de697&#10;917r3v3Xuve/de697917r3v3Xuve/de697917r3v3Xuve/de697917r3v3Xuve/de697917r3v3X&#10;uve/de697917r3v3Xuve/de697917r3v3Xuve/de697917r3v3Xuve/de697917r3v3Xuvjbdj/8&#10;zD35/wCHnuj/AN3k/vMO2/3Hj/0q/wCAdIjx6Rft48OtdcT9fdOqnj11731rr3v3Xuve/de69791&#10;7r3v3XuvrXfy3P8At3d8C/8AxTH4vf8AvkcH7xR5j/5WG/8A+eib/q43S9PgH2Do6Xsm6t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AV8ne6Md8dvjz3N3hkvA0XWXXW6N1UVNUnTFks5QYxxtvCk3Hqrsg1LRpy&#10;PVKOR9fa/a7Jtx3GCxX/AEV1U/IE5P5Cp/LoTcmcuzc282bdy3DWt5PHGSOKoWHiP/tI9Tn5L18w&#10;bcOZym4sxl9wZutnyWazuTr8zl8jVNrqchlMnVNW5CtqH/MksrvI5/JJ95WWiLGixoKKooB6ACgH&#10;XXua3htLdLW2UJHEqoqjgqqAFA+QAAHSWm+p9nMPl0Grviem6T8/6/swj6IJ+ore1SdFkvWI/X27&#10;0mPHrCfz/sPdx0gn6P7/ACwviDUfNf5k9W9RVtFNU9f4yubsHt6ojDiKm6z2fUQ1eboppo/VGcrO&#10;9JhIZVuUlrY3tpU2C/O3MA5a5dn3BTSVh4cXzkeoU/7UVcjzCkdRt7hcxryvy3cbippMw8OEesr1&#10;Cn56BVyPMKR19Lmmpqaipqejo6eCkpKSCKmpaWmijgpqamgjEUFPTwRAKiIoCoigAAAAW94ZMxYl&#10;mNScknz6wXZmZizGpOSTxJ6z+9da697917r3v3Xuve/de697917r3v3Xuve/de697917r3v3Xuve&#10;/de697917r3v3Xuve/de697917r3v3Xuve/de697917r3v3Xuve/de697917r3v3Xuve/de69791&#10;7r3v3Xuve/de697917r3v3Xuve/de697917pMbw3tszrzb2Q3bv/AHdtjY21MTH5cpubeGexW2dv&#10;Y2I/SXIZrNSwU0K/7VJKB7dhgmuJBDbo0jngqgsT9gFSevdUrfJT/hRJ/LQ+Pv8AEMZt3s3O/Ivd&#10;tF5IxgehsAdxYf7gXWBpOwtwS43b0sDMPXLjsjVuq3YRMSqsM9t9veZb+jSRC2Q+cpof94FXr9oH&#10;29UMijr5t+6MtHn9y7izsUL08WazuWy0dPIyvJBHkq+SsSF3XglQ4UkcEj3kdEnhxLGc6QB+wU6S&#10;9MXu54da64n6+6dVPHrr3vrXXvfuvde9+691737r3XvfuvdfWu/luf8Abu74F/8AimPxe/8AfI4P&#10;3ijzH/ysN/8A89E3/Vxul6fAPsHR0vZN1b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iT/ADU/mH/ET+X3sqk3n8ou3MPsd8zHUttHZVDDU7j7H3xL&#10;SemaPaeyMMstbURI5SKavlSKigd0FTUwh1JONn2Hdd9mMO2xF6fE3BF/0zHA+zJPkD1sAnh1rSdo&#10;/wDCxnpXEZWqp+l/hL2dv/CpI6UmV7L7d2t1PXzxg2WeXCbZw28kS/10ffE/gkE8SJbe0946g3d4&#10;iH0SMuP2lo/8HV/D9T00ddf8LH+scjlaeDtr4Kb82fgzIi1eV667y292RlY4Sw8ktPt/cu29qwuw&#10;F7I2TUEj9Yvxa49prlVJtb1Xb0eMoP2h3/wde8M+R62Sfgp/M9+Gf8xfbddmPjN2pT5rcuBooq7d&#10;/Ve6qN9qdrbOpppFhFVmdoVzMZ6QSPHEcni56ug8jCIVRlugj7euXN32CQLuMVFbCuvcjfYw4H5G&#10;jUzSnVCCOPVgPsi61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iex+yuvun9j7k7M7V3ptjrvr7Z2Nly+6d57xzNBt/bmCx0TCM1WSy2Se&#10;OGMM7JHGpbU8jLGgZ2VS9b2893MtvbIZJHNFVQSSfkB17rWF+SX/AArW+DXV2cyO3egOqO3vkxPj&#10;Z5Yf72Kcd1B13lDG5QPhcrumKtzsi3BJao23ApBUoXBNpH2/2u3m5QSX0sdvX8OXcfaBRf2OeriM&#10;+fRMsb/wsso5MiqZf+XdU0uJeQB6jG/KqLIZGCL+060lV11TRTMfwpnjA/1R9m7e0h09l/U/OGg/&#10;6un/AC9b8P59XE/Br/hRz/Ly+aW6cH1nkM9ur42dt7hqafG4LafeVPhsXtrdGZqXEdPitq9k4Srq&#10;sVJNK7JDTQZVsdUVEpEVPBK5UME965A37aI2uFVbiJclo6kgerIQG+0rqAGSR1UoR1fp7A/V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/9Lf49+691737r3WvX/wov73fYfxP2F0fjazwZXvnsOOpy9O&#10;sljU7F6uSDcWUiaNTfnM1O33UniyOLE8iQfbqx8fd3vWGIEx/pnwP+MhussPuj8rDdOeLzmaZax7&#10;Vb0Q+k9zqjU/84VnH5jrSSn/AD7n236z3vvPppm+p9m0Pl0FLviem6T8/wCv7MI+iCfqK3tUnRZL&#10;1iP19u9Jjx6wn8/7D3cdIJ+t5j/hOh8RR098Ws/8k9z4zwb3+SmVWTbz1MOmrxvUuzKufG7fWMSj&#10;XF/FcichkHK2WemXHyc6VPvGb3f3/wDeG+Js0DVish3U4GVwC326V0r8jrHWHHvdzJ+8+YU2O3as&#10;ViO6nAzOAW+3Qulfk2sdbEvuIuoU697917r3v3Xuve/de697917r3v3Xuve/de697917r3v3Xuve&#10;/de697917r3v3Xuve/de697917r3v3Xuve/de697917r3v3Xuve/de697917r3v3Xuve/de69791&#10;7r3v3Xuve/de697917r3v3Xuve/de6qe+Xf867+Xn8N5Mrg97d00fZHY+K8sU3VfSENN2Pu6Gthu&#10;JcdmMhQzw4PE1CNYPT5fL0swBuI2F/Ys2jknmLeQJIYDFGfxy9i09QCNTD5qpHz68TTrWA+WH/Cp&#10;j5U9jyZLAfFHrXZvx12zJ5oKXeO546TtXtOVASkNdTLl4Itu48up1PSyYivKNbRVGxLSftXtbtVs&#10;BJusrXLfwr2J9mDrP26l+zpsseA612e9Pk18hfkzuM7q+QHdHZHb2bWWWWkn33uzL52jxAmP7kG3&#10;8RVSmjx0HJtT0FPDELmyC/uQrDbNv2yPwtvhSFf6KgE/aeJPzJJ6aYknoCz7WHj1ry64e/dN9e9+&#10;PDr3XE/X3Tqp49de99a697917r3v3Xuve/de697917r6138tz/t3d8C//FMfi9/75HB+8UeY/wDl&#10;Yb//AJ6Jv+rjdL0+AfYOjpeybq3Xvfuvde9+691737r3Xvfuvde9+691737r3Xvfuvde9+691737&#10;r3Xvfuvde9+691737r3Xvfuvde9+691737r3Xvfuvde9+691737r3XvfuvdNuWzOHwFDLk87lsbh&#10;cbTi8+Qy1dS42hhFr3lq6x0jX6H6t7siO7aUBJ9AKnr3RaNz/Ov4RbJeaLefzH+K20ZKcss8e5/k&#10;L1HgXgZf1LMmVy8RUj8hrezGPZd5m/sbSZ/sic/4F63Q+nQYz/zUv5ZtO/jk/mB/DNm/rB8lOoal&#10;Prp/ztNl3X/ef8fp7UDlnmI/8Qbj/nDJ/wBA9e0t6dKXC/zI/wCXhuKVYMF88fhrl6h20LS0Hyc6&#10;VqapmPAUUsebMnP49PP49tvy/v0eXspx9sMn/QPXqH06MlsvtnqzshPL132X1/v2MJ5DJsveW3N0&#10;oI7avJrwdTONNub/AE9l81rc2/8AuRGyf6ZSv+EDrXQge2O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QEfKD5AbQ+Kvx27o+R2/FebavTHX&#10;O6N/5KghmSnq81JgcY9TjNuY+aUMq1WTq/Bj6UsCPNMl+Pa3bbGXc7+Hb4PimcKD6VOSfkBUn5Dr&#10;YFTTr4+/yy+VXcvzT773/wDIrvbc1TuXfm/ctPVmMyz/AMG2rgY5n/gOydpUEzuKPE4uBhTUVMpJ&#10;0gySNJPJLK+Vm17ZabRYx2FkulEH5sfNmPmxOSf8lB0+AAKDouXsw631737r3Q1fHb5C9tfFTujY&#10;Hf3R27K7ZfZnW+eps7t/MUckngn8Z8dfhM3RoyrWYzIU7S0WSoZiYqinkkhkBVz7R39ha7nZvY3q&#10;B45BQj/AR6EHIPEHPWiK4PX2B/hj8mtsfMn4rdEfJ/aNMuPxHcvXmF3ZUYdaj7v+7m4yjY3eO1Hq&#10;wB5XxOXp67GvKANbQFrC9veKe77dJtO5z7bLkwsVr6jirf7ZSD+fTBFDTozfsu61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NU/wCFLf8AMq3t&#10;8ofmHu/4lbN3NW0fxz+Km5ajZtRt7HVkkWO3z3hho2oewd3bkp4SFnkw1Y1Tt7GQza1pxT1U8Whq&#10;6ZRkL7ecvQ7btKbpMtbi5Gqp4rGcqo9NQox9agH4R08i0FetZ73InV+ve/de697917r6SX/CYb+Y&#10;9vT5f/F/evx17o3HWbp7d+KEu18dhd1Zmreqz28el91QVNPs18tV1BMtZW4Kpx9ViqmrYlmpWxvm&#10;LztJLJj77j8vw7VuSX9mumK6qSo4LItNVPQMCGA9dVMYDLihqOtnr3HHVO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//9Pf49+691737r3Wi/8A8KBu7j2Z855+u6GrM2E6F692zsrwxvrpTujckP8Af3clbGfp&#10;5PFkcfQzgfRqTSfUp9zf7fWX02zi4Yd07lv9qO0f4CR9vXTr7q3LH7k9qhvEq0l3aeWavn4UZ8CM&#10;H5VjkdflJXgeqHp/z7k+36m2+8+mmb6n2bQ+XQUu+J6bpPz/AK/swj6IJ+ore1SdFkvWI/X270mP&#10;Hoc/jB0PuL5PfIXqDoHaxliyvaW+cJtmSuhi85wuElmNXufckkP9qLGYyKryEwAPohawP09l29bp&#10;Dsm0XG6z/DAjNT1bgq/7ZiFHzPQX5o3iDl/ZLrebj4beNnp/E3BF+13KqPmevqNbF2VtvrfZW0Ov&#10;Nm42HDbR2JtjBbP2xiYBaHGbf21i4sPh6GP+oip4Y0v+bXPvCS6uZry5ku7htUkrM7H1ZiST+ZPX&#10;O67up767lvbptUszs7n1ZiWY/mSelV7Y6T9e9+691737r3Xvfuvde9+691737r3Xvfuvde9+6917&#10;37r3Xvfuvde9+691737r3Xvfuvde9+691737r3Xvfuvde9+691737r3Xvfuvde9+691737r3Xvfu&#10;vde9+691737r3XvfuvdNebzeF21iMluDceXxeAwOGo6jI5fN5uvpMViMVj6SMzVVfkslXPHDBDGg&#10;LSSyuqqASSB7ukbyuI4lLMxoABUk+gAyT17rXa+bn/ClL4b/AB3bLbP+OtJV/LLsyk89L/ENrZD+&#10;73TGHrUvHqrOxqmGZ8sEJWVBgaGppplDJ9/A/IkbY/bPetxCz7kfpIj5MKyEf6So0/7cgj+E9WCH&#10;z61GvmT/ADmfn581zlcL2D3FXbB6yyhmibp/pv7zr/YktBNcNj869FPJlc1CwtqizeTq4tQDJGn0&#10;9y7s3JfL+x0e3hEko/0STvavqKjSv+1UH59aIp1VWfr7FB6oePWM+9Hh02ePXE+6jqjceuJ91PHr&#10;Xl1w9+6b6978eHXuuJ+vunVTx6697611737r3Xvfuvde9+691737r3X1rv5bn/bu74F/+KY/F7/3&#10;yOD94o8x/wDKw3//AD0Tf9XG6Xp8A+wdHS9k3Vuve/de697917r3v3Xuve/de697917r3v3Xuve/&#10;de697917r3v3Xuve/de697917r3v3Xuve/de697917r3v3Xuve/de6q5+Zn85b+Xd8FZcpgu6fkB&#10;gcr2TixKkvTvVcZ7K7PStiBP8My2F28zUuFnYC6DcNdQIwtZ+RcSbRylv29APZwERn/RH7E+0E5Y&#10;f6UN1YKTw61gvk7/AMLBOyMrLXYf4d/Fna20MfeWKj318g85X7wztTBJdUqY+vNhVGNo6CdBZlEu&#10;fyEZb9SMo0tI+2+1NuoD7tcs5/hiAUf72wJI/wBqp6uI/XqiLvP+ep/Nc7/krk3V8yuz9nYmsaRU&#10;wPTEuK6SoKOlk+tDHXdX02LyM8VrqTW107sCQ7sOPY1suS+WLEDwrRHI85KyH7aOSP2AdW0qPLqs&#10;XevYvYPZWUbN9i773lv7NMXLZfeu583urKMZDdy2Qzs88p1Hk+vn2JIbeC3XRboqD0UBR+wAdW6R&#10;vt3r3Xvfuvde9+691mpqmoo54aqkqJqWqp5FlgqaaV4J4JUOpJYZoiGVgeQykEe9EAihyOvdHZ6c&#10;/mW/zBOgJaU9SfMn5F7ToaMoYNvf6U91Z7Z4MX+b8uytzVFbiJLDgeSibjj6Ej2T3fLuxX1fqrSJ&#10;ifPQob/egA38+taQfLq6f44f8Kwv5iHVk1BQd77X6d+T+3YmiGQqsztxep+wqmKKwZKLc/XKRYWF&#10;nW+p5tr1BvYi3IYIbh7YbDcgtZNJbN5UOtf2P3f8bHVTGPLrZJ+H3/CoD+XL8kJ8XtrtzJbr+I2/&#10;q9oaY03bsEGV6znr5bftY/tnbKyUtPAvOur3BQ4mIWPPK3j7dvbjf9vBktQt0g/gw9PmhyT8lLHq&#10;hQjh1sP7X3Vtje+3sRu3Ze48Du/amfooslgdzbXzGPz+3s3jpxeCvxGaxMktNUwv/YlhkZT+D7AU&#10;kUkMhimUoy4IIIIPoQcjqnT97p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Ef+FMWeyuF/k9/IqmxkksMe4t19F4HLSQllb+FP3Rg8rLGzpYhZJaSGNx9GVihuGI9jf27&#10;RX5rty34VkI+3w2H+XqyfF18uH3kl0/1737r3Xvfuvde9+6919Or/hLnncpl/wCUj1vj8hJK9Jtf&#10;t/u7BYNZGJSHF1G8W3NNHACeFNbkaxyB/aZj9SfeOfuSipzTIy8WjjJ+3TT/AAAdMv8AF1sRewF1&#10;T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+K&#10;b39n8rurvfuvdGdklmzm5O2+x8/mZp2Lzy5XMbxrcjkZJmYkl2mkcsSTz7y/sUWKyhjT4VRAPsCg&#10;DpSOgl9quvde9+691737r3W1D/wkVzuTof5j3cOCp5JTis78PN/T5OmBPh+4w/bux5cbXOtwNcXm&#10;mhQkGwmYW5uI0900U8vxOeKzrT80kqP9Xp1STh19Gv3APTP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U&#10;3+PfuvdRa6tpMbRVmRyFRFR0GPpaitrauocRwUtJSxGepqJpG4VERWZifoAT72AWIVck9ORRSTyr&#10;BCpZ3IVQMkkmgA+ZOB18wr5Jdq1feffXcvcda0pk7M7L3pvSCOa+ukx+f3BPkMVjlVuVSlpXhp41&#10;P6VQD8e8ldnthZ2UNoP9DRV/MAAn8znrtry9y/Hyrynt3LUVKWNtDCSPNo41V2+1mBYnzJPRfZ/z&#10;7FFv0W33n00zfU+zaHy6Cl3xPTdJ+f8AX9mEfRBP1Fb2qTosl6xH6+3ekx49bSP/AAmd+L6bj7M7&#10;l+W24Md5cd1xioepOuqmeLVCd5btpky+98lRyW9NRj8OKOjPPMWVcW+hEJ+829+DZW2wRHMx8WQf&#10;0FNEB+TPU/bGOsafvB8w+BY2nLMDd058aUf0EOmMH5M+pvtjHW5N7x46xU697917r3v3Xuve/de6&#10;97917r3v3Xuve/de697917r3v3Xuve/de697917r3v3Xuve/de697917r3v3Xuve/de697917r3v&#10;3Xuve/de697917r3v3Xuve/de697917r3v3XusU88NLDNU1M0VPT08Uk9RUTyJFDBDEhklmmlkIV&#10;VVQWZmIAAufewCTQZJ691rxfP3/hRf8AE34tNm9gfHxaX5U9zUJnoZX2rl0pOmdq5FLxN/HuxKZZ&#10;hlZIWIc0eAjqI30vDLXUco4kjl3203jdtNxuX+KQHPcP1WHyTGmvq9PUKw6eSBjlsDrS2+aX8zX5&#10;k/PTM1FR372zk6jZi1n3eH6g2cajafUmAaOTy0v2uz6OVlrZ4DfxV+YmrK1QSv3OmwE27JytsnL6&#10;U2+EB6UMjd0h/wBseAPooVfl07oVeHRAG/Ps9PDqjefWI+6nj0y3XA/X3Q9Nnj1jPvR4dNnj1xPu&#10;o6o3HrifdTx615dcPfum+ve/Hh17rifr7p1U8euve+tde9+691737r3Xvfuvde9+6919a7+W5/27&#10;u+Bf/imPxe/98jg/eKPMf/Kw3/8Az0Tf9XG6Xp8A+wdHS9k3Vuve/de697917r3v3Xuve/de6979&#10;17r3v3Xuve/de697917r3v3Xuve/de697917r3v3Xuve/de697917qsP+Yj/ADcvht/LV200vd++&#10;G3D2pksea3aPQvXzUGd7T3EkqkUdfXYySaODDYx2B/3KZianicJItKKqdPAwj2HlbduYZKWaaYge&#10;6VqhB8gfxH5LU+tBnqwUtw60IP5g3/Cif56fN6fPbP2dumb4s9DZJ6ilh606ezNdRbqzeIkugpuw&#10;O2Y1pstkTIjPHU0uPGOx80baJqGQjWZv2LkLZNmCyzL9TOPxyAaQf6KZUfInUw8m6cCAdUHszOzO&#10;7M7uxZ3YlmZmN2ZmPJJPJJ9jfq/XXv3Xuve/de697917r3v3Xuve/de697917r3v3Xuve/de6979&#10;17r3v3Xuj2fCr+ZT8zP5f26YtwfGjufcO1sHNXx124esM1K+5upd4EECdNx7AyjNRNLKgMX8QoxT&#10;18aE+CrhJ1eyXeOXto32Lw9xhDNTDjDr9jDP5Gq+oPWioPHrff8A5Wf/AAo7+Mnzoq9udO99U2K+&#10;MPyayjUuMxmIzGX19Rdn5mYinip+vN55Qq1FX1MthDgcyyyszxwUdZkpS2mEOZfb/cdlDXdjW5th&#10;kkD9RB/SUcQP4lxxJCjpooRw62Qfcf8AVO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7v5sfxZzHzP/l3fKf48bXpPv8Aeu7uujnuv6BSqS5PsDrfOUfZWysJDMxAjbI5LEU+PMhN&#10;gs7avTcez7lfck2jfra/lNER6MfRXBRj+QYn8utqaGvXyDKyjq8dV1WPyFLU0NfQ1M9HW0VZBLTV&#10;dHV00phqaWqppgrxyRurI6OoZWBBAI95VAhgGU1B4HpR1H97691737r3XYBYhVBZmIAABJJJsAAP&#10;fuvdfW+/krfFrcXw8/lnfFzpze2Mnw/YMm0Ml2P2DiqyJ6fI4jdXa+46vsKo29lqd7eOrxNNkKXE&#10;VKD6SUrC5N2OLfN+5R7tzFc3cJrHqCKRwKoAtR8mILD7emGNW6tN9hrqv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8jT+cr8Tdy/Dn+Y58m+tMv&#10;iqig2vuvsTcPcPVVa0EkdDmer+1c1U7r22+LncATLjnmqcHVSLx93Q1Cf2feUvKW6R7ty/bXCmrK&#10;gjf1DoApr9uGHyYdPqajqr72JOrde9+691737r3W7t/wj8+LG44M38o/mhm8XUUO26nbuI+OXXeS&#10;nhdI9wVdVmaTsLs9qRpALxULY/bMXkTUryTSpcPA49w57rblGUttoQ1aplYemCqftq/7B69NSHy6&#10;3lvcM9N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//V3+PfuvdET/ma9r/6GPgX8oN7RVP2lfN1fltk4edH&#10;0Tw5rsyaLrnF1NJbkywTZRahbXt4yxGlT7OeX7b6veraE5GsMfsTuP8Agp1LXsVy9/Wj3c2Ha2XU&#10;guknceRS1BuXB+TCIqfWtOJ6+cRU/n3kRbeXXYTceJ6YZ/z7PbfoEX3n00zfU+zaHy6Cl3xPTdJ+&#10;f9f2YR9EE/UVvapOiyXrEfr7d6THj19K3+Vh8a1+K3wU6F61rcf/AA/d+V2tD2R2IkkXirf789ig&#10;bnytDkRYXmxkM1Nh72/RRoObXOHHPG8/vzme6vFNY1bw4/TRH2gj5MQX+1j1z39yOYP6yc53u4I2&#10;qJX8KL08OLsUj5OQZPtc9WFewn0Buve/de697917r3v3Xuve/de697917r3v3Xuve/de697917r3&#10;v3Xuve/de697917r3v3Xuve/de697917r3v3Xuve/de697917r3v3Xuve/de697917r3v3Xuve/d&#10;e6ra+fX81X4mfy8tvyDtvd53L2pXY81m1ujdiy0eX7GzYmjJoq3LUjSLBhcbI3P8RyskSOqyfapV&#10;Sp4SKeXOT955mk/xJNEINGleoQeoHmzf0Vr86DPT0UEkvwjHr5daI38wn+dL8v8A5+1GW2pl9wN0&#10;30HVTSJR9H9cZOtpcVlKDXeFex9zgQ1m45rBDJFUrFQB1WSHHwyXY5Bct8i7Ly4FmRfHuRxlcCoP&#10;9BchB9lW8ix6XpbpEMZPr1T+3/E+xeetN1gb/ifdD59MN1ib8+2zw6abz6xH3U8emW64H6+6Hps8&#10;esZ96PDps8euJ91HVG49cT7qePWvLrh790317348OvdcT9fdOqnj11731rr3v3Xuve/de697917r&#10;3v3XuvrXfy3P+3d3wL/8Ux+L3/vkcH7xR5j/AOVhv/8Anom/6uN0vT4B9g6Ol7Jurde9+691737r&#10;3Xvfuvde9+691737r3Xvfuvde9+691737r3Xvfuvde9+691737r3XvfuvdeJtyeAOST7917rTs/n&#10;Nf8ACljCdK1m6/jB/LzzWE3j2zQy1mB7B+SSxUG4NjddVsV6etwfVdNOJaPO5qF9Sz5WdJcbSMvj&#10;hjrp2dqOWOUfbx7wLuW/ApEcrFkM/wA381X0X4j56RxcVPM9aF+9987z7M3duHf/AGJuvcW+d8bt&#10;ylTm90bv3bmK/cG5NwZesbXVZLMZnKSS1FRM5/VJLITYAfQAe5thhht4lgt1CIgoFUAAD0AGB070&#10;lvbnXuve/de697917r3v3Xuve/de697917r3v3Xuve/de697917r3v3Xuve/de697917r3v3XuvA&#10;kEEGxHII4II/I9+691uJfyOv+FGG5eo8ns74j/P/AHnW7n6drJKHbfVvyL3LWS1u5Op5XK0mL2z2&#10;llqktLkNs30x0+YqGapxQstQ82OCtjoo5y5BjulfdNiTTMKl4hgP6lB5P6qMN5Ub4m2TzHW/lSVd&#10;JkKSlr6Cqp62hraeGroq2kmjqaSrpKmMTU9VS1EJZJI5EYOjoSGBBBIPuDiCpKsKEdNdSPe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Wqt/N4/4TV7H+aG+t0fJX4ibs2v0j3/u2pqc1&#10;2HsXddLWwdQdqbinJlrN1LXYGCpq9v5uscmTIVEFDVUtdMfPLBT1MlTVzyZyr7hTbRAu3bqrTQJh&#10;GWniIP4aEgMo8hUFRgEigF1emD1qUdnfyBP5uPVmWqcbkvhxvfd9NFKyUub6xz+x+x8TkoQ2lKum&#10;G1MnU1USN9QlZSwSgfqjX3KNtzzytcrqW7VPk4ZCP96AH7CR05qXqB13/IT/AJuHZWUp8ZifhZ2N&#10;t1ZZljmyfYmX2P1vi6KLVpkqqio3rlaJnRBditPHJIwFkRzYG0/O/K1uuprxG+ShnP8AxlT/AD69&#10;rX162nv5TP8AwmGwHxm7B2j8j/nPuvaHbfZ2zK+h3FsDpTZSVuT6s2juWhlFZityb03Bm6elmz9d&#10;RSiOWmx8VFDQwVEfkeXIr49Eac0e477jA+37KrRRuCGkbDsDxCgE6QfM1LEfw9UZ64HW3j7ivpvr&#10;3v3Xuve/de697917r3v3Xuve/de697917r3v3Xuve/de697917r3v3Xuve/de697917r3v3Xuve/&#10;de697917r3v3Xuve/de697917r3v3Xuve/de697917r3v3Xuve/de697917r3v3Xuve/de697917&#10;r3v3Xuve/de697917r3v3Xuve/de697917r3v3Xuve/de697917r3v3Xuve/de697917r3v3Xuve&#10;/de697917rWn/nxfz1Kv+W//AAL46/HPE7c3X8qt8baTdWVze54Gy21OltmZKeWhw2XyGEhdBkM7&#10;kXhnkxuPnkEMEUa1dZHNDNTwVMh8k8ljmDVf7gStsh0gDDSMMkA+SjFSMk4BBBIuq1yetGnsf+cB&#10;/NF7UzVXnt0fPT5QY+rrZZJZ6Pr7tjdHUu3wZSS0dPtbqqbDY2KPmwjipFUcWHA9zNb8qct2yBI7&#10;GEgfxIHP+9PqP8+ndK+nTRs3+bL/ADOdiZKlyuB+fXy1nnopRNBS7p717C33hi4bXpn2/vmuyNBK&#10;hPLRy0zKebg3N7y8r8uTqVexgz6Rqp/aoB/n17Svp1uefyC/5+m+/nFvw/D35h/3dk+QEm3spnup&#10;+18Bi6HbNN29TbaoWym59r7o2xi1joaXcFLRR1GUgnxdPBSVVJBUq1NTTUytWxFzxyPBs0H722mv&#10;gVAdCSfDqaAgnJUminUSQSMkHDbJTI62yfcYdN9e9+691737r3Xvfuvde9+691737r3Xvfuvde9+&#10;691Vz/NG/lQfHr+aV1Rjto9nyVmxe09jpkZ+pO79t0FLW7m2RV5JVauxOUxtQ8UeXwdY8cT1uKmn&#10;iJZBJTVFLP8Au+xJy3zPf8tXRltu+J6a4yaBqcCD+Fh5NQ/MEY6srFeHWiN8kf8AhMv/ADTejM7k&#10;Y9h9X7X+SuyoJ5Tj949O7127FWz0Ra9IcjsTfVTiczFUslvNDR0tZDG91WplXS7TXt/uLy1eoDPI&#10;bd/NZFP8mUMtPtIPy6cDqeieYv8Akl/zX8xkI8ZSfBPvmGplk8ayZTb9Bg8eG1abyZbN1VPSot/7&#10;TzBbc3tz7NW5x5YRdRvY/wAiSf2AE9b1L69XA/CH/hJ/8uOz9z4TcPza3Ptv429X01TT1Oc2VtTc&#10;WA7F7pz9KrCWXF46o249dtvEiZLochPkq2SBjf8Ah03NgpvPuftVtGY9nU3EnkzApGPma0dvsoK/&#10;xDqpceXW/F0J0N1P8YuoNh9EdH7Ox2w+rut8JFgdq7axnkdKanEr1VZXV1ZUM81XW1lTJNWV9bUy&#10;PNU1Ess8zvJIzGEb69utyu3vbxy8shqxP+AegAwAMAAAdNk1yehf9pOt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//1t/j37r3Wvd/wox7NbbfxO6t6xpanw1nZ3cdNkayENb7zbfX+3Kutr4Sg+oXI1+Ilv8A&#10;QFRxcggbciweJujznhGn82IH+AHrMz7lGw/Xe4O5b/ItUsLIqp/hluJUVT/zjjmH59aVtT+fc123&#10;l10S3HiemGf8+z236BF959NM31Ps2h8ugpd8T03Sfn/X9mEfRBP1Fb2qTosl6PL/AC0vjuPlH84v&#10;jx1JW0AyG2KzfVFuzfdPJF5KSXYewIn3puqirWPpRK6loWxyM3HkqI1AJYAh7nLd/wBycs3d+po4&#10;QqnrrfsUj/SltX2A9AL3D37+rfJ9/uiNpkEZSM+fiS/poR/pS2r7FPX0zfeGXXPLr3v3Xuve/de6&#10;97917r3v3Xuve/de697917r3v3Xuve/de697917r3v3Xuve/de697917r3v3Xuve/de697917r3v&#10;3Xuve/de697917r3v3Xuve/de697917ph3TurbOx9uZveG9Nw4TaW09t42qzG4dzbkylFhMDg8TQ&#10;xGasyWXy+SeOCngiQFpJZZFVRyT7dhhmuJVgt1Lu5oqqCSSeAAGSfs62AWOlRUnrTs/mcf8ACk6q&#10;qH3B0t/Lxc0tKPusTuD5N53Ff5VUA3hqE6e2tl4/2Vt6VzmWgLm7mlooysFaZx5T9qQoW/5nycEW&#10;4P8A1dYcf9Ipp6scr0bW+3UGu4/3n/P/AJutP/de6dzb33Fmt37z3FnN27r3HkKnLbg3NuXK12cz&#10;+cylY/lq8ll8xk5JaipnkYlnlmkZmPJJ9zVFDDbxrBAoREFFVQAABwAAwB9nS1gFFBgdJlvej0nb&#10;z6wN/wAT7aPSdusDf8T7ofPphusTfn22eHTTefWI+6nj0y3XA/X3Q9Nnj1jPvR4dNnj1xPuo6o3H&#10;rifdTx615dcPfum+ve/Hh17rifr7p1U8euve+tde9+691737r3Xvfuvde9+6919a7+W5/wBu7vgX&#10;/wCKY/F7/wB8jg/eKPMf/Kw3/wDz0Tf9XG6Xp8A+wdHS9k3Vuve/de697917r3v3Xuve/de69791&#10;7r3v3Xuve/de697917r3v3Xuve/de697917rxNuTwBySffuvdaGf/CgX+f1X76yG9/gn8Hd6Gk6+&#10;onrdrfIDv3amRdKvftZGzUmb6u6zzVCw8eCjIemzWXp31ZNg9JTOMassmSmzkXkZYVTet5Ssho0U&#10;TD4fR3H8Xmqn4eJ7qaXVTzPWl/7l3pzr3v3Xuve/de697917r3v3XulDtXaO6995/G7U2RtjcO8t&#10;05moFLh9tbVwuS3Dn8rVMLrTY3DYiKaonkP4SKNj/h7blligQyzMEUcSxAA+0nA691ch0F/wnk/m&#10;y9/09DlKT4x5DqPbtcEIzvfe5MB1XNTeQBl+82TmJn3QnBuT/AiB9D6uPYTvufOV7ElTciVh5RAv&#10;/wAaHZ/xrqpZR1aV19/wj1+WeUggk7R+WHx72VNIgaen2Pt/sXsg05bnx+XN0m11dgP1W4v9CRyQ&#10;1P7r7Wp/xa1lf/TFE/wF+q+IPLowVN/wjQrHgDVn8ximgqbeqKm+JUtXADpBsKiXsuFiL3F/EOOf&#10;zYIT7tiuNvx/zX/649e8T5dIDd//AAjh7eooJW2F85+t9y1IjJhi3f0pufZEEktuElqMNuDcDIt/&#10;qwiY/wC0+34vdm1J/XsnUf0ZA3+FV694g9Oq9O6f+Etf81fquCqrdnbW6Z+QNHTJJPp6j7Wo6DKG&#10;mjuxP8K7epNrSSShRcwUrTMT6Y/IbXPbP3K5ZuSBK0kBP8aVH7UL/tNOth16pF72+LXyR+MGdj23&#10;8iOiu1ulsvUSyxUEPY+xtw7Vpcx4f85NgMnlYI6XIRCxtNRTSxmxsxt7GVluW37kniWE6TDz0MGp&#10;9oBqPzp1YEHh0A3tb1vr3v3Xuve/de697917r3v3Xut6P/hL9/N3y25ZMb/LU+RG55cjX43EVtb8&#10;Tt45ysaatmxGDo3yGb6Lrq2oYtIKKjjlyG2dZPjpoarHhxHDjqcQv7j8qrHXmGwWgJ/XUepwJAPm&#10;cP8AMhvNj006/iHW7T7h7pv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kT/zmezsz23/ADUPnfubOVU1XVYX5H9h9Y0jTOzeDDdM5Y9R&#10;4KliDfpSOjwkKqBx+fz7yn5RtkteWbKNBQGJX/OQaz/Nun1wo6rL9iLq3XvfuvdHg/lndiZfqn+Y&#10;d8I994WpmpqnD/KPpGmrDAzLJVYHPdg0G3d0Yy6kHTV42rq6Vx+VkINxx7JuYrdLrYbyB8gwyftC&#10;kg/kQD1o5HX2LPeJ/Sf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19/j37r3WnV/wpD7FfM/Inofq2Ofy0uw&#10;uoMlu+SNWulNlex92z46qhdfw5ptvUUh/wBpdPcnchw6bWW483cD8lAP+Fj101+5DsQteQd45iYU&#10;a9vVhB9UtYVYH7NdzIPtB61san8+5TtvLrKnceJ6YZ/z7PbfoEX3n00zfU+zaHy6Cl3xPTdJ+f8A&#10;X9mEfRBP1Fb2qTosl62sP+ExfQf327vkb8nMpRXh2/hcF0ps2skj1xvkNwVMe89+eFmFklpoKPBI&#10;GX1aKp1uFJDQj70brpt7PZUPxlpnHyXsT8iS/wCajrF77xe96Law5djOZGa4kHyUeHH+RLSfmo63&#10;AveP/WK3Xvfuvde9+691737r3Xvfuvde9+691737r3Xvfuvde9+691737r3Xvfuvde9+691737r3&#10;Xvfuvde9+691737r3Xvfuvde9+691737r3Xvfuvde9+690T35o/Oj47fAzqyo7R7+3hHilqVq6fZ&#10;ux8R9vkd/wDYuZpYg5w2zdutJG0xUvGKmsneKkpQ6NVVEKspY+5f5b3XmW8FntkeqlNbnCRg+bt5&#10;fICrGmAelFtazXT6Ih9p8h9vXz3P5kv83H5I/wAxbctRjNyV83WnQOLyRqtn9E7YylS+CQ08uqhz&#10;m/cmqwtn8soAKz1ESU9Ob/Z0tOXlaXJ3lXkfaeVYQ8Q8a6Io0zDPzCDOhfkCSfxE4oJbexitFxlv&#10;M/5vQdVPP/vv9t7FzdXfqM/to8ekj9R29tHpM3n1gb/ifbR6Tt1gb/ifdD59MN1ib8+2zw6abz6x&#10;H3U8emW64H6+6Hps8esZ96PDps8euJ91HVG49cT7qePWvLrh790317348OvdcT9fdOqnj11731rr&#10;3v3Xuve/de697917r3v3XuvrXfy3P+3d3wL/APFMfi9/75HB+8UeY/8AlYb/AP56Jv8Aq43S9PgH&#10;2Do6Xsm6t1737r3Xvfuvde9+691737r3Xvfuvde9+691737r3Xvfuvde9+691737r3XvfuvdahP/&#10;AApX/nKVfx+2vk/5f/xm3X9l3V2Ft5T8g99YKsK5LqrrrcVEHpOv8RWUx1U2e3FSSeWsl1CWixci&#10;NGPNkIJ6WVfbzlIX0g33cVrDGf0lPB3H4j6qh4eRb5KQXEWuT18+n3OnTvXvfuvde9+691737r3S&#10;u2FsDfPae8du9eda7Q3Jv7fm7slBhtr7O2fhchuHcufylTfw0GJw2KjlqJ5CAW0xobKCxsoJDU88&#10;NtE09w4REFSzEAAepJwOvdbkv8uj/hJzuPc1Hguz/wCY1viu2RQVC0+Qp/jf1TlcdU7teJgJY6Xs&#10;js6H7mioCSClRjsDHUyFGBXKUsytGsS7/wC58cZa22BA54eK4On/AGiYJ+Ran+lI6bMnp1uN/Gb4&#10;XfFT4b7XXaHxk6H666exbU0NJkK7a+Bh/vVuCOnAEUm7N75Iz5nLyjSLTZOvnfgerge4n3Hd9z3a&#10;XxdxneU+QJ7R/pVFFX8gOmySePRnvZb1rr3v3Xuve/de697917r3v3XuktvTY2yuyNtZXZfYmz9r&#10;b92dnKdqTN7T3pt/E7o21mKV+Hpspgs5DPS1EZ/KSxMP8PbsM01vIJrd2R14MpKkfYRQjr3WtB89&#10;v+EtPwx+RFLmd5fE6uqPiL2xNHU1cGDxUVbuboncOQYGVYMlsmslNZgxKwSJZsBVx0tMhZxi6h/S&#10;ZD2T3K3ewIh3QfVRepxIB8m4N/thU/xDq4cjj1otfOH+XX8tP5ePYS7A+TfWNdtmHJTVK7O7Cwsj&#10;5/q7sGlpjd6vZm9aaNYJ3VNMk2PqVgr6dWQ1VJAXUGaNm3/a9+g8fbpA1PiU4df9MvEfaKqfInp0&#10;EHh0SD2c9b697917r3v3Xul11h2TvLpvsjYXbXXeZqNu796z3htzfezc7Sn97Fbl2rlos3hq5V+j&#10;COohQsjel1urAqSPbNzbw3du9rcDUkilWHqGFCP2de6+y98Ye78P8l/jl0T8hcBAtHiu6+pdgdnU&#10;+OWTynEPvPbFNnavCSyc3kopppKSXnh42HvEncrN9u3CewfJhdkr66SRX8+PScihp0OntF1r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46n8z&#10;n/t5P/MJ/wDF4vlj/wC/6z/vLDlz/lXrD/nng/6tL0oXgOiPeznrfXvfuvdGa+FH/ZZXxJ/8Wb6F&#10;/wDfqYr2Xbx/ySLr/mjL/wAcbrR4dfZy94j9J+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//Q3+PfuvdaA/8A&#10;Ol38d/fzFe+2imMuP2bJsvYONBbV4RtnY+PizEP9BbKSV7WH0vzzf3MfKMXhbRFXi1W/axp/KnXZ&#10;T7sey/uX2H2UMKPdCe5b5+LcSlD/AM4RH+zqpSp/PsfW3l1JW48T0wz/AJ9ntv0CL7z6aZvqfZtD&#10;5dBS74npuk/P+v7MI+iCfqK3tUnRZL19Fb+Sf0b/AKDP5cvQ9LV0f2mf7Uocp3duJvH4mqpOyKr+&#10;IbWqHU86ht2LCxEsbkpfgWAxL9yNz/efN90ymqQEQr8vDFG/6qFz+fWAXvBvP755+vWU1S2It1+X&#10;hCjj/nKZD+fVrnsC9Rl1737r3Xvfuvde9+691737r3Xvfuvde9+691737r3Xvfuvde9+691737r3&#10;Xvfuvde9+691737r3Xvfuvde9+691737r3Xvfuvde9+691737r3VPP8ANL/nAdMfy6trT7Uxi43t&#10;D5ObhxRqdndS01cRRbbgq4j9jvDtKsom8lBjQbSU9EhWsyBGiDwwmWspx9yXyFuPNk3jvWGzQ98p&#10;GWpxSMH4m9T8KedTRSa7dtc182s9sY4t6/Iep+fAfy6+eh8l/k53d8uO1s93N35vrKb63vnH8STV&#10;b+DEbfxEcrS0O2tp4SC1NjcbTa28NJTIq6meV9c0kkj5SbVs+3bFYrt+1xCKNfTix82Y8WY+ZP2D&#10;AA6FqW8VtGIoRQD+fzPqei8P+f8Affj2tbpO/UV/99/tvbLdJX6jP7aPHpI/UdvbR6TN59YG/wCJ&#10;9tHpO3WBv+J90Pn0w3WJvz7bPDppvPrEfdTx6Zbrgfr7oemzx6xn3o8Omzx64n3UdUbj1xPup49a&#10;8uuHv3TfXvfjw691xP1906qePXXvfWuve/de697917r3v3Xuve/de6+td/Lc/wC3d3wL/wDFMfi9&#10;/wC+RwfvFHmP/lYb/wD56Jv+rjdL0+AfYOjpeybq3Xvfuvde9+691737r3Xvfuvde9+691737r3X&#10;vfuvde9+691737r3XvfuvdVzfzUfn/tH+W78OexfkLmBjsnvqSNdk9J7MyEhCb07b3FSzDbWPnhj&#10;ZHehoUiqMxltDo32VJOsbiZ4gx/yzscvMG7R2CVCfFIw/Cg4n7ThV+ZHlXrajUadfJB7J7G3v2/2&#10;BvTtTsrcmS3h2B2HubM7x3lujLyibI53ce4K98llclVMoCgyTSMQkaqiLZEVUVVGUlvbw2kCW1uo&#10;SOMBVA4AAUA6UdIr2917r3v3Xuve/de6Nb8Mfhd3789e9ts/H3477Tbce785euzGXrnlotpbD2pT&#10;VEcOX3vvnNpHIKLGUflTW4R5ZpGjpqWKeqmhgkLN33ex2Sya/v20ouAB8TN5Ko8yf2DiSACetEgC&#10;p6+nt/K3/k9/Gb+WD19BFsnGUvYnyAz+JjpOy/kLuTE00e6s68umat2/s6kdphgMAsqgx42klaSb&#10;RG9dUVcscbpjjzLzXuPMc9Zj4cCnsiB7R82/ib5nh+EAdMsxbq2n2F+q9e9+691737r3Xvfuvde9&#10;+691737r3Xvfuvde9+691737r3QQd7dBdN/Jvq7c/S/ffXe2+0Ost4UhpM5tTc9EKqkkZQftclj6&#10;mMpUUNfSufLRZGimiqaaULLBLHIoYK7K+u9uuVvLGQxyJwYf4D5EHzBqCMEdeBI4dfNw/nWfyIux&#10;f5b2are7ul5M/wBo/DXcOXjp6fcdXEK3eHSWUylUIMbtPs56NESahnldKfFbhSKOKaQrSVaQVTU5&#10;rcguT+dbfmBBZ3lI7tRw4LIBxZPmOLLxHEVFaPK1cHj1rw+x51fr3v3Xuve/de6+v9/KW653B1P/&#10;ACz/AIPbG3VT1FHuLG/HDrXJ5bH1aNHWYqr3Vgo92Nh6yJ7FJqMVwppUP6XjK/j3ipzRcR3XMV7N&#10;FlTK4B9dJ01/Olek7ZY9WHeyHr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x1P5nP/byf+YT/AOLxfLH/AN/1n/eWHLn/ACr1h/zzwf8AVpel&#10;C8B0R72c9b697917ozXwo/7LK+JP/izfQv8A79TFey7eP+SRdf8ANGX/AI43Wjw6+zl7xH6T9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/9Hf49+69180P5gb0/0jfKX5H77Wbzwbt7y7VztE+rUq43Ib3rZ8XDG3&#10;+ojpzFGn+0ge5z2WPwbKGL+FEH8hXrvPyLtP7h9t9h2UijWu3Wcbf6dbeMOT8y1SfmeisVP59i62&#10;8uk248T0wz/n2e2/QIvvPppm+p9m0Pl0FLviem6T8/6/swj6IJ+lv1N13l+3u1eteqNvhjnOzd/b&#10;P2Bh9KGQrk94bgp9v0TlB9QslQrH/Ae9Xl3Ht9jNfy/DCjyH7EUsf8HQd3m/i2rbLjc5/gt4nlb7&#10;I1LH+Q6+qptfbeI2btnbu0Nv0q0OB2rgsRtvCUSW0UeIwePjxmNpVsALRwxIg4/HvCGeaS4me4lN&#10;XdizH1LGpP7T1zKubiW7uJLqc6nlZnY+rMSSfzJ6ffbXTPXvfuvde9+691737r3Xvfuvde9+6917&#10;37r3Xvfuvde9+691737r3Xvfuvde9+691737r3Xvfuvde9+691737r3Xvfuvde9+691737r3WvR/&#10;OH/nZbX+FuPzXx++Oldhd5/KrJULU2ayxFNl9r9EUtdT6osjn6c64a3cLRsJaDDSXjgBWpyCmLxU&#10;lZLPt97bT8xsu7buDHYg9o4NOQeC+Yj8mfifhTNWURbPsb3tLm5qsQ4er/Z6D1P5D1Ggzvjeu7ux&#10;927i35v7cua3jvPdmVrM5uXdG48jVZbOZzL18vmq8hksjWM8ksjseWZuBYCwAHvJ6C2t7OBLW1QR&#10;xxjSqqAAoHAADh0MiiRqI4wAowAOA6Rj+9N0jk6hv+f99+PbDdIX6iv/AL7/AG3tlukr9Rn9tHj0&#10;kfqO3to9Jm8+sDf8T7aPSdusDf8AE+6Hz6YbrE359tnh003n1iPup49Mt1wP190PTZ49Yz70eHTZ&#10;49cT7qOqNx64n3U8eteXXD37pvr3vx4de64n6+6dVPHrr3vrXXJVZ2VEUszEKqqCzMzGwVQOSSfo&#10;PeuvdGH2F8Qvlj2mIH6y+MXyE7CjqQrQzbJ6Z7F3RTyI3IkFRhcbMmi3JctpA5Jt7L5932q1/wBy&#10;bmKOn8UiL/hI62FY8B0b7Z/8lL+ahvhY2wvwr7ZohLbT/fBtqdeML/TyLv8AyWMKf46wLeymbnPl&#10;eD472M/6XU//AB0N1bwpD5dGQ25/wm//AJsWbWNsl0jsjZ5e2pdx929U1LRX/wCOn908plBx+dJP&#10;stk9xeVU+Gdn+yN/+flXq3gyenX0G/h11hujpH4jfFrpjfCUEe9Oo/jn0l1ju9MVWfxDFpufYXWm&#10;M2rn1xtfpTzwCrpJRDNoXWlmsL29wFvF1Fe7tdXkFdEssjrXB0s5YVHkaHpUoooB6Md7Lurde9+6&#10;91737r3Xvfuvde9+691737r3Xvfuvde9+691737r3Xvfuvde9+6918xr/hSj/MFn+YfzrzPTWzM1&#10;950f8Qp831ZtmOjqfJjdw9omqjj7g3kQhKOVyFNFgaVwzoYMaJ4iBVSA5Ge3uxDadlF3MKTXdHPq&#10;E/0Nf2HUfm1Dw6eQUFetdj2Per9e9+691737r3QrdGdJdmfJDt7r3orpzbFZvHs3tDc1BtTaG36K&#10;ytV5GuYmSprKl/26ajpIVlq6+smKxU1NFLPMyxRuwTXt5b7faSXt22iOMFmPyH+EngBxJIAz1o4z&#10;19X7+VX/ACyOo/5YXxwxXVezosfuTtfdMONz3e/bn2YjynYW9o6Uq1NQyzKJqfA4oyS02DxxIEUZ&#10;kqJQ1ZVVUsuMXM3Md1zHuBuZarEtRGnkq/5Wbix/LgAAyzaj1Zx7DnVeve/de697917r3v3Xuve/&#10;de697917r3v3Xuve/de697917r3v3Xuve/de6S299kbQ7K2dufr7sDbWG3jsfemCye2d2bV3FQU+&#10;Uwe4cBmaRqHKYnK4+qDRywzxOyOjD6H+vPt2GaW3lWeBijoQVYGhBGQQevdfLO/nf/ync7/LE+SS&#10;rs2DK5n4tdyz5bcHRm6q1pq2o2+1NKs2f6m3PkZLlsjhfNEaWolYmtoHgqNTVC1kcGSnJvM6cx7f&#10;+tQXMNBIvCvo4Ho3mPJqjhSr6tqHVJvsYdW62NP5FH8krsf55ds7O+QXeWz8jtj4V9fbho89k67c&#10;NDPQt8gcrgqzzw9e7Kp6lVaqw8lREIdw5aMeFYRNRU8prHZqUAc6c42+yWr2Nk4a8kFABnwgR8Te&#10;jU+FeNaEinGjNTHX01Y444o0iiRIookWOOONQkccaDSiIi2AAAsAPp7x145PTPXP37r3Xvfuvde9&#10;+691737r3Xvfuvde9+690Bvefyb+O/xk26N1/IXu/q3pfAyRzSUdb2Rvfb+1HyrQC8lPg6LLTx1F&#10;fP8AQLT0UUsrGwVCTb2tstuv9xk8KwheZv6ClqfbQUA+ZoOtgE8OqJ++f+FUP8rzqeasx3XWQ7n+&#10;R2Up/JFDUdYdcybd2uayMlTHU57tqp29N4bgj7iioKpW4aPWpDexpZe2nMl0A1wI7cf03qf2IH/Y&#10;SOrBG6qx7G/4WQZiSaopuo/gnjaWBdQpcz2N3pVZCaa59DVG2ts7aplit+VXLSX/AKi3Imt/aZKV&#10;ur0n5JHT+Zc/8d634fz6Kvmf+Ff3zynmLbf+OXxFxlPf0xZnC9yZ2YL/AEM9Fu/HKT/j4x/rezJP&#10;arZAP1Lic/YYx/hjPW/DHUHG/wDCvr+YLFKhzHx9+G9dCNPkjxu1O7MTK311aJqrfNaFvxa6G3+P&#10;4s3tVsRHZPOPtaM/9Yx17wx0Y7r/AP4WO9mUc1PH2p8Gti7hgZgtVVdf905/Zs0SE2aanoNx4HOr&#10;IV+ojapTV9Na/X2Xz+01uR/i16y/6aMN/MMv+Dr3h/Pqzfoz/hWX/Lm7Emosb2/s3vz495CdkFZl&#10;83tDGdjbHog/BZcr13WVealC8lrbcXi1tRuAHL32v3+3Ba0eKcegYo37HAX/AI31Xwz1e/8AG/5x&#10;/EH5e48ZD41fIzqft+Rab7yqwW1d245954qlsD5s7sPINBm8eOf+U7HxewVuGzbrtTadxt3i+bKd&#10;J+xhVT+RPVSCOPRqvZZ1rr3v3Xuve/de697917r3v3Xuve/de697917pqzuewe18LldybmzOK27t&#10;3BUFVlc3ns7kaPEYXD4uhhNRW5LK5TIPHBT08Mas8s00ioigsxAF/dkR5XEcYLMxoABUknyAGSev&#10;dUed6f8ACkH+Ux0dmK3b0ff2V7lzeNmkgrafovYu4d9YdZI20g0W96pKDb1ajWOmSgy06W5LAEXG&#10;dl7f80XiCQwCFT/vxgp/3nLD81HVgjHoINg/8KnP5T+8sxBi89ujvTqymnmEJz2/um6+rw8Gp9Cy&#10;zjret3DVhPySKQ2H1A59qp/bXmeFNSLHKfRZBX/jYQfz63obq9fo75BdIfJjYOP7R+P/AGpsft7Y&#10;GTkeCn3RsPcFBn8fDWxIslRi8kKNzJR1sIdfPQ1ccVRESBJGp49gu9sbzbpzbX0TRSDyYEH7R6j0&#10;IqD1QinHoYPaTr3Xvfuvde9+690E/c3e/S3x22VWdjd8dq7A6g2NQN4p90dibqw21MQ9UYzJFj6K&#10;pzE0X3NXKFIhpKcPNK3pjjZiB7VWlleX8wt7KJpXPkilj9uOA+ZwOvAV4da6vyS/4Vffy8epauvw&#10;nR+1u4PlBmqQzRw5jbeBh6065qJoSUMR3N2F4cxYt+mWn23NEy3ZXYadQ+2/2x366Ae8aO2B8idb&#10;/sXt/a4PVwh8+qj+wf8AhYn8jcjUzt1X8Nuk9nUjX+1i7B3/AL77JqY/9SZ6jbkW1Ff/ABCxJ/r+&#10;xTB7T7eo/wAZu5HP9FVT/Dr6t4Y9egbj/wCFfH8w8Ts03Qfwwemv6YY9l94RTgc8NUNv51P4/wB1&#10;D/eeFf8ArVbDTE9xX/TR/wDWrr3hjoe+vf8AhYx3dQVEH+lb4UdV7spPStSeve1d3de1AvYPLANy&#10;Y3c6m3JEbEX+msfq9oZ/aezYf4reOp/pIrf4CnXvD9D1bL8c/wDhVx/Lj7ZqqDDdzYPuX4x5mp8S&#10;VGV3dtaLsLr2GeUhEhh3J1tJXZYgNw01Tt2niUWZnA1aQvuHtjzBagvaNHcgeStpb9j0X9jk9VKE&#10;dbDnTHfXSfyL2ZSdh9Ddr9fdwbJrCiR7l673Xht14uGoaMSNQV82HmlNLVIDaakqRHNG11kjVgQA&#10;HeWN5t8xt76JonHk6lT9orxHzGOqEEceha9pevde9+691737r3Xvfuvde9+691737r3VYXy9/nIf&#10;y5/hHU5TA92fJDadR2FijJFU9UdarU9ndkQV8fP8My+B2gtTHh5yAWUZ6poUIt6/UtxHtXKW/wC8&#10;APZ27eGfxv2JT1Bamr/ahurBSeHWv73X/wALE+pMXU1tF8d/hn2Dvamu0dBuPuLsnb3W5UrwKmba&#10;WzaLc5lQ24j/AIvC1jcspGn2OrP2numAN/dqnqI0L/8AGmKf8dPVhH69EL3F/wALAvnFU1Mj7S+N&#10;HxSwlGb+KDcVJ27uipQX48lXjNzYdG444hX+v+Hs7j9qdmA/VuJifloH+FG634Y6Z8V/wr7/AJgM&#10;MyNnPj18OsjAAnkjxW2O6sNMzD/OFJ6ve9eqg/gGM2/JPu7e1WxEdk84+0xn/rGOveGOjTda/wDC&#10;x7dEE9PT9w/BfAZOlkdFqsv1r3bkcHPSp/uyWn25ujb2QWoP+pRspD/i/ssuPaaMitpekH0eMH+Y&#10;YU/3k9e8P59W9fHD/hUH/K77zqqDC773V2X8ZtxVrQ0yxd07IaXastdKQDHBvbrmoztHBTj6/d5c&#10;UEYAOvRxcK7h7b8yWQLwqlwo/wB9t3U/0rhTX5Lq6qUbq/Prrs3rjt/aWL391Pv7ZfZuxs2hkw+8&#10;dgbnwu8Nr5RFtrNBntvz1FLLpuAwSUkHg2PsD3FtcWkpgukaNxxVgVI+0Gh6p0uPbPXuve/de697&#10;917r3v3Xuve/de66ZlVSzEKqgszMQFVQLkkn6Ae/de6pw+Sv8/T+Vf8AF7OZPaO7vkziOwN7Yiea&#10;lyO1OkMFnO2Z6OrpmMVXRVe6NrwybegqYZAYpqWozKTI4KtGCr6Rbt3I/Mu5IJYrYxoeDSEJ+dD3&#10;EfMLTqwRj0T7bv8Awqy/lV5vLx43JTfI7aFG8ojbcG4un6KpxESG155Idp5rKV5QXNwlCzcGyni5&#10;rJ7ZczIupfCc+gkNf+NKB/Prehurr/i581vin81NpVG9fi53nsTuLC0Ap/4zTbcyE1LufbbVYJpI&#10;92bIzkVJmsS0oVjCuSoIC9iUDAH2D9y2fc9nl8HcoWiJ4VGD/pWFVb8ieqkEcejRey3rXXvfuvde&#10;9+690ld7b62T1ptbMb47G3jtbYOy9u0jV2f3fvXcGJ2ttjB0SEB6zL57OSwUtNECQDJNKq3P19uw&#10;wzXEght0Z3bAVQWJ+wCpPXutfj5Qf8Kgv5ZPQNZkdv8AXe4ewflHuqhklpXj6Y2zHBsiCtiv6ans&#10;Lfc+Ko6inPFqvCRZGM3Gm/qKjnbfbjmO+AkuFW2U/wC/D3f7yuog/JtPVwjHqmTsz/hYz23XVM6d&#10;OfCXrna9GjyJS1XZnbG5t+VNQgNoqieg2ti9uLCWFi0K1Mun6CVv1EXW/tPaqP8AG7x2P9BAv82L&#10;/wCAfZ1YR+vRdn/4V8fzDzUho+g/hgtJfmB9l94PU24+lUu/lX/Vf7p/I/pyYf61Ww0/t7iv+mj/&#10;AOtXXvDHQtbG/wCFiPyZx89O3Zfw86K3bTKR93Dsbe2/+vJ5l/tCnqM//ehYifwWikt/Q+0s3tPt&#10;zD/F7uRT/SVW/wAGjr3hjqz/AOP/APwrj+DXYFVQYrv3pru/4811Y6LUZ3HR4buXYWKUm0klflNu&#10;/wANzzAfUfa7YmJF+AbAhu+9rd6gBaxmjnA8jWNj9gNV/a46qYz5dbEnxq+ZXxX+Ym2W3d8ZO+Ou&#10;O5MTBDFPkqfaOfgl3Jt9JyFhTdeza8QZjESPcaYsnQwObghbEewFuO07ntMnhbjA8J8tQwf9Kw7W&#10;/InqpBHHozHsu611737r3Xvfuvde9+691737r3XvfuvdEb+Wn8yj4N/B2mk/2Zn5G9f9e58Ugrab&#10;YMVbVbs7Or4JEDU01H1vs6KvzXhmJVY6qSiSnubtKqgsDra+Xt53k/7rrdpF/i+FB/t2ov5Vr8ut&#10;gE8Otd/vX/hYF8Ytr1VXQfHf4sdw9vmDXDFnOyN17Y6YwlTKDZaugpsTDuyulg+jAVNNSyN+kqn6&#10;vY8svancpAGv7mOL5IpkP510Cv2Ejq4jPn1XJuz/AIWD/MesqHbYvxY+M+3KQlvHBuyt7T3pUKCf&#10;QHqsPmMArW/JEIv/AIexBF7U7SB+vczMf6Ohf8Kt1vwx0i6L/hXz/MLjmVsj0D8Mqqn1MWiotnd3&#10;4+YqWugWon37UqCBwT4zc82H09un2q2GnbPcD/bRn/rEOveGOjEde/8ACxvtmhmgXtb4P9d7npyU&#10;Wpn697h3LsWaME2kngpdyYbcSvYcrE0y3+hkX6hBP7TWrD/Fbx1/00Yb/Ayde8P0PVq/x7/4Vc/y&#10;3u1aqixHcGF7r+NOVqGSOoy279oQb/2HBJKdKJHn+s5sjlSNXDyT7fhRRZi2nUVDN/7Y8wWwL2hj&#10;uB6K2lv2PRf2MeqlD5dbBfRvyO6D+TW0I9+/HvuPrjuXaLGKOfN9dbtw26KfHVM0fkXH5qHFyyS0&#10;FWADrpK2OKZCCHjUgj2Bb3b77bpfAv4nhf0dStfmK8R8xUdUoRx6Gn2j691737r3Xvfuvde9+691&#10;737r3XvfuvdFR+WPzi+KPwb2XS78+U/de0epcLlHqYdv0OVevy27N1VFGqtV0+0dj7chrMxlGh1x&#10;+dqGhkSHWhmaNWBJntezbnvMxg2yFpSOJFAq1/iY0UfKpz5dbAJ4dUlZz/hWB/K1xOQmo6DGfKDc&#10;9PFI6R5bB9Sbap8fUqpsssMe5dy46qCt9QJKZG/qAfYxT2x5lZasYV+Rc1/khH8+raG6GDpr/hTX&#10;/Kc7d3DQbayfa3YHTFZk54qWhr+5es8vg9vNVTsFSOv3LtKXN0FAgv66nI1FPToBd5VHtJd+3XNF&#10;rGZFiWYDiI3BP5BtJP2AE/LrWhur6tu7j29u/A4fdW087ht0bY3FjaPM7f3Ht3J0WawOdw+RgWqx&#10;+Vw+Xxry09TTTxMskM8MjI6kMrEEH2CZI5InMUqlWU0IIoQRxBByCPTqvTz7p17r3v3Xuve/de69&#10;7917r3v3Xuve/de697917r3v3Xuve/de6wVVVTUNNUVtbUQUdHRwTVVXV1U0dPTUtNTxmWeoqJ5S&#10;FSNFBZ3YgAAkkAe9gFjQZJ691RN8g/8AhSL/ACpfj/ufI7O/00bj7rz+GqpaLLJ0Lsmu3zgaSqhc&#10;o8dLvjJS4zA163H+dxeUqY/wXvcexrYe33M99GJfBEKnI8Vgp/3kVYfmB1YIx6Ltiv8AhWJ/K4yN&#10;WlPV4T5TYKF2RWr8r1LtOakiDNYu6YPdFZPZfqdMJNvoCePa9vbDmVRUGFvkHb/KgHW/Dbq4r4cf&#10;zHfhd8+cRkcj8We9dsdi5PB0kVbuTZU0GV2p2LtqllkWn+8zOwt2U9FlEpBMwgGQippKR5PTHUOS&#10;LhPduX932Nwu5wGMNgNhkP2MpIr8q1+XVSCOPR3/AGTda697917r3v3Xuve/de6qc+VH87/+WR8P&#10;9wZXZXanya23muw8JUT0WV696oxWd7X3LisjSyGKsxOdn2VT1WNxdZCw0y0mVyFNMp4KX9ifbOTe&#10;Y92jE1rbERngzkICPUaiCw+agjqwVj0QnF/8KuP5V+QyyY6ri+S2Eo2kVGz2U6hxEuJjUtpMzw4X&#10;PVldpA5IWiLW+ik8ezxvbHmVV1DwSfQSGv8ANQP59b0N1ch8Sv5g3w0+dGGrMv8AFnv7ZHak+LpY&#10;6zObWo5q/b+/9vUkjiFavP8AXe7IKDN0lOZD4kq5qBYJHBEcr+wlumxbvsrhNzgaKvA4Kn7HUlSf&#10;kDX1HVSCOPRyfZT1rr3v3Xuve/de66JABJIAAJJJsABySSffuvdVHfLD+ed/LI+HtXksB2F8ktvb&#10;639jGnhqet+j6eXtvdcFbSkrUYvK1e1y+GxVWjDS1NmctRyAn9P1sKdr5L5j3YB4Lcoh/HJ2L9or&#10;3MPmqnqwUnqh/uP/AIWMdd0NTVUfx/8AhRvTc9I2sUW4e4u1cHsWoisf25KnZ2ysZuJZLj6oudS3&#10;+qb2NrT2nuGAN9eKp9I0Lf8AGmKf8d6t4fz6I1uD/hYD856modtq/Gv4nYakP+bg3Bj+4NzVC8j9&#10;dVjt04lW4uOIR+D+LE5j9qdlA/VuJyfkYx/hRut+GOm3Ef8ACvz5/wAMyNnvjz8PMlTgL5IsRtru&#10;nCTMw/WUnrN7ZBVB/AMZt/U+7P7VbER2Tzj7TGf+sY694Y6Nh1h/wsezMdRTUvc/wZxlXSuyCrzn&#10;WHddVj6imS9pGptrbr2/UrOSLlVbMRW+hJvcFlz7TJStnekH0eOv/GlYf8dPXvD9D1cd8af+FNH8&#10;rT5BVWPwu6exN7fGrc9e0cEWO792h/B9vvVkhZAN/wCy6nN4SmgHJWoy1bRAr+pUY6fYS3H265ls&#10;QXjjW4UecTVP+8sFYn5KD1Uow6vk2bvbZnYu2sTvTr7d22N97Oz1Mtbg92bNz2K3PtrNUbmy1eJz&#10;uElnpaiIkG0kMrL/AI+wTNDNbyGGdCjrxVgQR9oNCOqdKf2317r3v3Xuve/de697917r3v3Xuve/&#10;de697917oLu5O7eovjz19m+1u8uyNndU9c7cSNsxvDfGdocBhaaWclaSijqa5181VUMPHS0kAeed&#10;7Rwxu5ClTaWd1fzra2UbSyNwVQSf+KHmTgefXuPVC3YP/Cp7+VFsrM1WKwO4u9+1aamleIZ7r7p2&#10;ppMNVFH0F6X/AEk5DbtWy/UhmpQCORfi43g9tOZ5kDOscVfJpM/8YDD+fV9DdR9j/wDCqX+VJu3K&#10;0mOzma7+6zpamYRS5vfHTklbiqFS2nz1addZLP1mj8nw0jm349+m9tOZ4lLIsUhHksmT/vYUfz69&#10;obq+To3v3pb5MddYftvoHs7Z3bXXGdMkeO3ZsrM02Yx33dOqtV4uvWE+WjrqfWq1VBWRxVEDELLE&#10;jcewTe2N5t1wbW+jaKReKsKH7R6g+RFQfI9UIpg9C97S9e697917r3v3Xuve/de697917r3v3Xuv&#10;e/de697917rpmVFZmYKqgszMQFVQLlmJ+gH5Pv3Xuqtvkz/On/lkfE2fIYntP5Y9d5Td2OM0M+w+&#10;q5q/uDd8NfD+rFZPH9bw5KHF1H+0ZiopAONTC4uJdu5Q5j3QBra1cIfxP+mtPUF6VH+lB6sFY9Ui&#10;9xf8LCPi5t6aqpuifif3d2kYdccNf2RuzZfTuOqpV4E1OuDXeFT4SeVMtPFIR+qNDwBjae1O5SAG&#10;9uo4vkitIf5+GP59W8M+fRAN4f8ACw/5R1s0rbA+IXQW2ac6vDFvDdvYm+Zo/wDU+WfCy7eV7fm0&#10;a3/w9nkXtRtoH693K3+lVF/w6ut+GOgnf/hXv/MWMpMfQ/wqWD16Y32L3m8oJYGO8y9hKDYXB/bF&#10;zzx9Par/AFqtgp/b3H+9R/8AWrr3hjpf7Y/4WEfMOklibeXxV+NWegFvNHtjIdo7SlkF+fFNlctm&#10;wn+xjb2xJ7UbSR+lczL9oRv8Cr17wx0dXqv/AIWNdWV81NT92/CLf+06ddC1eW6r7d272FNL/wAd&#10;Jqbb27cRthY/zaJsm/8AjJzwT3PtNcqCbO8Vvk6Ff5qz/wCDrXh+h6uB+O3/AAot/lQfIaehxY+Q&#10;snR+5cg0Sxbf+Q+2cj1rFAZbD/Ld8g1u1IdLEK3kz4/qLqC3sKX/ACDzPYAt4HjKPOIh/wDjOH/4&#10;z1Uow6um2tuza2+cBjN17K3Lt/eG181Tirw+5NrZnHbgwGWpWJVanGZjEyTU88ZIIDxSMP8AH2EJ&#10;YpYXMUylGHEMCCPtByOq9KD3Tr3Xvfuvde9+691737r3Xvfuvde9+691737r3Xvfuvde9+690wbo&#10;3ZtbY+ByW6t67lwGz9sYaA1WX3HujM47b+BxVKps1TksxlpIaeCMXF3lkUf4+7xRSzOIoVLseAUE&#10;k/YBk9e6ps+QX/Chr+U78fJq7GVfyZoO4Nx0JlU7f6A29me1EqjFwwpN64qOPa7Xb0qDnhe9x6QS&#10;BbYch8z34DC2MSnzlIT/AIye/wD4z1YIx6qM7T/4WK9A4qWoj6T+GPb+/IQWWlq+0OyNm9UM3Nll&#10;motq0m8rAfXQJ7n6al+oFVt7T3zf7mXcaf6RGf8A48Y+reH6nokW6/8AhYf8oaySU7G+IPQm3YST&#10;4I917v7D3nJGv9kSy4eTAhz/AFIRf9YeziL2o20f213K3+lVV/w6ut+GOgnn/wCFe/8AMUaS9N0N&#10;8LIYvIDon2N3lUyeK3KeWPsGIar29Wi3+0+1Q9qtg857j/eo/wDrV17wx0ocH/wsA+dNPIh3J8bP&#10;iblog15EweN7h2/I6X/SktfurJhTb8lG/wBb8e239qdlP9ncTj7TGf8AAg694Y6NP11/wshr1mgp&#10;u2vghRzU7EfdZnrrviammhX+0YNs7l2xMspP1AbLR2+nN7gtuPaZaVtb3Po8f+UP/wA+9e8P59Wk&#10;dD/8Kof5XnbE9FjexMh3R8csnUGKGWo7P64fcO2Fq5TpVKfO9TVW4ZhDcgGoraClVeWfQgLew1e+&#10;2nMlqC1uI7gf0Hof2OF/YCeqlGHV7XRvyY+PPya22d3fHruzq/ujbsawmryHW+9cBuz+FyTrqjpc&#10;5SYieSegqP8AVU1bFFKp4ZAePYKvduv9uk8K/heFvR1K1+yooR8xUdVoRx6HD2j611737r3Xvfuv&#10;de9+691737r3UPIZCgxNDWZPK11Hjcbj6aasr8jkKmGjoaGjpozLUVVZV1LLHFHGoLO7sFUAkkD3&#10;tVZmCqKk8AOJ690RrdX80j+W3srIz4jcvzw+JOPytJI0NZjo+/es8jW0U6HS8FbS4vIzPDID9UlC&#10;sPyPZ1Fy1zDMuqOynIPn4TgfzHW9LenSW/4d7/ldf959fFb/ANHHs/8A+qfbv9VOZP8AlBm/5xt/&#10;m69pb06+WX/MI3ftbsL58/ODf2x8/it17K3x8vvktu/Z+6cFWQ5HB7l2tuXufNZrb+fw2Qpy0c9J&#10;WUk8NRTzRkq8bqykgj3kpsUUsGx2cEylXSCFWU4IYRqCCPIg4PT44DooPs1631737r3RgviVuHB7&#10;S+Vfxm3VufK0GB23tn5B9Mbh3DnMpUR0eMw2DwvY+NyWWyuRq5iEigp6eOSaaRiAqKWJsPaHdI3l&#10;2y5ijBZmikAA4klCAB8yetHh19XD/h3v+V1/3n18Vv8A0cez/wD6p94yf1U5k/5QZv8AnG3+bpjS&#10;3p17/h3v+V1/3n18Vv8A0cez/wD6p9+/qpzJ/wAoM3/ONv8AN17S3p17/h3v+V1/3n18Vv8A0cez&#10;/wD6p9+/qpzJ/wAoM3/ONv8AN17S3p17/h3v+V1/3n18Vv8A0cez/wD6p9+/qpzJ/wAoM3/ONv8A&#10;N17S3p0tNm/zOv5c3YOTpsLs/wCdPxNzWarZFhocPH351nS5avmd/GkFBja/JRTTuT9EiRmP1tb2&#10;zNy5v8C65bKcAcT4T0H2kDr2k+nR4Keogq4IKqlnhqaWphjqKapp5EmgqIJkEkM8E0ZKujqQyspI&#10;IIINvZMQQaHBHWus3vXXuve/de64syorO7KiIpZ3YhVVVF2ZmPAAHJJ9+691SL8lv+FD/wDKu+Mu&#10;6MpsfL98Vvbe8cFVTUWawnQu1Mj2RRY2rgcxTUsm9o2pNuTSo4aOWGlzMskTqVlVG49jHbuQ+Zdx&#10;jEyQeEjcDKwSv+1y/wC1c+XVgjHop1B/wrH/AJXVZVLT1G3/AJVYuIsFNdX9TbOkpVGq2tkxm6qm&#10;a354hJt+L8ezRvbDmQCoaE/IO3+VB1vQ3Vt3wx/mifBj5+pWUnxi7527vHduLoWyWZ62zVFmNk9l&#10;4uhjZUqa5tl7ugo6yrpIWdEmr8clTSIzorThmUELbvy3vWx0O5QFEOA4oyE+mpSQD8jQ/LqpUjj0&#10;f/2R9a697917r3v3Xuve/de697917r3v3Xuve/de697917oKO3+9+k/j7teTevevbnW3Tu0ozIo3&#10;F2ZvXbuysTPNEmtqWjrNw1FOs85BASCEtIxIVVJIBVWlleX8ng2UTyt6IpY/yBp9vWwCeHVF/fn/&#10;AAqG/lW9NT1mN2ZvLtT5GZikMkLQ9M9b1kOFSsT0rG+5u0qjbdJNDexNTjmq0tyms+n2M7H235mu&#10;wGmRLcH/AH4+f2IHP5GnVgjHqqLsr/hZAgmnpen/AIJs9OC/22c7K7zEUzi9o/Ptba+23Vf6nTmG&#10;/oPpcie39psVu738kj/yl/8An3rYj9T0UrOf8LAPnTUSsdtfGz4m4mEn0R5zG9w7hlUX+jTUG6sW&#10;DxcXCD+v+Hs0T2p2UD9S4nP2GMf4UPW/DHTNQ/8ACvn+YVHKpyfQHwzq4AxLx0Oz+7sdKya7qqzV&#10;G/KoAhbAkxm55sBx7u3tVsNO2e4H2tGf+sY694Y6MDsP/hY33FQywjs74Qdabog1qKh9h9v7p2JK&#10;IybO8Me4MNuMEgchWcA/TUt7hDP7TWjD/Frx1/00Yb/Ayde8P59WU9I/8K3fgDvqejx3c3VXyB6I&#10;r6h0Woy4wm3e0Nk0CMbPJUZPa1bDmn0/W0O3XuL/AJsCHrz2t3yEFrSWKcelSjH8mBX/AI31Uxnq&#10;9r4zfzEvg/8AMaKAfGz5O9TdoZeoiaoXZ2P3HHg+xYadYzK1RWdZ7rWg3BBGAG/cmxir6W59JsCt&#10;x2HedpP+7C2eMD8RFU/3taqf29VII49HO9lHWuve/de697917r3v3Xuve/de697917r3v3Xuo9XV&#10;0tBS1NdXVNPRUVFTzVdZWVc0dPS0lLTxmaoqamomISOONAWd2ICgEkgD3sAsQqipPXuqU/kJ/wAK&#10;HP5UPx3zOQ2xkvkhD2vujFzSwV2H6H2tnu0KKKSJijpFvjGRRbZmYMCpSHNuykepVFj7GFhyHzPf&#10;oJFt/CU8DIwT/jJ7/wDjPVgjHotm0P8AhVT/ACpdy5eHG5rK/IPr6iklWN9w7v6cNbiKdC1jPNDs&#10;HKZyvKAckR0LNb6KTx7MJfbPmeNNSCKQ+iyZ/wCNBR/Prehurxfjj8rfjh8u9jDsf409zbE7k2gk&#10;kNPXZDZuZirK3BVs8Zmhxm6cBUCLI4irZB5BR5Okgn0+rx6SD7Bu4bZuG1TfT7jC0L+QYYPzU8GH&#10;zBI6qQRx6MF7Qda697917r3v3XuoOTymMwmOrsxmcjQ4jEYukqK/J5TJ1dPQY7HUNJEZqqtrq6rZ&#10;IoYo0BeSSRgqqCSQB7sqs7BEBJOABkk/Ide6pC+Un/Civ+Vj8X6rJYP/AE4VfyA3ljDIk+1fjbhI&#10;+yYTKhKCNd/1FTj9pOdYKukWfeRLHVGOLjHbeQeZdyAfwfAQ/ilOj/jNC/8AxnqwRj1SP2z/AMLH&#10;Ilqauj6L+DsktIrH7HcfbPcq09TKl7L93srZ+DlWM/k6M+/9PxcjG19pjQG9vc+iR/8APzN/z71f&#10;w/U9E8zP/Cv359zzytt/47/D/GUxJ8MWZ273RnZ415sJaii3pjlc/TkRL/rc8Gye1WxgfqXE5PyM&#10;Y/wxnr3hjqXgf+FgHzsp51bc/wAbviXl6YOpaHA4vuLbk5jv6lWoyG7MqoYj6N4iB/Q+9P7U7KR+&#10;ncTg/Mxn/Ai9e8MdHN6m/wCFjm356ilo+9Pg9mcXSal+93F1N3JRZ6o0Hh/tdm7wwmNW4+o157n6&#10;em1yUXXtNIATZXoJ9Hjp/wAaVj/x3rXh/Pq7T4u/8KHP5WPyjqsbg6PvtujN5ZNoY6faHyOww6vk&#10;805CR053u09btQyFyI1iXcBkZiNKG/sHblyHzLtoLtB4yD8UR1/8ZoH/AOM9VKMOrrsfkKDLUNHl&#10;MVXUeTxmRpYK3H5HH1MNbQ11FVRCamq6OrpmaOWKRGDxyIxVlIIJB9g9lZWKsKEcQeI6r1M96691&#10;737r3Xvfuvde9+691737r3Xvfuvde9+691737r3XvfuvdNmZzWH25ishntw5bGYHB4mkmr8rmczX&#10;0uLxWMoadPJUVmQyNc6QwxIoLPJI4VRySPdkR5GCRgsxwABUn7AOvdUyfJH/AIUKfypvjXUV+IyH&#10;yQou5d1Y9pVk2v8AHjC1va7TPDcSRw71xhh2rrDDQY5M+rA/UWDEC7b+ROZ9wAdbcwqfOUhP+Mnv&#10;/wCM9WCMeqau1v8AhYz1Pj5qmn6O+EvYe76cllpMt2t2xtvrmaNb+iap2/tDF7pVz9LxLk1/5acc&#10;i219p7phW9vFT5Ihf+bFP8HVhH6noku5/wDhYR8xauaRtmfFb40YGAs3hj3PX9pbtmRf7IknxWXw&#10;isR+SI1v/QeziP2o2kD9a5mb7Ai/4VbrfhjpAD/hXv8AzF9ZLdEfCkx2WyDYfeiuGBOsmQ9hkWIt&#10;YaeP6m/Cj/Wq2D/f9x/vUf8A1q694Y6X23f+FhHzGppYzu34r/GjNwgjyx7dru0tryuP7QjlyeYz&#10;AUn8Eo1v8fbEntTtJH6VzMPt0H/Aq9e8MdG762/4WP7QqZaem7f+Cu5MLACoqsz1t3jjNzyuCfW9&#10;Ptrc+3MQEsL2Vss1/wDVD2VXHtNKBW0vQfk8ZH8w7f8AHeteH8+rUOiP+FO/8qPuaejx+5uxuyvj&#10;3l61khio+7utMnTUBqWIBjk3N1pNuXF08f1InrqynSw9RUnT7DN77c8z2gLRxpOB/vtxX9j6CfsA&#10;PWijdXf9Rd6dK9/7Yj3r0Z231t3DtKQxr/ePrPeu3N74eKWRda01VXbcqaiOGYWIaGUrIpBVlBBA&#10;Bt1ZXljJ4N7E8T+jqVP7CB1SlOPQqe03Xuve/de697917r3v3Xuv/9LfQ3xuOLZ2yt37unKiDa21&#10;9wbjmL/oEWExM2TkL/4WiN/d408SRYx+IgftPRls23tu272m1p8VzNFEPtkdUH+Hr5dmRmlqZpqi&#10;eRpZ55ZJppXOp5ZZX1ySOx+pYkkn3PdnigHX0G7kixp4aCgUUAHkBwHSXqfz7Edt5dR9uPE9MM/5&#10;9ntv0CL7z6aZvqfZtD5dBS74npuk/P8Ar+zCPogn6t2/kV9Q/wCln+ZJ0zU1NL93h+p8ZvLt7Mpo&#10;1eL+7GBkxO2arV9F8WeyOJe5H4sLEggFe5e4fQcnXIBo05SIf7ZqsPzRW6hf3t3X91+312qmj3Rj&#10;gX/bsGcfnGjjr6GXvFDrArr3v3Xuve/de697917r3v3Xuve/de697917r3v3Xuve/de697917r3v&#10;3Xuve/de697917r3v3Xuve/de697917r3v3Xuve/de697917rW6/nT/zpKH4o4/N/GD4v52gyvyV&#10;y1A9JvjfFG9PkMd0TjchBxTwD1xTbpniYPT08gZKBCtROrStDEZl9tvbZ9+Zd83xCtkpqiHBnI8/&#10;URA8T+M4GKnoV7Dy+15S9vBSEfCP4/8AoX/DwHWh7mMpk85k8jms1ka7L5jL11Xk8tlspV1GQyeU&#10;yVfO1VXZDI19WzyzzzSu0ks0rs7sSzEkk+8nwiRRiOIBVUUAAoABgAAYAA4AdDpwFGlRQDy6YpPz&#10;7YbpBJx6hv7YbpDJ1Df8/wC+/HthukL9RX/33+29st0lfqM/to8ekj9R29tHpM3n1gb/AIn20ek7&#10;dYG/4n3Q+fTDdYm/Pts8Omm8+sR91PHpluuB+vuh6bPHrGfejw6bPHrifdR1RuPXE+6nj1ry6MP0&#10;Z8RflF8mq1KLoDoDtrtu85p58lsnY+ezG3sfKG0H+Mbnhh/htCob0l6yqiUGwJuR7L77dts2xdV/&#10;cRw/JmAJ+xa1P5A9UCk8B1dP0V/wmH/mM9nJR1/aE3T3x3xMvjkqqXe+9xvLd0dPJ9HpMF1hDl6F&#10;pLeoxVWYpiPoxDAqAXf+5nLttVbXxLg/0V0r+19J/Yp6cETHjjq3/pn/AISbfHDAikqu+/k/2/2X&#10;Vx6JajG9abb2n1Ph5JeGakmmz396quWEH0l4pad2HI8ZNgD7z3V3F6iwto4x6uWc/wAtA/w/n1bw&#10;BxJ6tO6n/kNfyq+oxTTUHxW29vrKwBPLlu2N0b17INYyfpapwG5cjLhh/iIcZGD+QePYYu+euabu&#10;oa6KD0jVU/mBq/aeriJB5dWNdb/HP4+dNxww9RdFdOdWRUwCwJ111lsrZQhAFh4/7t0VNY/4/X2H&#10;bncdwvDW7nkl/wBO7N/hJ6uABwHQy+0fW+ve/de697917r3v3Xuve/de697917r3v3Xuve/de697&#10;917r3v3Xuve/de697917r3v3Xuve/de6ro/mxfMaP4JfAT5DfIShrYqXfGK2jJs7qaNijSz9r7/m&#10;G1NkVMNPJxMuOqan+MVUNwWpqOexFr+z/ljaf31vlvYMKoW1P/pF7m/aBpHzI62oqadfIRqqqpra&#10;mora2onq6yrnlqqurqpZKipqqmokMs9RUTyks7uxLO7Ekkkkkn3lSAAKDAHSjrB7317r3v3Xuve/&#10;de6+gx/wli/lk0nUHTFb/MH7Z28v+lHvXG1uA6JpMpSg1GzOlY6rw5HeFJFOA0NZuqrhbwzadQxV&#10;PA8MhhyU6NBXuXzEbu7GxWrfpQGslPxSeS/Yg/40TXKjppzmnW3p7ivpvr3v3Xuve/de697917r3&#10;v3Xuve/de697917r3v3Xuve/de697917r3v3Xuve/de697917olvz9+C3Tn8xP417s+NXdK5Cgwu&#10;br8RuHbO8cDFj33V19vPb9QZsRuzbEuTilhWcRPU0NSjpaajqamnJUSlgb7HvV3sG4ruNnQkAgqa&#10;6WU8VNPLgR6EA+XWwaGvVXXxT/4TKfyyfjXm8du/d2098fKHduMnirKJ+/8AO4vL7Joq6FwyyQ9b&#10;bTocViq2EgWNNnYslHyTa+nSJdz9xeY9wQxROtsh/wB9AhiP9OxZh9q6erF2PWwTjMZjcLjqDD4b&#10;H0OJxGKoqXG4vFYykgoMdjcdRQLTUVBQUNKqRQwwxqscUUahUUBVAAA9gVmZ2LuSScknJJPmT1Tq&#10;d7r17r3v3Xuve/de697917r3v3XuiT/Nn+Yb8S/5fHX4398ne1MXtFshBUPtLYeMC57s7f8AUU/o&#10;ak2Xseib7qpUSFYpq6Xw0NOzJ91VQKwb2cbPsO6b7P4G3RF6fExwi/6ZuA+zLHyB62ATw60b/nr/&#10;AMKpfl73zU5nZfw8wdJ8TurpnqKODdrrjN398bgx7XhE9Tn62KXFYDzJZ/Bh6SSrp3v48tIAD7mb&#10;ZPbParICbdm+ql/hysYP2Dub/bGh816dCAcetY3f3Y3YPa26cnvntHfW8Ox965qTzZjd+/Ny5nd2&#10;58rLct5Mjns/NUVUxuTYySn6+5Fgt4LWIQ2yLGg4KoCgfYBQdX6Rvt7r3Xvfuvde9+691737r3Xv&#10;fuvde9+69064LPZza+Yx24dtZnK7dz+Hq4q/EZzBZGsxOYxddA2qCtx2ToHjmglQ8pJE6sD9D7q6&#10;JIhjkAZTggioI+YPHr3WxH8Ef+FNHz6+KdRhtqd35aL5h9QUZp6WoxHamTmpe2sVj4yFkbbvclPF&#10;PXVE1uSdx0+VBA0RtBfWAFvft1se5gy2Q+klPmg7CfnHgD/aFfz6oUB63pv5fP8ANn+GX8yXbf3P&#10;QnYP8M7JxuPWv3Z0Xv8AWj232ztiNVX7qrXBCeaHK4+NmUNlMLU1VMhdEmeGZvEIX33lfd+XpKX0&#10;dYyaLIuUP507T8mAPpUZ6bKkcerLvYd6r1737r3Xvfuvde9+691737r3VGP/AApJllh/kz/LoxSS&#10;RF6v4/xOY3ZC8UvyY2ckkbFSLqwJDA8EcH2NPb4A822tf+G/9WZOrJ8XXywfeSvT/XvfuvdHz/l4&#10;fzD+/f5b3f8AgO6uls9WTYWWsx9F2l1bW5Cpi2X2zsqOp1V+3NxUK6o0qUjeVsXlFiaehnIli1I0&#10;0MpJv2w2PMFi1neLnOh6dyN5EH0/iHBhj0I0QCKdfWy+O3fPXnyh6M6r+QvVGTbLde9u7Lwu9dtV&#10;Myxx1tPS5WmD1OIy1PGziGux9QJqGvp9RMNTDLESSh94uX9jcbbey2F0KSRMVP5eY+RGQfMEHpOR&#10;Q06Gcm3J4A5JPtJ17rU8/m2f8KZusPi9kdz/AB/+DcG1+8+98XJWYTdnbOQlOV6X6tykYMFTRYX+&#10;HSL/AHpzNK2oSJBOmNpZQqzT1kkdRQpJ/K3t3c7kq3281hgOVQYkcepr8Cn/AHojgBhunFSuT1oa&#10;fI35T/Ij5ddhVvafyS7e3r2/vesaYRZPduVeoosNSzyeV8Vtbb9KIsdh6EN6koMXSU9Op5WIEk+5&#10;s2/bLDaoBbbfEsSDyUcfmx4sfmxJ+fTgAHDoAfa7rfXvfuvde9+691737r3XvfuvdDv8ePk98gvi&#10;d2DQ9pfHHt3e/T++KF4NWX2dmZ6GDLU1PL5kxW5sLJroMtQM3MmPydNUU0n9uJvaK/22w3SA224R&#10;LKh8mFafMHip+YIPz60QDx631v5Qn/Clrrv5WZXa3x1+b0G2emPkDl5qTB7M7Uxh/hHT/bWWlZae&#10;ixWVirpX/u1nqtiqxRSTPjqybUtPLRzS01A8I81e3lxtitf7NWaAZZDmRB6inxqP96A4girdNslM&#10;jra/9xj031737r3XvfuvdEz+b/z5+Mn8vXqOo7g+S2/YNtY2oNXR7P2fio48t2F2RnqWATf3e2Ht&#10;ZZI5Kuf1RieoleKjpQ6SVlTTxMH9m+zbHuO/XX0m3JqP4mOFQerN5fIZJ8gT1sAk0HXzy/5kn/Ci&#10;z5qfOKtz+xerc5k/it8c6w1VBDsHrfO1NPv7eGJkJi19ldn0S09dOKiMus+KxX2dAY38NRFWlBO0&#10;8cvcg7PsyrNcqLm4GdTjtU/0ENRjyZqt5gjh06EA619GYsSzEszEszMSSxJuSSfqT7HXV+uvfuvd&#10;e9+691737r3Xvfuvde9+690aL4r/ADT+Ufwn33D2J8Yu6N59UZ7z00uWocJkPudp7rhpW1R4/emy&#10;sms+JzFMOdMORo5Qh9UehwrAt3PZ9t3iD6fcYVlXyJHcvzVh3KfsI60QDx638v5Q/wDwo96g+buT&#10;218fvlTQbc6C+UGUalxG18zSVctJ073RmJQIoKDbVXl5ZJsFm6l/RDhchUzRVMmlKKslqJkokg7m&#10;r2/u9mVr7bCZ7YZI/wBEjHqafEo/iABHmABXppkpkdbPHuOeqde9+691737r3XvfuvdFK+fckkPw&#10;S+as0MjxSxfEr5HSRSxsySRyJ07mWSSN1sQwIBBBuD7NNjzvVmD/AL/i/wCri9bHEdfGo95a9KOv&#10;e/de6Hf41/Jju34idxbR73+P2/Mx192Rs2tjqaDK4udxR5SgMqPkNt7lxZPgyOKrlQRV2PqleGZO&#10;GW4Vgi3DbrPdbR7K+QSRuMg+R8iD5MPIjI60QDx6+s1/LM+eGzP5jfw/62+S+1qSlwWdy0dVtXtT&#10;ZVNUPUrsLtfbUcUW7dtpNKS7Uz+WnyWMeQ+R6CrpZJQsjOi4v8xbJNy/usm3SnUo7kb+JD8J+3iD&#10;/SB6YIoadH79kfWutfT+bb/woB+Pf8uX+MdP9aUmK+QHy1Sl0SdeUGVMWxuq5qmLVSVvb+4saWkj&#10;qQrLPHt2hP30sek1EuOimgqJB1ytyNf7/S7uCYLX+Ijuf/mmD5eWs9o8gxBHV1QnPXz0/md/MN+X&#10;nz83tJvP5Odxbi3tBT1s9XtrYVHM2C6v2PHKWRKbZ+wcaUoKVkiIhateOStnRVNVVTvdzO+0bDtW&#10;xw+Dt0QT1bi7f6Zjk/ZwHkB06ABw6JV7OOt9e9+691737r3Xvfuvde9+690uutuz+yOm954TsbqX&#10;fm7+tN/bbqRV4HeWxdxZbau5cTP9GehzOFlhnjDj0yKH0upKsCpI9s3Ftb3cJt7pFkRuKsAwP2g4&#10;691uo/ynf+FSVXX5PbXQv8y6egjWulosJtj5X4LE0+MggqZCKemj7y2viUSnjidjpbcWIp4o4vQa&#10;2iCfcZBIg5n9tgqtfcu1xkwE1/5xsc/7RjnybgvTbJ5r1u44nLYrPYrG53BZPH5rCZrH0eWw+YxN&#10;ZTZHFZbF5GnWsx+SxuQo2eGennidJYZonZHRgykqQfcOsrIxRwQQaEHBBHEEeRHTXTh7r17r3v3X&#10;ugT+Q3yN6S+KXU+5u7/kH2Lt/rDrLaUCyZbcm4KiRRNVTA/Y4bC42lWSryORq2Ux0eOoIJamd/TF&#10;E59rLDb7zc7pbOwjMkj8AP5kngAPMkgDzPXgK4HWgV/M0/4VBfJH5GV+4OrfhAc58YekDLV41+xo&#10;5aeP5Ab/AKBtUP3i5ukaWLaVPILPFBhZXyCFQzZQK7UyTjy77b7fYKtzvNLmbjo/0JT9n4z827f6&#10;Pn06qAcetWXL5jLbgyuRzueymRzeby9ZUZHLZjL11TksrlMhVymerr8jkK1nmnmldi8ksrszMSSS&#10;T7kpEWNQiAADAAwAPQDpzpu92691737r3Xvfuvde9+691737r3QtdKd890fHDfmL7P6G7R3x1Jv/&#10;AA7D7LdOw9w5Hb2TMGsSS4+uagdUq6ObSFqKKqSSnmW6SxuhKlLeWNnuEBtr6JZUP4WAI+0V4H0I&#10;yPLrRFePW71/Ke/4VHYTsnKbZ6E/mQjb2xt25GWjw22flHg6OnwWw87kJ2WnpYO4tt0qrTYGaVyN&#10;WdxwTGAuPuaTGwRPUtDnM/ts9urX3L9XUZMJywH/AAs8W/0p7vQscdNsnmOtzGlqqWupaatoqmCs&#10;o6yCGqpKulmjqKWqpaiMS09TTVERKPG6EMjqSGBBBIPuJCCpocEdN9Z/euvde9+691737r3TVns5&#10;its4PM7kztZFjsJt/FZHOZnIT6vBQYrE0b1+QrJtIJ0RQxu7WBNh7siNI4jQVZiAB6k4HXuvjtfz&#10;BPmr2X8/vlX2n8kOyMpk5ot0Z6vouvNr1tS8tD131djq6VNkbFw9KrGGGOjpGVqtoQoqKySpq5NU&#10;1RIzZYbFs9vse2RbfbgdoGo+bOfiY/aeHoKDgOlAFBTolvs3631737r3W7R/wki+dm9qneXbn8v7&#10;fW4a3MbJj2XkO7+jqbKVUtQu0MpiM9SYrsnZ2EaYsyUmTTJ02Zio00wwzUtfOo8tZKWh73S2WEQx&#10;b7CoD6hHJT8QIJRj8xQrXiQVHADpuQefW9J7hfprr3v3Xuve/de697917r3v3Xuve/de697917r3&#10;v3Xuve/de61AP+FZPzx3t07051B8K+sdw123K35E0u4t69z5DE1clFk6rqfbFXDhsFshqiEh/sc/&#10;k5KuTIqhUyRY37Zy9PUzxPK3thskN3dy7xcqGFvRYweGs5LfaopT0LV4gHpxBXJ6+fl7nPp3r3v3&#10;Xuhz+NPyM7X+JfeXXHyE6U3LV7X7F6y3HRZ/DVkE0yUmRghk0ZTbeepoWT7rGZOmMtDkqOQ6J6eW&#10;SNuGuEW47fa7pZSWF4uqOQUPy9CPQg5B8iOtEVwevsfdA9wbe+QnRnTffG043h2z3P1dsLtLBU0s&#10;glno8Xvza9Luejoap1C/vQJUiGYFQQ6sCAQQMTb60ksL2ayl+KF2Q/apIr+dOk5FDToW/aXr3Xvf&#10;uvdJffDvHsrd8kbMkibX3A6OjFXR1xMzKysvIIPII9uQ/wBsn2j/AA9e6+I2SWJZiSSSSSbkk8kk&#10;n3mL0p697917oS+nu4+0vj/2TtLuDpffW4et+y9jZWDM7X3ftiuegymMrYTZkJF456eZC0NXR1KS&#10;QVELPBPHJE7oye7tLa+t3tLxBJG4oykVB/zH0IyDkZ6919Wj+Tp/Mjw/8zX4ebd7grqfF4PuXZWR&#10;PXXfW0sXeKhxm/8AF0MVZHuLB0cztLHis5Ryw5GiVywhdqiiEsz0ckjYy82cvPy5uzWi1aFxriY8&#10;SpPA/wBJTg+uDQVp0ww0nq1n2GOq9Vj/AMyT+bJ8Uv5Y+w4s13RuKXcvaW4sbUVnXHQ+zJ6Sr7E3&#10;qyM1PDkaqGVvFh8MJlZJ8zkdMXolSlSrqkFMwj5e5X3PmOfRaLpiU98jfAvy/pN6KPlWgz1YKW6+&#10;eN/MO/nrfOv+YRX5zbmd31VdI9CV8s8ND0L1HlMhhNv1eKkuiU3Ye6YfDk9zSugQ1CV8iUBkXyU+&#10;OpSdPueNh5L2XYlWRE8accZXAJr/AEV4J8qd3kWPToUDqmT2Lurde9+691737r3Xvfuvde9+6917&#10;37r3RyPh7/MA+XfwO3lHvL4w91bs6981ZFV7g2aKr+M9bbzEYWN4d49fZfzYuuLRAwpVPTCqgUk0&#10;08MlnBTu2x7VvcPg7lCsno3B1/0rDuH2VofMHrRAPHr6Bf8AKO/4UP8AQ/8AMCq8B0d3pQYT49fL&#10;GuSGixOBfJSL1b3DkNIQr1jnMvI01Jk5XuV23kppKhgVFFV5BhKIYL5p5DvdiDXlkTPajiad8Y/p&#10;gcR/TGPULirTIRkdbHPsAdU697917r3v3Xuve/de697917r3v3Xuvl5f8KLvn9vn5d/PztDp+k3H&#10;Xr0P8UN3Zzp7YOzqeqkXC1G+tqzHBdqb8yFIh8U+QqszDWY+nqSDooKamSPSXmaXJDkHY4dq2OO7&#10;Kjx7pRIzeelsoo9AFoSP4ifl08goOqAPY56v1737r3V+v/CdD52b2+JX8w3qnqyTcNcOk/lfujC9&#10;KdhbQlqpTh5N37qnOH6n3jSUbHxR5Gizs9JRGp03NDV1cR/UhQD8/bLDumwy3IUeNagyK3npXLr9&#10;hWpp6gHqjio6+ov7xu6Z697917r3v3Xuve/de697917r3v3XuumYKCzEKqgszMQAoAuSSfoB7917&#10;rWy/mS/8KW/iH8NavP8AV/x+gpPlr33i3qMdXU20s9FRdMbHy0V4ZYN19kUiVAyVVTPYyYzAxVA1&#10;JJT1NbQTqQJC5e9vN13cLc33+KwHI1CsjD+imKA+rU9QGHVwhPHrSC+bH843+YJ89arK0XdPeudw&#10;nW+SknEXSfVUlV131NTUMxJXHZDb+ImNTmkjufHLuKtyE63IEoWwEx7PynsWyANZwBpB/oj97/aC&#10;cL/tAo+XTgUDqr72JOrde9+691737r3Xvfuvde9+691737r3XvfuvdGo+L/zd+WXww3Ou7PjF312&#10;H1FXPVR1eRxW3s09Rs3cMsVgi7r2Fl1qcJlkAUAJkaCYCw02IB9lm5bNte7x+FuUCyjyJHcP9Kwo&#10;y/kR1ogHj1uW/wAuT/hV/sjfNZgerf5imy8d1hnqt6bG0fyJ6yx+Tquu6yokYQQz9idflqrIYbVY&#10;GfJYqaspjI5ZqKgp0Z1iXmD2xmhDXOwOZFGfCcjX/tGwG+Qah+bHpsp6dbiWzt5bR7D2tgd87B3R&#10;t/euy91YylzW2d2bUzGP3BtvcGIrY/LR5PDZrFSS01TBKpuksMjKfwfcTzQy28rQzqUdTQqwIII8&#10;iDkHpvpS+2+vde9+691737r3Xvfuvde9+690GXcHc/VHx+683F2x3b2FtPq/rfalIazP7x3nmKTC&#10;YWhQ+mCnWoqmBmqZ3tFS0kCvPPKVihjkkZVKi0tLq+nW1s42kkbgqipP+wPMnAGT16leHWmL/MG/&#10;4Vpyx1ec66/lz9cU01NE1RQH5GdzYedvurEx/wAS676lkaMonAkpq3ckhLA6ZsOhFzLuxe1wotxv&#10;8nz8KM/yd/8ACE/J+nBH69aiPyS+ZXyo+YG5m3b8me+eye48qtTLVUNLu7cVVNtrAyTX8qbV2ZRe&#10;HD4iI3b9jF0MEfJ9PJ9ynt+0bZtUfhbdAkI/ojJ/0zfE35k9OAAcOi0ezHrfXvfuvde9+691737r&#10;3Xvfuvde9+691737r3S5657O7I6e3di9/wDU2/8AefWW+cJJ5cPvHYG581tDc+MckFjQ5zATU9TG&#10;GsNQWQBhwQR7ZuLa3u4jBdRrIjcVYBgftBqOvdbWP8uz/hVh391LW4Lrn59bek+QnWoemx57i2jj&#10;8Rge7tr0nES1maxNN9ph9zQwoFDBloK5rvNLWVktomjLf/bKxug1xsbeBJx8NiTGfsOWT/jS+QAH&#10;TZSvDret+OPyZ6I+W/VWA7r+OnZe2+0+t9xKVpM9t6pcy0GQjiSWrwO4sPVrFW4vJUwkT7rG5Gnh&#10;qYtS64lDKTC24bde7XctZ38ZikXyPmPUHgQfIgkHpsgjj0OvtF1rr3v3Xuve/de6+Y5/woZ/mh9x&#10;fLH5jdxfGnbm9s3gfi98ct+ZrqvEde4TJVVBg99b92FkWwe+N/71gpWVMrMMxBWU2GFRrgpqOKJ6&#10;dEmqKqWfIvkPlu02vaYtxkQNc3ChyxFSqsKqq/w9pBamSSa4AAeRQBXrXW9j7q/Xvfuvde9+6917&#10;37r3Xvfuvde9+691737r3Xvfuvde9+691737r3XvfuvdbYH/AAl9/mU9wdb/AC02n8D9+b0zW6eg&#10;O9cZuuj6+27uDI1ORpeq+ztt7cq96Y6p2jLWM7UWPzFPQVuPrMZTgQyVk1LUqsbrO00Ye5HL1pcb&#10;W29wIFnhK6iBTWhIU6vUqSCCc0BHpRtwKV6+iZ7gXprr3v3XutTv/hVd8/t8fHf47dX/ABK6m3HX&#10;bY3T8pn3XX9n5zDVctFmKPpbZwpaCs2pFVwFJYY9y5CuWnqZIX/co6Gto5QYapw0n+2exw39/Jul&#10;0oZbbSEB4eI1Tq/2gFR82BGR1dBU1PXzt/c9dPde9+690JPT3b3ZHQXaGxu5uod2ZXY/ZXXG4sfu&#10;naG6MNOYK3GZXHS601Lyk1PMhenq6WZWhqIHkgmR4pHRk93a299bPaXSh45AVYHzB/y+YPEHIz1o&#10;iuD19iX4WfI7HfLv4m/Hr5L42kp8aO5uqtpb0ymIpHkkpcFueuxqw7v29TyylmdMflY6yiR2JLCI&#10;MeT7xQ3jb22rdJ9uY18F2UH1APafzWh/Ppgihp0Z72W9a697917r3v3Xuve/de697917orPy1+an&#10;xk+DfWlR2v8AJ3tjbnWe2f8AKYcJRV80lduzeeUp4hK2D2NtDGrLkctWWZC8dHTusKny1DxQq0im&#10;e17PuO83H0u2xGRvOmFUerMcKPtOeAqetgE8OtIL59/8Kv8A5E9rVWa2L8EdmU/x16/Z56OHtjfF&#10;BhN4d252jN4/u8dhakVe39urKjMrRCPKVKELLDXQPdRMex+2NhahZ96f6iT+BSVjH2nDP/xkeRU9&#10;OCMefWrB2v3L233vvCv7A7q7N352xvjJsxrd19ibrze8M9MjSGUU4yWennlSFCx8cCMI0HpRVUAe&#10;5LtbS1sohBZxrEg/CihR+wU6vSnDoNfajrfXvfuvde9+691737r3Xvfuvde9+691Joq6txlZSZHG&#10;1lVj8hQVENZQ11FUS0lZR1dNIJqeqpKqAq8ckbgMjowZSAQQR70yhgVYVB8j17q+z4Lf8KOP5h/w&#10;6qcNtzeu92+V3TtA0MFRsDvPJ12V3ZRY5CA8W0u4bTZyjlCKsVOmTbJUUKC0dEPr7BG9cgbDuwMk&#10;KfSyn8UYAUn+lH8J+dNJPr1QoD8ut6b+XH/On+Ff8yagpMD1pu6XrjvSOhNVmvj72bPQYjfYNPAZ&#10;a+r2VWRyGi3JQx6ZHM+LlaoiiCy1tHR61X3C/MHKG8cvMXuE8SCuJUqV+WrzQ/I4JwCemypHVuPs&#10;LdV697917r3v3Xuve/de697917qsz+czJJF/Ks+ebRu8bH439gRlkZkYxzUAilQlfwysVYfQgkHg&#10;+xFyl/ys1j/zVX/D1tfiHXyJveU/Sjr3v3XujVfDX5nd+/BDvPa3fvx53lWbZ3VgaqCPNYWWapm2&#10;l2Btg1CzZTZG/cHFIiV+LrFXS8bESQvoqaWWCqhhnjLN22ix3uyaxv01K3A/iU+TKfIj+fAggkda&#10;IBFD19bT4QfLnrv50/FvqH5RdZBqTb/Z221rcjt+oqYqvI7M3fi6l8NvPZWVmiCap8Xk4Kml83jQ&#10;TxrHURr4pkJxc3narjZdyl225y0ZwfJlOVYfaCD8uHEdMEUNOjXeyzrXVHH81f8AntfF/wDlo0lf&#10;17SiLvX5S1GPjnxnSW1sxDSUe0RWwCbH5ft3dcSVCYWB42WeHHRwzZGpRomWnhpphWIM+WeSty5i&#10;InP6NsDmRh8XqEXGo/PCjOSRTqyqW6+e187P5sHze/mH56tqPkB27lI+vmrmq8H0fsN6vaPTm3US&#10;bzUcce0aOZzk56c/5rI52orq1QSoqAllE7bLyxs2woBYxDxKZkbukP8AtvIH0UKPl06FA4dVv+xB&#10;1br3v3Xuve/de697917r3v3Xuve/de6sw+BX83D5wfy7M7j26L7XyOT6zjrVqc30R2HNXbt6fzkL&#10;zeetSDbVTMkmHqZybyZDA1FFVOQoklkjBjYO73yts2/ofrYgJPKRaK4/P8Q+TAj5dVKg8evoi/yq&#10;/wCdf8Yv5n23k25gpB1D8lcHijkN49A7qy1NVZGqpqaMNX7k6yz2iBdwYmM/55o6eGspP+Uukiia&#10;GeeBeZuT9x5bk8R/1bdjRZVGPkHH4W/Mg+RJqA0ylerl/YS6r1737r3Xvfuvde9+691737r3Xvfu&#10;vdeJtyeAOST7917rV4/mj/8ACmb49/EPIbj6Y+JONwHye+QGJkq8Vmty/wASmPQ/W2Zp2MU9Jls9&#10;hpEqNyV9PIAs+OwtRFTodSTZOKoikpvckcte3d/uqrd7oTbQHIFP1HHyBwgPqwJ9FINerqhPHrRa&#10;+Yf8x/5pfPHcE+Z+TPfG8t8Yf701uJ66o6z+7fVW2mVyaYYDrjA+DFRSxLpjFbLTyVkiqpnqJXGo&#10;zRtPL+0bJHo26BUPm/Fz9rmrflWnoB06ABw6I/7Oet9e9+691737r3Xvfuvde9+691737r3Xvfuv&#10;dCV1P3N250RvCg7B6U7N351NvjGFfst2dd7rzez89FGJBI1M2SwU8ErwuVAlgkZo5B6XVlJHtPdW&#10;lrexGC8jWVD+F1DD9hr+3r3Hj1tb/wAvP/hV33l1rXYLrz+YDtNO9evzJT0Dd17CxWI233Ht2nJE&#10;QrtxbYo/tMJuKGJQoYU8eOrLa5XmrZbRtGO/e2NlcK0+xN4EnHw2JMZ+QOWX89Q8qAdNlPTreb+O&#10;/wAk+jPlj1Xt/uv479lbb7T613Kh+w3FtyqdzSVsUaSVmEz2KqlirMZkqbWgq8bkKeGphJAliW4v&#10;DF/t97tdy1nfxmKReIPp6g8CD5EEg+R6bII49Dh7R9a697917r//090r527ifanwr+WGdik8VRSf&#10;Hnt2CjlBsYq/I7GrcZj5B/is80ZHtdtia9xgX/hi/wDHh1JvsrYDc/d7liyYVVt0sSw9VS4jdh/v&#10;Knr5ttX+fc4Wnl13U3Xz6TlT+fYjtvLqPNx4nphn/Ps9t+gRfefTTN9T7NofLoKXfE9N0n5/1/Zh&#10;H0QT9bV3/CYHqr7jdnyr7vqqbT/CNvbA6qwVWVv5v7xZKs3duumR/wAeP+F4ZmH51r/T3C3vPfUt&#10;7HbVPxM8rD/SgIv/AB5/2dYo/eT3PTbbZsyn42lmYf6QKiH89cn7Otvr3AnWKHXvfuvde9+69173&#10;7r3Xvfuvde9+691737r3Xvfuvde9+691737r3Xvfuvde9+691737r3Xvfuvde9+691737r3Xvfuv&#10;de9+691r+/zqf5vWP+Fe0qz4+9C5ihyPyq3thg1blYft6+l6M2tlqe8G5cpA+uN89WRNrwmPlUiJ&#10;CK+qQw/aw1sve2Xt0/M1wN43ZSu3xNgcDO4Pwjz8MH42HE9i51FRby3y825P9ZdCkCnh/GR5D+iP&#10;xH8hmpGgVmstlM9lMnnM5kq/M5vM19ZlcxmMrWVGRymVymRqGq8hkslX1bPLPUTyu8s00rs7uxZi&#10;SSfeVojjijEUShVUUAAoAAKAADAAGABw6kh1VFCqKAUAA4AdMMntpukEvUCT8+0zdF8nHqG/thuk&#10;MnUN/wA/778e2G6Qv1Ff/ff7b2y3SV+oz+2jx6SP1Hb20ekzefWBv+J9tHpO3WBv+J90Pn0w3WJv&#10;z7bPDppvPrEfdTx6Zbrgfr7oemzx6M78bvhV8rfl7m/4H8b+h+w+1ZI6pKOuzWCwr0uzMLUuAVi3&#10;Fv3NNS4TGkhgQK7IRXHIv7Ktz3ratoj17lOkXmAT3H7EFWP5A9UIJOOtkT4t/wDCUjtzcox2f+X/&#10;AH9tvrHGyCKoqevemqE763k0L28lDkd655KXEY6pTn10lHlojxZjc2jbdPdW0irHtFuZT/HIdK/a&#10;FFWI+0oeveHXj1sRfGv+Rv8Ay0PjImPrMB8dMD2luygETHe/fcv+lnM1FTBzDXLgc/GNvUk6N60l&#10;xuEpmDWYG4W0eblzvzLuZIkuDEh/DF+mPsqO8j7WPVwijq2PHY7H4ihpMXiaGjxmMoII6Whx2OpY&#10;KKhoqWFdENNSUlMqxxxoAAqIoAHAHsKMzOxZySTxJyT1bqZ7r17r3v3Xuve/de697917r3v3Xuve&#10;/de697917r3v3Xuve/de697917r3v3Xuve/de697917r3v3Xuve/de697917r3v3Xuve/de60Z/+&#10;Fg/yilly3xU+GWFyZFNRUOe+R/YmMjl1JNV101T1x1S8qofS8EcO7GZHuSs8TAAWLTP7U7bRbnd3&#10;HGkSn7KO/wDz5+w9Oxjz60i/cxdOde9+691737r3R1v5dXxEzPzq+aXQHxgxZq6fG9jb3pf78Zai&#10;BE23+s9t08m6Ox85FKQUSaDDUdZ9n5CFkqmgivqkX2T7/uqbLtE+5NxjXtHq5wg+wsRX5VPWiaCv&#10;X2Ftp7V25sTau2tkbPw9Dt3aWzdv4bau1tv4yEU+NwW3dvY6PEYTD4+nHCQU1NDFDEg+iqB+PeKU&#10;ssk8rTSks7ksxPEkmpJ+ZPSfpQe2+vde9+691737r3Xvfuvde9+691737r3Xvfuvde9+691737r3&#10;Xvfuvde9+691737r3Xvfuvde9+691737r3Xvfuvde9+691737r3Xvfuvde9+691rQfzpP+FBnXfw&#10;GGf+OnxnG3u2fl89K9Hn6qqcZPr3oE1UGqKq3iKVgMnuDSyvS7fjlVYOJ8k6KIqOskTlDkW43zTf&#10;7jWK08vJpf8AS+i+refBfMi6oTk9fOq7v727i+SfZe4+4e+Oxd09p9l7sqfuc5u3duSkyGRnVSft&#10;qCjj9MNHRUynxUdBRxRU1NGBFBFHGqqJ7s7K02+3W0so1ijXgqig+35k+ZNSeJPToFOHQT+1XW+v&#10;e/de697917r3v3Xuve/de697917r3v3Xuve/de697917r3v3XulXsXfm9ur94bd7C643buPYm+to&#10;5Snze1t4bRzNft/cm38vSNqp8jiMzi5IqinlW5AeNwbEg8EgtTwQ3MTQXCB0cUZWAII9CDg9e637&#10;f5Kf/CkLDfIqv2j8VPnvl8Hs/vPIPQ7f6178MdFgNl9wZOVlpKDbe/KOBYqPCbkqXKrS1UCx4/Iy&#10;N4VjoqvwRVsH84e372CvuexgvCKl4uLRjzK+bIPMZZeORUhpkpkdbenuK+m+ve/de697917r3v3X&#10;uqLv+FJv/bmb5b/9R3x7/wDgmtnexp7e/wDK22v2S/8AVmTqyfF18sT3kr0/1737r3XvfuvdfQ6/&#10;4SK/IvI9g/DXvf45ZivkrZ/jp2/j9wbailkYjFbG7wxlVl6TEU0ZNhGM7hdxVpsB66pr+4H909vW&#10;DdoNwQU+ojIPzaMgV/3lkH5dNSDNeiG/8KDf5+WW3ZmN7/A74Q72lxuyMVLkdp/IjvbateY63e+R&#10;iLUOc6o64zdG2qLCwNrps5lqdw+QkD0dO649ZnyJ1yLyOsSJve8pVzRoo2Hwjydx/EeKqfh4nupp&#10;2i+Z60t/cvdOde9+691737r3Xvfuvde9+691737r3Xvfuvde9+691737r3W/R/wm4/nY5rulcJ/L&#10;5+We75ct2dhcPJH8be1Nx1xlynYW38FRmap6m3bkqti9TmsdSRvUYWtkZnraOKWmmb7qmhathD3B&#10;5PSz1b7taUjJ/VQDCk/jUeSk4YeRIIwTRp1pkdbknuJem+q1P5on8zbpX+WD8e6ztjsZo9z9ibn/&#10;AIjg+k+n6Kujpc92VvGmpVlYSSWdqLC47yQzZvLNGy08TxxxrNV1FLTTiHlvly85jvxa2/bGtDJI&#10;RhF/ysfwr58cAEiyqWPXyxfmL8zPkB87e79yd+fIvelTuveOcdqbFYyAz0m0tibaimaXGbL2Ht95&#10;JI8di6QOfHErNJLIXqKqWeqmmnkyV2naLHZLNbHb00oOJ/Ex82Y+ZP8ALgAAAOngAMDorHsz6317&#10;37r3Xvfuvde9+691737r3Xvfuvde9+691737r3XJHeJ0lid45I3V45EYo6Oh1I6OvIIPII+nv3HB&#10;6919CL/hOT/O2y3ybx2N+Cfyy3a+U792pg55eje0M/W+TK9z7PwFEaiv2Xumuqm11W6MPSRvUw1h&#10;JkyVBFLJUXrKOaoroJ5/5OXbmO9bWlIGP6iDhGx4MB5IxxT8LEUwQA060yOtuj3FnTfXvfuvde9+&#10;690Uf+YB/wBkHfNn/wAVH+SP/vm8z7NNj/5Ldn/zXi/6uL1scR18av3lr0o697917r3v3Xutyr/h&#10;H18i8jhu8vlP8UshkJHwO/OtMH3ptqgnkb7ah3L11uKm2TuY49L6RPkaHcFA9QLEtHjozcCM3iX3&#10;W29Xsrbc1HcjmMn5OCwr8gVNP9N03IMV6sh/4UCfz33+IlHnPhl8QNzU8nyezeLSHtTtDFTwVSfH&#10;7B5amWaHB4NrOh3fXU0iyq7f8WqnkScA1k0Bpg/yLyV+9Su77qv+LA9iH/RSPM/0Af8AejjgDWqL&#10;XJ6+eDk8nks3kshmczkK7L5jL11Xk8rlcnVz1+SyeSr52qq7IZCuqmeWaeaV2kllkYs7EsxJJPue&#10;VVUUIgAAFABgADgAPTp7qF7317r3v3Xuve/de697917r3v3Xuve/de697917r3v3Xuttj/hOd/Ox&#10;zPx335tL4IfKHd0tb8duwczDg+k987jr2cdG77zNVox+1a3I1bftbUzVS4iCu3ixtbIk48VJPWSR&#10;Rdz/AMnpfwPve2pS4jFZFA/tFHFgP41H5sMZIFW3WuR19DT3A/TXRYPmJ8vukPgx0DvX5Gd/7lG3&#10;9j7PplipaGkWKp3JvPdFajjAbG2XiZHj+8yuRkRkgh1rHGiyVNTJDSQTzxGW07Veb1fJt9iup38/&#10;JR5sx8lHn+wVJAOwCTQdfK9/mbfzRPkL/M77qqOwu1clNtzrXblXX03T3SOHyFRLs3rbb9RLpSQo&#10;RGuQzdXGqHLZueJZahwI4kp6OKnpYcluXeW7Dlyz8C1GqRqeJIR3Of8AIo/CvAedSSS8qheq1PYh&#10;6t1737r3Xvfuvde9+691737r3Xvfuvde9+691737r3Xvfuvdbi3/AAnE/nc5rq3d2y/5fHyv3hNk&#10;eo93V1Jtn439lbkr3mqOrd110opsN1PncnWMSduZOUrTYV3Y/wANq2jpv+AFQpoIn9wOTkuYn33b&#10;EpKgrKgHxqOLgfxji38Qz8Q7m3XzHW/t7g7prr3v3Xuve/de6KN/MBr6rFfA35tZSikaGtxvxG+S&#10;VfSTKSGiqqPpvNVFPIpHIKuoII9muxKG3uzVuBniH/VRetjj18az3lp0o697917r3v3Xur+v+EyO&#10;QqaL+cH0DTQSMkWX2R3xj6xVawlpoum8zlVjcfkealia39QD+PYH9xVB5UnJ8mjP/VRR/l6o/wAP&#10;X1EveN3TPXvfuvde9+691737r3Xvfuvde9+691737r3Xvfuvde9+69184n/hXNkKmq/mV9T0UsjG&#10;mxnw062ipYr+hDVdwb9q55Ao/tMWAY/UhV5sABP/ALWKBy9KfW4f/q3F09Hw61afcldX697917r3&#10;v3XuvrcfyQK+pyX8pr4K1FXI0ssfSGMoFZiWIpsVm67F0UYJ/CQwxoB+ALe8XOclC80XoH+/Cf2g&#10;HphviPVqnsM9V697917pK77/AOPI3l/4au4f/dRN7dh/tk/0w/w9e6+I77zE6U9e9+691737r3W1&#10;J/wks+RWR65+fHYvx9qshIm1vkd0vmJ4MX5HEdR2H1BU/wB7tuV3jvpJiwc+50PFz5Ab2Ugxp7o2&#10;C3Gxx34HdbyDP9GTtI/3oJ1RxivW03/Ot/nMbB/lf9VQ7U2auG318uuz8JWTdWdfVcoqcXs3Euz0&#10;H+lbsmmp3WVMXTzrJHjqEMkuTqY3hjZIIauop415P5Sn5kuvFmqlrGe9vNjx0J8yOJ4KM8SAW1XU&#10;evmIdz909q/Ijs7eHc3dm+c/2P2bvzLTZndO7tyVf3WRyNXIBHFDEiBYqalp4lSno6Kljjp6aBI4&#10;KeKOGNEXIyzs7awtktLNBHGgoqjgP85PEk5JyTXp/hgdBf7U9e697917r3v3Xuve/de697917r3v&#10;3Xuve/de697917rPSVdVQVVNXUNTUUVbRVENXR1lJNJT1VJVU8gmp6mmqISHjkjcBkdSCpAIII96&#10;IDAqwqD17r6Hf/CeD+eNX/LXG4v4TfLXdC1fyU2rg5W6h7NzNSiVne+0sBRGatwG46iYjz7txVLG&#10;1Q9SLvlKKOSolBq6WqmqoG585MXa2O8bWtLdj3oP9DY+Y/oMcU/CcDBADTrTI62yvcYdN9e9+691&#10;737r3Xvfuvde9+6918WX5P5KqzXyV+Q2YrZHmrct3l21kquWRtcktVX7+yFVUSSPYXZnckmwufeX&#10;m2qE26BBwEaD9ijpT0Bvtb17r3v3XujFfD+uqcX8tfi5k6KQw1mO+RfSVdSSqSGiqaTsvGVEEgKk&#10;G6soPB9oN1UNtdyp4GKQf8YPWjw6+0F7xF6T9e9+691737r3Xvfuvde9+690HHbvb3WXQnWu8O4e&#10;4964HrvrPYOHnz27t4bkqxR4nD42BhGGdgGklmmleOnpaWBHnqJ3jggjkmkRGUWtrcX1wlpaIZJH&#10;NFUcSf8AVkk4Aycde6+cv/OF/wCFEPdPzir90dEfF+v3L0d8SPJW4bI1FJUyYftDvXHljTzVe+Mj&#10;Qv5MXg6lLiPblJL+9E7HJy1OtaWln7lTkKz2ZVvdyAmuuI80jP8ARB4sP4zw/CBxLypTJ49a0XuQ&#10;+r9e9+691737r3Xvfuvde9+691737r3Xvfuvde9+691737r3Xvfuvde9+691cl/Kf/nPfI3+WFvu&#10;jxWOrcj2j8YNwZdKjsXoLM5SQY+IVUoFfu7rGtqta4TOqt3dol+1rgBFXROy09RTBLmflHb+Y4Cz&#10;ARXKjslAz8lf+Jf5rxU8Qasobr6evxZ+U3SXzM6Q2X8g/j7vGl3n1zvajMtLUoFpsxgcvTBUzG09&#10;2Ygs0lBlsfKfDWUcpup0vG0kMkUr45bntt5tF49hfpokT9hHkynzU+R/y1HTJBBoejC+0HWuve/d&#10;e697917oi/8AMI/mDdB/y3vj/mO9u88rJNJJJNheueucPPTf3y7T3s1M1RR7X2zTTmyIoHmyGQlH&#10;go4AZZNTmKGU62LYr7mC+FlZD5u5+FF9T/kHEn8yNgEmg6+Xf/MW/me/KH+Zd2rNvvvPdMuP2Rhq&#10;+sfrHpPbdXVwdbdZ4yYtHEmMxjkfe5SSIha/OVqtVVB9AMNKkFLDkhsHLm28u23gWS1cjvkPxufm&#10;fIeijA+ZqS8FC9V1+z/q3Xvfuvde9+691737r3Xvfuvde9+691737r3Xvfuvde9+691737r3Xvfu&#10;vdH9/l3/AMyH5H/y1+66HtnovcMlTgMlPQUvaHUmarKo7A7W2zSzl5MTuHHx6hBWxI0pxmYp0+6o&#10;pHYoXhkqKecj37l/b+YbM2t6tGFdDj4kPqD5j1U4P20I0VB49fVF+B/zm6O/mGfHbanyK6Ky7zYf&#10;LlsRu7aGTlpxuvrTfVDTRTZ3Yu7qSnYiOqpvLHJDMn7VVTSQ1UBaGZCcad72W92G/awvRkZVh8Lq&#10;eDL8j+0GoOR0wRQ06OV7KOtde9+6918Yz5qU1bR/Mj5aUmSjmiyNL8me+KaviqNX3EdbB2nlYqqO&#10;fVzrEgYNfm9/eXGzkHabUrwMMdP94XpQOHRZvZj1vr3v3Xuve/de697917r3v3Xuve/de697917r&#10;3v3Xuve/de697917r3v3XurYf5F9JX1v82z4Mw41JZKhO4TVyLFcuKCg2jk67KudP9laWOZn/wBp&#10;Bvx7DHOhUcrXpb/ff8ywA/n1VvhPX1q/eLvTHXvfuvdfOx/4V9ZCqk/mC/H3FPKTQ0fw32pkKeG5&#10;0x1WS7s3zTVkoF7XdKSAHj+yP8Pc9+1SgbFO3mZ2H7I4/wDOenY+HWqD7k7pzr3v3Xuve/de6+qT&#10;/wAJwMjU5H+TN8PGqneWSj/0945JHbUxpqP5M7yipE+gsI4tESj+ij3jR7gKF5tu6efhH/qjH0w/&#10;xdXh+wb1Xr3v3Xuve/de697917qgX+ch/Pa6d/lpYWs6n64p8H3H8xM3iY6nE9dPWSybT6so8nTe&#10;XF7s7frMa6TJ5EZKmh2/Tyx1lZGVkkkoqWWGqkHHKXJV3zE4urisVopy/wCJ6cVjr+wscA+pBHVl&#10;XV183D5N/Knv/wCYva2b7q+SHZu4+z+wM2zR/wARzdSFx2DxYmaem27tPAUgjocTjIGdzBj8fBFC&#10;pZn0GR3dsg9u2yx2m1Wz2+MRxr5DiT6seLE+ZJJ6eAA4dF89rut9e9+691737r3Xvfuvde9+6917&#10;37r3Xvfuvde9+691737r3XvfuvdOuCzuc2vmsTuTbOZyu3dxYHI0eYwWfwWRq8RmsLlsdULVY/KY&#10;nK49456aoglVZIZ4ZFdHAZWBAPurokqGOQBlYUIIqCDxBBwR17reM/ku/wDClyXcVftP4tfzId0U&#10;dPlKt6Pb3W/ywyTQUFJX1MjLS4vb3fBjVIIJXJWGLdiBI2Og5VVbz5J4a5v9vBGr7ny+uBl4Bmnq&#10;Y/8AoD/efJemmTzHW7RHJHNHHNDIksUqLJFLGyvHJG66kkjdbgqQQQQbEe4d4YPTfXP37r3Xvfuv&#10;de9+691WT/Oc/wC3Vfzy/wDFct+f+4a+xFyj/wArNZf81V62vxDr5FPvKfpR1737r3Xvfuvdb2H/&#10;AAjz+RWRyOzvl38U8vkJJaDa2b2P3tsShkleXwLuumn2P2OIlf8AzcSSY3bkionpMk0rkBmJaFvd&#10;ewVZrXc0GWDRsf8AS9yf4X/YOmpB59G9/n6fz4oPhVQZn4ifEvO0GR+WOexMS7+3/TfZ5PHfHfBZ&#10;ilE1NDBBKJIZ93VtO6z0dNMjJj4Hjq50aSWmjJVyPySd4YbruikWqntXgZSP8CA8T+I4HA9aRa5P&#10;XzqM/n87uvOZjc+6M1ltybk3Dk67NZ/cGeyNXl83m8zk6lqzJZbL5WveSepqaiZ3lnnmkZ3dizMS&#10;Sfc+JGkSCOMBVUUAAoABwAAwAPTp7pp92691737r3Xvfuvde9+691737r3Xvfuvde9+691737r3S&#10;x697C3z1Nvja3ZXWe7M9sXf+yM1Q7i2lu/bORqMTnsBm8dKJqPIY2vpWV0dSLEXsykowZWILU8EN&#10;1C1vcKHRwQykVBB8iOvcevp5/wAjH+cft/8AmbdO1mx+zZsNtz5f9P4eifs3btCkOOx/Y+2fKmOo&#10;+39mYxSAkE0zR0+boYAUoa2SMqI6aspE944858pycuXYmtqtaSnsPEoePhsf5qfxD5g9MMunq+j2&#10;Ceq9e9+691737r3Xvfuvde9+691oLf8ACgL+fvn+ytw74+DPwj3tPhuqcJUZHaXfHeW1Mi8OS7Ty&#10;kLNRZ3rnr/NUTBoNtU7iSlyuSp5NWWcPBC4xau+TnDkbkeO3jTet5SsrUaONhhBxDsD+M8VB+Hie&#10;74XUXzPWm57lnpzr3v3Xuve/de697917r3v3Xuve/de697917r3v3Xuve/de697917r3v3XurF/5&#10;av8AMx+QX8szvPH9pdR5apzOxc1VY+j7g6ZymRqIdmdp7Wp5j5KWtgAkSjy1KjyviM1DE01JKxUi&#10;allqaWoIOYeXbHmKyNtdCjivhyAdyN/lU/iXgR6EAjRUMM9fVy+K3yc6m+ZHQHWnyR6SzZznXnZ+&#10;AizOLNQsUOWwmQhlagz+1Nx0cLyLT5PFV0VRj6+BZHVZon8byRlJGxk3Pbrrab6Tb7xdMkZofQji&#10;GHqGFCD6HpgihoejB+0HWuv/1Nt3+bfnTt3+XR8osgGKmo2ht3BXBtcbo7Aw+2WX/Yirsf8AX9m2&#10;xrq3aEfMn9gJ/wAnU/8A3WrIX/v7y3ARXTPLJ/zhtZ5v+fOvntVf59zRaeXXaLdfPpOVP59iO28u&#10;o83HiemGf8+z236BF959NM31Ps2h8ugpd8T03Sfn/X9mEfRBP1vi/wDCdTrP+5X8vePeUsGmo7h7&#10;l7E3nDUstpJsXgPs+s6aBW/McdTgq1lH4Z3/AK+8afdm8+p5r+nBxbxRp+bVk/wOOsEfvAbj9Zz6&#10;bQHFpbxR0+bapiftIkX8gOr4/cY9Qh1737r3Xvfuvde9+691737r3Xvfuvde9+691737r3Xvfuvd&#10;e9+691737r3Xvfuvde9+691737r3Xvfuvde9+691737r3VTH82n+ZttT+Xj0mRgZcXuD5Hdl0OQo&#10;On9lVJSpgxgQfbV3ZO7qRSGXE4x2HhhazV1UFpo7RrVT00he3nI1xzlun61UsoCDM4xXzESH+NvM&#10;/gXuOdIYQ8vbHJvN131EKU1t6/0R8z/IZ9AfnNb93zu/s3eO5uwuwNxZXd29t55vIbj3RubN1T1m&#10;VzeaylQ1VXV9bUP9Wd2JAACqLKoVQAMzra0trG1js7NBHFEoVFUUCqMAAdTGsUcEKwwqFVRQAcAB&#10;0hZfdX6RS9QJPadui6XqBJ+faZui+Tj1Df2w3SGTqG/5/wB9+PbDdIX6iv8A77/be2W6Sv1Gf20e&#10;PSR+o7e2j0mbz6wN/wAT7aPSdusDf8T7ofPphusTfn22eHTTefVuHwk/kkfPL5vriNzbY64/0R9Q&#10;5Pw1C9wdzrX7R27kMdLZ/vNoYEwyZjNrIgf7eooKFqJnGiWshvqAO33nfYNjJill8aYf6HHRiD6M&#10;a6V+YJ1einpk9bcPw3/4Tb/BT45rity9102V+WnZFGIJ5ajsaljwvVVHXR2LPiuqMXNLDUxHlXh3&#10;BX5ONhYiOM/SIN59yd93ImOypaRn+DMlPnIeH2oFPz6rTq/3be2dt7NwWM2vs/b2D2ptnCUqUOG2&#10;7tvE0GCwWIoov83R4zEYuOKnp4ludMcUaqPwPcfyyyzSGWZi7NkliSSfmTk9e6fPdOvde9+69173&#10;7r3Xvfuvde9+691737r3Xvfuvde9+691737r3Xvfuvde9+691737r3Xvfuvde9+691737r3Xvfuv&#10;de9+691737r3Xvfuvde9+691737r3XyeP593fMvyB/mwfLvOxVZqML11vqn6L2/AJPLDQU3S2Ig2&#10;DnoKdv8AUzZujytYwHGudrcW95PckWQseWLVKZkXxD8/EJYf8ZKj8un1FFHVPXsV9W697917r3v3&#10;Xut2P/hH18XIchub5UfMzN44Sf3dx+B+OvXddLD5IlyGcaDsHtGSF5BaOogpoNsRI6erxVcyEqrk&#10;PD3utuRWO22hD8RMrj5Cqp+ROv8AMDpuQ+XW9T7hfprr3v3Xuve/de697917r3v3Xuve/de69791&#10;7r3v3Xuve/de697917r3v3Xuve/de697917r3v3Xuve/de697917r3v3Xuve/de697917r3v3Xut&#10;Xr/hQZ/O8/2RratV8TPjDuGlk+W/YGASfdu7qF4qr/ZedjZyk1UmVX9SDdWVgcSYencE0dORkplU&#10;yUAqJI5F5N/fUo3Tcl/xWM9q/wC/WHl/pF/EfM9o/FS6LXJ6+cLkslkczkchmMxkK3LZfLVtVksp&#10;lMlVT12RyWRrp2qq7IZCuqmeWaeaV2kllkYs7EsxJJPvIBVVFCIAABQAYAA4AD06e6he99e69791&#10;7r3v3XulFtLZ+7d/bixW0NibW3HvXdmcqVo8JtfaWEye49xZisYFlpcVhMPFNU1EhAJCQxM3H09t&#10;yyxQRmWdgirxLEAD7ScDr3V1vQH/AAnH/mx9+UlFl3+PtF0lt7IIjwZnv/eOG6+q4w4DFa3Y9Mch&#10;uimKggsKjBJ+QLsCAEL7n/lexJTx/GYeUSlv+NYQ/k3VS6jqynan/CPX5c1lLG++Plf8ctu1hUGW&#10;n2rhuzN5U0bH9Sx1eWx2CZrf1MK+w7L7r7UD+jaysP6RRf8AAW6r4g6cNx/8I8PlJS00r7R+XnQO&#10;brAreGDce0+xNrU0jW9Ilq8ZDmGQH8kQtb+h96j919tJ/VtZVHyZG/w6eveIOq+O9f8AhMt/Ni6W&#10;pKzJ4TqjYXfmIoFklqq7ozsrEZisEKfSSk2tv6Pbuaq2bi0NFjZpef0WBIPbL3F5YvCFeVoCf9+I&#10;R/xpdaj8yB1sOvVHnZfVPaHTG7K/Yfb/AFzvrqze+Lt/EdodibTzuzNy0Ss7IklThNxQU9SisVbS&#10;5j0tY2J9jK3ura8iE9pIsqHgyMGH7QSOr8eHSB9v9e697917r3v3Xuve/de633/+E5388vI9vHa/&#10;8v8A+Ym8XruzqKiixPxu7h3LXNJXdjY+ggIg6k3xlatiZc9SwJ/uCyEzlsjCho5mOQjgbIQjz9yY&#10;trq3zaUpGcyxgYQn8aj+E/iH4TkdtdLTr5jrct9xJ031737r3XvfuvdUXf8ACk3/ALczfLf/AKjv&#10;j3/8E1s72NPb3/lbbX7Jf+rMnVk+Lr5YnvJXp/r3v3Xuve/de6Pp8Q/5g/dPwo6k+WvXfSFbPtvc&#10;Xyu2NszrnLb+ochPRZrZG3Nv5avrc5XbY8AumTraSuqMZBWh1ekiqJ5oCtSIZIyTddis94urWe8G&#10;pbVmcKRUMSBQH5AgEjzIAOKjrRAPHohfs7631737r3XYBYhVBZmIAABJJJsAAPfuvdHo6g/li/zD&#10;e+qGly/U/wAMPkZurA16Ry0G5z1bujA7Sr45RdHod2bmgo8bMLWJMVU1gQTYEeyW75j2GxYpdXkS&#10;sOI1gsPtUEn+XWtQHRjKz+Qx/N3oaUVk3wf7NeEo8mijznXGRqtKAkg0OPzcs+rjhfHc8WBuPaAc&#10;7cqsaC9T9jj+ZXrWpfXomfdPwY+Z3xzpZ8l3r8VvkB1ThqZWeXce9ep964XauhDpd491VNGMc4U/&#10;qKVRtcX+o9m1nvW0bgdNlcxSk+Supb/ea1/l1sEHh0Vb2Z9b697917r3v3Xuve/de6Umzd47o683&#10;dtbf2x87kdr7z2TuHDbs2luXD1DUmW2/uTbuRjy2EzONqk5jnpqmGOaJx9GUH23NFFPE0EyhkcFW&#10;B4EEUIPyI6919Wf4c/zbuk+5/wCVnj/5ifb+4cXtHHdZ7KyVB8i8fjxH5MF29smKDGZ7a+AxkjjV&#10;Ubgq6jH1W3Md5TJJHlKCAuZWa2Mu7crXlnzKdgtVLmRgYifNGqQSfRQCHP8ARY8OmCvdQdfNb/mJ&#10;/Pbt3+Y18nd6/IntapmoaXISvg+tNgQ101Zg+rutcfUyPtzZmGLhVd0V2qcjVrEhq62WoqSkYkWN&#10;MhNg2S12DbUsLbJGXamXc8WP+ADyUAeVengKCnRGPZ11vr3v3Xunjb+3dwbszFBt3auCzO5dwZWd&#10;abF4Lb+MrczmMlUsLrT0GMxySTzObcJGhP8Ah7pJJHEhklYKo4kmgH2k9e6sX69/k2fzTOz6GHJb&#10;V+CnyIhoqiMS08+8djVXWoqIWF0mgTsd8SzowIZHUEMOVJHPsgn5t5atm0y3sVf6La/+Oauq6l9e&#10;lpuH+Rd/Nt2xSzVmS+DXcFTFANTpt59obuqmFr/s0O08pWzyHj6RxsfbUfOnK0hot7GPt1L/ADYA&#10;de1L69EA7d+OnyB+P+RTEd7dHdu9M5KWZoIKLtLrjd+wp6qVFLlaNd0UdL5gVBZWi1Ar6gSOfZ5a&#10;39jfLqspkmH9B1b/AI6T1uoPDoG/avrfXvfuvde9+691737r3Sz667D3p1Jv7ZnaPXG4sjtLf3Xu&#10;58JvLZu58TL4cjgtybdyEeUw+TpHIK6op4kfS6lWAKsrKSC1cQQ3UD21wodJAVYHgQRQjr3X16/5&#10;anzY21/MG+GXTXybwcdDj85uvBnC9mbZoZGaPZ/a213/AIRvzb6RylpEp/u0NZjvMdclDUUszf5z&#10;3itzDs8mxbvNtz5VTVD/ABIcqftpg/0gR0nIoadHu9knWuve/de6KP8AzAP+yDvmz/4qP8kf/fN5&#10;n2abH/yW7P8A5rxf9XF62OI6+NX7y16Ude9+691737r3R1/gP84Ox/5fXeGW+QHU1DQ1u/X6n7O6&#10;525Jk2Vsdhsrv/bjYbFbpq6KRJEq/wCEVf2+UiopV8c8tPHHIRGzH2T75s1vvtmLG6JCa0c04kKa&#10;kfLUKivkD1oiop0UTc+59xb13JuDeO785ldzbr3XmspuPc2485XVGTzWfz+brXyWXzOXyNWzyz1N&#10;TUSSTTzSMWd2LMSSfZrHHHDGsUShVUAAAUAAwAB5ADh1vpj93691737r3RtOkvgV82PkjR02U6J+&#10;KPf/AGjgasAwbp2l1XvDIbOYH9OreRpFxSX/ALIesF+bXsfZXeb3s+3nTe3UUTD8LOob/ea1/l1o&#10;kDj0cNf5Cv8AN4ajWuHwf7L8LWsjZ/rVKwXXUNWPbOCoH+N4hzx9fZT/AF35VrT6xP2P/h0061qX&#10;16LJ25/LW/mB9EUVTle2fhn8kNnYKiEjVm5qrqXeOR2nSCIanNTuzC0tTjU4BYaqoXAJFwD7MrXm&#10;HYr0hbW7idj5a1Df7ySD/LrdQfPokZBBIIIINiDwQR9QR7OOt9e9+691737r3Xvfuvde9+6919PT&#10;/hPv/M8x/wAwfgJkafvHe2Ppu3fhpjKfaPc+69y5OGl/iXWGMwc+T2D27uPJVr2VZcVQVtFlq2ol&#10;LSVeMq6uYqJ1945c9cuNtW+A2SExXZ1RqBwcmjIAP6RBUDyYAcOmXWhx1pXfztf5rO6v5mvyarqn&#10;bORyeL+LnUOQy23Og9mzGpo0y1J5/tst2xuTHS6T/Fs94kkjjlQGioVp6QDyrUy1Evcncsxcu7cB&#10;IAbmUAyt6eiA/wAK/wA2qeFAHFWg6pc9i/q3XvfuvdZqamqa2ogo6Onnq6uqmipqWlpopJ6ipqJn&#10;EcMEEEQLO7sQqqoJJIAF/eiQBU4A691YD1X/ACnv5lXdFFTZTrz4QfI/JYitSOSgzea6z3BsnBZC&#10;GVdcdRjs5viPG0lRER/u2GZl/F7+yO55n5eszpuLyIEcQHDEfaFqR1rUvr0NWU/kO/zdMRStWVfw&#10;d7SliWLzFMXluvs3VFP6LQ4bM1E5f/m2Iy3+HtGvO3KzmgvU/MMP5lR1rUvr0R7un4c/LL45K83f&#10;fxp716eoldEXLdi9V712ngqgyOI0NFnsxRRUU6sxChoZ2Bb03vx7ObPdtr3DFjcRyn0R1Y/sBqP2&#10;dbBB4dFv9mHW+ve/de697917r3v3XuuSO8bpJG7RyRsro6MVdHU6ldGXkEHkEe/de6+p5/wn9/mM&#10;Vn8wP4N4ROwc22X+Qnx2qcb1L3HVVc/lym6KeHHGbrzs2tLFmZ85joXirZ3N5slRZGQKsZQe8aue&#10;dgGxbyfAWkFxV4/Rc9yf7U8B5KV6YcUPV53sF9V697917onP8xP/ALd+fOn/AMU5+Tn/AL5TN+zb&#10;Yf8Aku2X/NeH/q4vWxx6+Nz7yz6Ude9+691737r3V9n/AAmc/wC3xXxt/wDDW78/98RuH2CPcT/l&#10;U7j/AE0X/VxeqP8AD19SD3jb0z1737r3Xvfuvde9+691737r3Xvfuvde9+691737r3XvfuvdfN7/&#10;AOFbv/bzbrj/AMU56u/9+tvv3kD7W/8AKuyf813/AOOR9PR8OtXf3JHV+ve/de697917r61f8jD/&#10;ALdJ/Bn/AMQ6P/esyfvF3nT/AJWm9/5qf8+jph/iPVsPsMdV697917pK77/48jeX/hq7h/8AdRN7&#10;dh/tk/0w/wAPXuviO+8xOlPXvfuvde9+690eL+W78uab4I/NDpv5X1eByG6oeo17ErhtjG1UVDPu&#10;Gp3P1TndkUOFlrpriCnqZ8nFFVT6HaKEySLHKyrGxNzBtR3vaJtrDBfF0CpzSjqxNPMgDA8z1oio&#10;p0CHyV+RvbXy17x7F+Q3eG5Z91dldm5+ozueyD64qGiiKrTYrb+BonZxSYzG0kcNDjqNGKw08UcY&#10;JsSVm3bfa7XZR2FmumOMUA/wk+pJyT5k9eAoKdAZ7W9b697917pfdd9U9o9vZwbZ6m62392huRlV&#10;l2/13s7cW9c4yudKMMTtqmqZyCQQD4+fbFxdW1qniXUixr6uwUftJA691YPs/wDko/zXd80sdZhf&#10;gl37RQyxrKi7v2zTde1QRhcCSh39UYydG/qjxhh+R7IpecOWITpe9iP+lOr+agjqupfXp63L/Iy/&#10;m17UpZqzKfBjuSqigQu6baTau86pgATaGh2fkq6aQ8fpjjY/4e6R858rymi3sY+3Uv8ANgOval9e&#10;q8e1Oju6eis2u2u7eoez+n9xP5NGC7Q2FurYOYkEJCytFjt1UtJMwUkXZUI5HPPs+tr2zvU8SzlS&#10;VfVGVh+1Set1B4dBd7U9b697917r3v3Xuve/de6Vuwd+7x6s3xtHsrrzcWT2hvzYW48Nu7Z+6MLU&#10;Glyu39ybfr48ph8tQTi+mWCeJJFuCptZgVJBanghuYXt7hQ6OCrA8CCKEH7R17r6438qr57bc/mO&#10;fC7rH5E0C4/H75MM2xu6trY9j4dp9vbVp4Y900MELMzR0lfHNS5rGRs7stFW06yMZVkti1zNscnL&#10;+7yWDVKfFGx/EjcPzGVPzB8uk7Chp1Yz7IOtde9+691737r3XvfuvdfFV+RH/ZQHef8A4mLs3/3t&#10;a73l9Yf7gw/800/46OlPQO+1fXuve/de6H74n/8AZU3xq/8AE/8ATf8A78XHe0O5/wDJNuP+aUn/&#10;ABw9aPDr7R3vETpP1737r3Xvfuvde9+690ld9b52f1lszdXYvYO48Ts/Y2x9v5bde791Z6sioMNt&#10;7bmCoXyWXy+TrJiFjhggjeR2P4HAJsPbsMMtzMtvApd3IVVGSSTQAfaevdfLx/nZfzluwP5m3btR&#10;s3Ytbmtn/DzrTO1Q6s2C7z4+q35kqQvRDtvsWiBHkyNVGz/wuhlBTGUshiQfczVk8+SHJ/KUHLtr&#10;40wD3cg7246R/AnyHmfxHPAAB5Vp1RX7GnV+ve/de697917r3v3XuhS6k6O7n793PHsro7qbsjuH&#10;d0ipINtdZbK3HvjNRwyP4xVVGP23TVMkUIN9U0qrGoBLMACQmury0sY/GvZUiT1dgo/aSOvcOPVy&#10;XUn/AAmt/m5dq0lLkq3oDb3U2LrVSSnrO2+0th4Cr8b/AFaq21t+syuYpiv9pKrHRv8A0U+wlde4&#10;XK1sSonMpH8CMf5kKp/I9V1r0a6m/wCEjX8zCelFRL2r8L6OYqrfY1PZ3cbVQLEgoXo+v5YLra5t&#10;NbkWJ5sWH3T5dBoIrg/PRH/1tr1rxF6DDe3/AAlY/mt7Up55sFhvj92ZJFGXjpNk9yRUFRUsBcQw&#10;N2PjdvxBj9AZJUX+rAc+1MPuZyxKaOZY/wDTR1/44W69rXqr75C/yqP5i/xYpK7K94/D7unau3cX&#10;FJPlN44bbQ7C2Hi4Yhd5snv3raXL4anW1yDNXKCASL2PsR2HM2wbmQtldxsx4KTpY/Yr6WP7OrBg&#10;eHVfvs9631737r3Xvfuvde9+691dp/I//mvbq/lofJfH0u7svk8h8Uu48tisB3rtENUVlPtwyyCg&#10;xPcO3MfHrKZLCa9VbHAhaux4mpWRp1o5KcH85csRcxbcTEALqEExt6+ZjJ9G8q/C1DwrWrLUdfVI&#10;xOWxefxWMzuDyNDmMLmsfRZbD5bGVUNdjcpi8jTLWY/I4+tpmaOaCeJ0liljYq6sGUkEH3jQysjF&#10;HBBBoQcEEcQfn0x04e69e6YN17p27sba25d7bvzFFt7aezsBmd07oz+SlEGOwe3dv46TLZvMZCc/&#10;ogpqaGWaV/wqk+7xRSTSLDENTOQoA4kk0AH2nr3XyR/5sf8AMb37/Mu+Wu8O5c1V5PHdU7cqchs/&#10;oDr+qldKXZfWVHXH7CqqKBWMa5fNFFyebnBZmndadZDTUlKkeUnLGwQcu7WlogBlajSt/E9M5/hX&#10;go9M8Sen1GkU6rK9iLq3Xvfuvde9+691737r3Vmnxm/k4/zLPlvR4/NdOfEzsp9o5MQzUe/OwafG&#10;9S7JrKCYBv4pidwdmVGKjydOo5LYoVTGxVVZvT7Du482cvbWSl3dJrH4Vq7V9CEDUP8ApqdVLAdX&#10;Adef8JE/5gO4aanrOwu7Pi31yk+kyY2m3F2PvXO0gtdhUwY7btNQFh+BDkpAf6j2FJ/dPYozSCGa&#10;T50RR/Nyf5da8QdDa3/COn5BimDJ80Om2q/7UDda72WmHA+lUKwsebj/ADI/B/Ngj/12LCv+4clP&#10;9Ov+brXiD06L72V/wkf/AJie1aWor+vu1fi92nFDq8WJpt4b82buSrsLr4abcu3Vxi3+h8mXWxt9&#10;Rchdb+6WwynTPFNF89KsP5NX/jPW/EHVLHym/ldfP74XQVmU+Rnxd7M2RtWhkMdR2DjsdR756zhu&#10;4SA1XYuwZ8nhqdprgxRVVbHK3I0BlYKL9t5k2PdyF2+5R2P4SdL/AO8NRj+QI6sCDw6IP7POt9e9&#10;+691737r3XvfuvdXG/yTf5nW4v5afy5wG4s7la+X439uVeI2N8htrxmeopYduzVhiw3ZWOx8d75P&#10;bM871kZSNpJqN62iSzVSugT5w5cj5h2po0A+oiq0R+fmhPo9KfI0Pl1VlqOvq5Y3JY/M46gy+Irq&#10;PKYrK0VLksZk8fUw1lBkcfXQLVUVdQ1dOWjlhmjZZIpEYqykMpIIPvGNlZGKOKEYIPEEeXTHU33r&#10;r3Xz8P8AhQJ/Iu+R+M+S3Z3zT+JfWG4+6OpO7czVdgdm7I67xVTuLsLrTsvK/wCUb2yo2ZjFkyGT&#10;w+Zq/NmfvcfDM1LPNVRVUUEEdPPPOnIvOm3tt0ez7pIIZYRpRnNFdB8I1HAZR20NKgAgk1AdVhSh&#10;61Gc7t/PbXylVhNzYTL7dzVE5jrcRncbW4jKUkikq0dVQZBI5Y2BBBDoD7lNJElUPGwYHgQaj9o6&#10;c6aPduvde9+691737r3Xvfuvde9+691737r3Xvfuvde9+691737r3Sp2dsXe/Ymbpttdf7O3Vvrc&#10;da6R0e39nbey+5s3VySNojjpsVhIZ55GY8AJGSTx7almht0Mk7qijzYgD9poOvdbyP8Awm+/kld6&#10;9A9uR/PP5fbHyHVeewO1s7gegOpNzwik7Ao8jvPFvgNy9j72wb/u4YR4metxWPxdaqVshq6ieogp&#10;khpjVQ17gc42V9a/uTanEqsQZXHw0U1CKfxdwDFhjAAJqaNOwOB1upe4g6b697917r50v/Cvf/t4&#10;r0P/AOKV7F/9/n2F7nz2q/5IE/8Az0N/1bi6dj4dapvuTenOve/de697917r6nf/AAmy/wC3M3xI&#10;/wCo75Cf/BNbx941e4X/ACtt19kX/VmPph/i6vR9gvqvXvfuvde9+691r5/z3f5zuF/lsdVQ9T9O&#10;VuIzvzH7bwNRUbLx1SlPkqDqDZ1S8uOl7Z3VjZA0cs5ljlg29jqhfHU1Mck86yUtJLBUDvkrlF+Y&#10;bn6q7BW0iPceBkbjoU+nmxHAYGSCLqtT18yPeO8d19hbr3Hvrfe481vDee781kdxbp3TuPJVWYz2&#10;4c9l6pq3J5fL5SuZ5p6ieV2kllkcsxJJPvIqGGK3iWCBQiIAFUCgAGAABwA6e6Tftzr3Xvfuvde9&#10;+69054TB5rcuXx2A25iMpn87l6uGgxOFwmPq8rl8pXVDaKeix2NoUkmnlduEjiRmY8AH3V3SNS8h&#10;CqMkk0AHzJ691cv8eP8AhPZ/Ne+RVHQZnG/GfJdSbYyCRSRbh7+z+H6oeJJlDxvPsvNSPucKVOrW&#10;uCK2/NyAQlf898sbeSjXIlYeUQL/APGh2f8AGuql1HVoGzv+EfXzJr6WKXfvyj+NO1qt0DSUu1aT&#10;s/eyQsVuI2qcpiMFcg8NpS39CR7DcvuttKmkFtMw/paF/wADN1XxB0p87/wju+TFPTyNtn5idF5e&#10;rCnxQZ3ZG/8AbtO7abqJKrHnKMo1cEiFuObH6e2092NuJ/UtJAPkyn/DTr3iD06If3d/wl6/mt9R&#10;UlXkdr7G6m+QFBRpJPK3THaVB/EvtoxqMkOD7Vptr1lRJb/lHo4ZpCeEV+CTqz9yOWLohZXeAn/f&#10;iGn7ULgfaadbDr1Rp3D0R3X8et2z7E726m7F6e3lAJHO2+ydnZ7ZuWmp45PF97RUmeggaop2P+bq&#10;YNcTghkdlIJGdpe2d/F49lKkqeqMGH8jg/I56sCDw6Cn2q631737r3Xvfuvde9+691unf8JzP55m&#10;R2vmNk/y8/mFvGSt2fmJ6La/xg7e3NXvLV7Sy87rSYXpLeGVrGJkxNUxWn2xVzPqopimNYtRy0go&#10;Ih5/5MWVH37ako4zNGB8Q85FH8Q4uPxDu4g6m3XzHW997hTprr3v3Xuve/de6rJ/nOf9uq/nl/4r&#10;lvz/ANw19iLlH/lZrL/mqvW1+IdfIp95T9KOve/de697917qzX+V/wDzGt1/y0N/fIrt7YeJbM9h&#10;dj/F3eHTPWi1UdPUYDb3Ye5ewdsZ7C753FR1JKzw4akxmRqoabxuKifxU0gWGaWWMO8ycvxcxQW9&#10;rOaRxzLI/qUCuCo9NRIFfIVPEDqrDV1XVuzdm5t+bp3Hvfemeyu6d37vzmV3NuncudrZ8lmtwbhz&#10;lc+SzGZy2QqmaSepqaiWSaaV2LM7Ek3Ps+iijgiWGFQqIAFAwAAKAAegHVuk/wC3Ovde9+690MHU&#10;3x67876yEmK6N6R7c7kyUMiwz0HVnXG8OwKunkexVamDalHVtHwQfWBxz9PaS6v7GxXVezJCPV3V&#10;f+PEdaqBx6P5tr+Rr/Np3XTR1eL+DHc1LFKFKruWHbGzKkaiAPJR7wyNBMn151xi359kcnOfK8Ro&#10;17Gfsq3/AB0HrWpfXpq3l/JO/mu7EoZ8hnPgn33W09OrPImztuUfYtYVQXPhx3X1Tk6iQ/0EcTE/&#10;j3eHnDlidtKXsQ/0x0fzYAde1L69Vz746+391juCq2l2Vsjd/Xu6qEA1u2d8bazW09wUYYlQarDZ&#10;6CnqY7kEDXGPof6ez+GeC5jEtu6yKeBUhh+0VHVukh7d691737r3Xvfuvde9+690Zf4e/KvtL4T/&#10;ACO6s+S/T2Raj3l1luOnyhx0tRNBit27dqAaPdOyNxLBy+Py9A89DVADUiyeWIpNHG6l27bZbbxt&#10;8u3XYqkgpXzU/hYfNTQj9hx1oiop19f/AOMXyI67+Wfx+6l+R/VNea/Yfb+y8Vu/CeR42rcZLVoa&#10;fM7bywhJVK/FV8dVjMhGpISpglQE6b+8VNxsLja76Xb7oUeJip+foR8mFCPkR0nIoadDt7Rde697&#10;917r3v3XutbD/hSt/Mvyfws+J9B0B1LuCXD/ACA+V9LnttU2XxlUYMx1/wBN0ESUfYO7aOeA+Slr&#10;skaiLB4qayMBLXVVPIlRQqRIXt5y6u77mb66WsFrQ0PBpD8K/MCmpvsUHDdXQVNevmhe8h+nuve/&#10;de697917oU+meju4fkT2Bhuqui+td59sdiZ9mGL2jsbA1+4MxNDEVFTX1EFCjCnpIAweqrKhkggT&#10;1zSIgLBNd3tpYQG5vZFijXizEAfZ8yfIDJ8uvcOPWz58Xf8AhI/8xOy6DG7g+T3dPWXxox9akU82&#10;0MBQz92dkUKlBJJSZanwtZi9v08hvoElLuCtCm5ZDYK0cbl7pbTbsY9the4I/ET4aH7KgsfzUdNm&#10;QeXVwnX3/CRD4A4KmgfsXvP5T9gZREQTnE7g6z2NgJ3H+cdMVFtrJVqAn9I/ihsOCSbEBSf3U3xz&#10;/i8MMY+Ydj+3WB/LqviHod4/+ErP8qNIDE2E7/lksg+5k7lnE40ixIWLHLH6vqf2/wDWt7Q/65fM&#10;9a6ov+cf+z17W3QNb+/4SM/y8NwU8z7D7g+VXXuTYP8Ab+bd/W+8MDEWHpM2Lye2IKyTSbcLk0uL&#10;g82IWQe6e/Rn9eKGQf6V1P7Q5H8uveIeqnvkX/wkE+S20KSvy/xi+TPV/dUNOklTDtTsrbeZ6b3T&#10;Ogvox2LyVBUbjxVVP9AJaypx0TcklOARPYe6u3SkJuNs8P8ASQiQfaQQjAfYGPVhIPPrWt+VHwU+&#10;Xnwn3FHtv5RdBdg9Rz1dVLRYnO5vFpkNj7jqYFLyxbW7CwD1eDyjKo1ulBkJWRbFwtx7kLbN62re&#10;I/E22dZacQDRh/plNGH5gdXBB4dFN9mnW+ve/de697917rdW/wCEgHyt3BT7++THwpzeSqKra2V2&#10;hS/I7r+gqJmNNgs/t/M47r7saGgVjbVlKfJ4CZ4x9PsHcC7SH3EHurtkZgt94QUYN4TH1BBZK/YQ&#10;3+9dNyDz63tvcK9Ndf/V2jv54GU+w/lwd0UmrT/G9wdS4u17a/F2piM1p/8AVO/+w9nfLoru0Z9N&#10;X/HSP8vWUf3Nrbx/vAbRL/vmK+f9tlPH/wBZOtCmr/PuY7Ty66/br59Jyp/PsR23l1Hm48T0wz/n&#10;2e2/QIvvPppm+p9m0Pl0FLviem6T8/6/swj6IJ+vpdfyw+vR1f8Ay+fiHtQwfbTSdIbO3dWU+nQ8&#10;GR7Foz2Hk4pV/Ei1GVlEn+1X94g853f1vNV/PWv6zqPsjPhj+Sjrmz7k3/7y593a6rUfUyRg+oiP&#10;hD8qIKfLo93sM9Ajr3v3Xuve/de697917r3v3Xuve/de697917r3v3Xuve/de697917r3v3Xuve/&#10;de697917r3v3Xuve/de697917or3zG+WnV3wn6A3r392vWWw+2qYUe39u008UOb33vPIRONubJ28&#10;koOqqrZUYvJpZaenSeqlAggkYH3LXL1/zRu8W0beO5zVmPwxoPidvko/aSFGSOl+27fcbpdrZ24y&#10;3E+Sr5sfkP5mg4nr5mnyp+TvanzC7y3v333Dlzkt17xry1Nj6d5hhNp7dpGaPA7O2xSSs3gx+PgI&#10;ihS5eRtc8zSVE00r5x7BsW38t7VFtG2rpjjGT+J2PxOx82Y5PpgCigATht9jb7baJaWwoq+fmT5s&#10;fmf9gYA6Lo/09m7dKZOHUCX2lfoul6gSe07dF0vUCT8+0zdF8nHqG/thukMnUN/z/vvx7YbpC/UV&#10;/wDff7b2y3SV+oz+2jx6SP1Hb20ekzefWBv+J9tHpO3VoXwK/lA/Mr+YJWUWZ622UNh9NtV+HJ96&#10;dlx12B2GIoZvHWRbUjWJ63cFUmmRPFioJIY5QI6uppQwf2EeYectk5dBS6k8SfyiShf5avJB/piD&#10;TgD0mkdV63Z/gf8AyGPhF8K1w27s5tlPkd3fjxT1Ldm9tYmgrcPhcrDZzVbB62cz4zFaJFWSnqak&#10;11fCwvHXKDp9wXv/AD/vm+aoUb6aA/gjJBI/pvhm+YGlT/D0mZi3V2vsD9V697917r3v3Xuve/de&#10;697917r3v3Xuve/de697917r3v3Xuve/de697917r3v3Xuve/de697917r3v3Xuve/de697917r3&#10;v3Xuve/de697917r3v3Xuve/de697917ppz+cxu2cFmtyZicUuI2/iclnMrVNa1NjcTRvX105uQL&#10;JFGzfX8e7IjSOI0yWIA+04HXuvifdk74yvZ3Yu/uyc67SZzsLeu6t8ZmR3MjyZXdmdnz2Rd5DyxM&#10;1Q5LH6/X3mDbwrbW6W6fDGqqPsUAD/B0p6RXt7r3Xvfuvde9+6919UH/AITkdJQ9LfykvjhLLR/a&#10;Z3uCo373buM6NH3c29N4VVFtWs/qde3KDCDUfrbj029408/3hvOabgA1WLTGP9qo1f8AGy3TDmrd&#10;Xl+wZ1Xr3v3Xuve/de697917r3v3Xuve/de697917r3v3Xuve/de697917r3v3Xuve/de697917r&#10;3v3Xuve/de697917r3v3Xuve/de697917qtr+a1/ML2f/LV+H++e/MumOzPYWQI2P0fsaumKjefa&#10;udpJWwsNXBEySNjcbFHPl8uyOh+1ppIo3WomgDCHljYZeYd1SxWojHdIw/Cg4/mfhX5mvAHraipp&#10;18lPtDs3fvdHYu9e2e0dz5TenYnYm5Mtu7eW6czN58jm8/m6tq2vrZ2UBEBdtMUMSrHEgWOJEjRV&#10;GUVtbQWdulrbKEjjAVVHAAcP9Xn59KOHSE9vde697917r3v3XutnX+Uz/wAJt+7/AJr43bPfHyny&#10;G4fjr8ZsvHSZfbuJhoYYO6u3sLOBNTV+18XmIpIMDiKmM64MzlaaWSdNElJQT00yVaxzzR7g2ezs&#10;1ltgFxcjBP8AoaH0JGWYeaqRTzYEU6ozgYHW+z8SPgV8RvgztCPZ3xg6P2X1nFJRxUma3RSUH8V7&#10;C3b4yHMu8Ows0ajMZK8gMiRVNY0MRJWCKJLIIR3Te913qXxtymaT0FaKv+lUUUfkKnzJ6aJJ49G+&#10;9lXWuve/de697917r3v3Xui+fI74o/HD5dbFqOt/kp0zsPuLaMyVApqLeGFhqslg56mPxTZHam46&#10;fxZLD1mn0iuxVXT1CjhZAPa/b9z3DapvqNumaJ/6Jwfkw4MPkwI62CRw60aP5rn/AAl97D6Fxm5e&#10;+P5f1VufujqvGR1eY3L0HmbZfuTZOOjDVNTVbDr6SNP71Y+BQwFD4Uy0SKgQZR2lljmblj3IgvmW&#10;y30CGU4EoxGx/pD8BPr8J/o4HTivXB61D5I5IZHilR4pYnaOSORWSSORG0ujo1iCCCCCLg+5U45H&#10;TnXH37r3XvfuvdOWFzWY23mMTuHb2UyODz+BydBmsHm8RW1GOy2HzGLqkrsZlMXkKRklgqKeaNJo&#10;JonV0dVZSCAfdXRJEMcgDKwIIOQQcEEeYPXuvqnfyMP5n1J/Mq+ItBk965CiX5K9IHEbB77xUP28&#10;EucrHom/un2tR0MAVY6XclPTzyTIkaJFkaevgiRYI4S+NHOnLZ5e3UrCP8Xmq0R9M9yV9UJ/NSpO&#10;a9MMuk9XWewf1Xr3v3XuqLv+FJv/AG5m+W//AFHfHv8A+Ca2d7Gnt7/yttr9kv8A1Zk6snxdfLE9&#10;5K9P9e9+691737r3Xvfuvde9+691f1/Km/4T+fJz+YxDhu2t7VNT8ePirUTpND2duHDSVe7uyqSG&#10;YrVU/UW0Klofu4CVMLZ2ukioI2JNP9/LDNTKB+Z+edu2Am1h/wAYuf4Ae1P+ajeR/oju9dIIPVWY&#10;Drfe+FP8oD4A/ArHYmXpHofbmS7DxscBn7s7NpqPsHt+uroV0vkabdWZh8eHaWymSm29S4+mJAbw&#10;ahf3CG8c175vbEXk5EZ/0NO2MD00j4vtcsfn0yWJ49Waew71rr3v3XuuEkcc0bxSoksUqNHJHIqv&#10;HJG66XR0a4IIJBBFiPfuGR17qhv+Yr/wns+DHzlwWf3JsjZeE+MHyFngqarEdqdS4Chw+3M1mGUv&#10;GvZnWmN+2xmWhmkOqpraZKXJFrN966qYXG2wc971szrHM5uYPNHJJA/oOalfkDVfl59WDkdfOF+Z&#10;3ww77+BffG5/j38h9qHbu8cBor8TlqF56zaW/NqVc0kWH3xsXNyxxCuxdZ4pBHJ40lhlSWmqooKq&#10;CeCPIDaN3sd7slv7BtSNgj8St5qw8iP2EUIJBB6eBBFR0VT2Z9b697917r3v3XuhcxvfHbmI6Q3R&#10;8cMbvnNUfSm8+xNtdq7l2BBOqYbK782lhK3b2FzlQqjyEpS10iyQ6/FK8VNJIjSUtO0aVrK1e8Xc&#10;GQGZFKBvMKxBI/aPtFT6nrVM16CP2q631Mx2OyGYyFDicTQ1mUyuUrKXHYzGY6lnrchkchWzrTUV&#10;DQ0VMrSTTTSMscUUalnYhVBJA96ZlRSzGgGSTwA9T17rcS/lf/8ACV3fHamM273P/MUzO4epNn5C&#10;Oly2F+OG0aiCi7WzNFJaopj2duWZJotuRSppEuIpIpclodkmnxdTGU9xPzJ7lw2zNZ7ABK4wZWyg&#10;/wBIPx/6Y0X0DDpsv6dbqXxp+GHxU+HW14to/GXobrjp7Fikjo62t2tt+nG6s9FEQY33XvjI+fNZ&#10;iUWH72Ur6iTgDVYC0Qbju+57tJ4u4zvKfRj2j/SqKKv5AdNkk8ejOey7rXXvfuvdJ3dmz9pb929l&#10;No762vt3em1M3TNR5rbG7MJjNx7ey9I/L0uUwuYimpqiM/lJYmU/09uRSywSCWFijDgVJBH2EZHX&#10;utUr+aX/AMJfeiO69u7l7e/l+4zFdDd3UcFZmJulBVtS9J9mTRo08mJ27BWMw2jkpv0UZpXGILBI&#10;ZKSiWSStjk3lr3IvbORbXfSZ4TjxP9ET5n+Mete/zqfh6urkcevn7b92HvPq7eu6euexdsZrZe+9&#10;kZ3JbY3dtPcVBPjM5t/P4eqaiyWKydDUAPHLFIjKwIsfqCQQTOcE8NzCtxbsHRwCrA1BB4EHp7pJ&#10;+3evde9+691737r3W5L/AMJDflzVbX7q+QPwp3DlGG3u09qxd4dc0dRMRT0u/wDYTU+3t70GNhB5&#10;qMthKmjq5iR/msKOQeGiX3U2oSWcG8Rjuibw3/0rVKk/JWBH2v03IPPrfn9wh011737r3RR/5gH/&#10;AGQd82f/ABUf5I/++bzPs02P/kt2f/NeL/q4vWxxHXxq/eWvSjr3v3Xuve/de697917r3v3XurY/&#10;5ZX8nP5YfzPN0vN1niYOvOjcFk1x2+fkHvihrRsrDVEWiWswW1KCAxz7hzSxMHGOoXWKItH99V0S&#10;TRSMGOYubNr5cjpcnxJmFViU9x+bHgq/M5OdIND1VmC9b/8A8Ff5Bn8u/wCDuPw+Xo+qcd373FQp&#10;DNWdxd8Y3F70ykOTjtIarZ2zayJsHgVik1GlloqI1yIdE1fUEajBu9c8b9vLFDKYIj/ocZKin9Jv&#10;ib51On0UdNFyerqERI0WONVREVUREUKiIo0qqqvAAHAA9g/qvXL37r3XvfuvdVRfPT+TB8DP5gmF&#10;zVT2d1JiNh9u18FQ+M786ooMbs3s2jyrqTBW7iqqGEUm4oQ3D02epqqyFxA9PKVmUT7JzdvexOBb&#10;Sl4hxiclkp6CuU+1SPnUY6sGI6+b/wDzOf5W3yE/le9yw9e9swwbs683ccjXdQd1bfoamm2l2PhK&#10;CVVqoXppmlbGZqiWWEZTDTzO8BdJIpamllgqZcgOXOZbDmS0+ote2RKCSMnuQn/Cp/C3n5gEEB4M&#10;G4dVoexF1vr3v3Xuve/de6FzrbvjtzqHa/cGzOt985raW2u+9gxdY9s4vFTrDDu/ZEO6KDdwwlYx&#10;BaNXq8dDHJJCySPTSVNI7Gmq6mKVLcWVrdSRTXCB2gbWhP4WoVr+w/toeIBGqdBH7Vdb697917rZ&#10;u/lUf8JsO/vmti9t94fKDKZ740/G3MxUmWwGPGNhHdva2EqUE1NkNqYPMxvT4LF1MZ10+ZzFPK8y&#10;mOWlx1TTTLUiOuZvcKx2dms9tAuLgYJr+mh9GIyxHmqkU4FgRTqjOBgdb13w/wD5Znwe+CmHoaL4&#10;3fH3Y+0dxU1KKes7Ny2PXdvbWaZovHVS5Psjcn3OUCTEs7UdLUQ0aFmENPEllELbrzFvO9OTuE7O&#10;p/ADpQfYgov5kE+pPTRYnj0fD2Sda697917qLW0VFkqOqx2RpKWvx9dTzUlbQ1tPFVUdZSVEZiqK&#10;WqppwySRuhKujqQwJBBHvYJUhlNCPPr3Wux/Mk/4Td/DH5j4PcG9fj/tzb3xN+Rbw1VdjNwbBw6Y&#10;zqLeWVCGWKg7C6zxKrR0yVEhby5fAwU1WjuaiojyGgU7D7l73B3faXWG+Y3VvwIY1dR6q5yafwsS&#10;PIaePVw5HHr50Pyd+MXdfw87r3p8fvkDsut2N2VsetWnyOOqGWpx2Vx1SvmxO5dtZaH9mvxdfDae&#10;jrYCUdTY6ZFdEnzbdys92s0vrF9cb8D5g+YI8iOBB6dBrkdAF7Xdb697917r3v3Xuthb/hM38uar&#10;41/zMNj9c5XJtSde/K/B5Do/cdLLOVoU3lMDuHqfLinuA9WczTLhKdifTHlJ7Ak29gT3E2objy69&#10;worJakSD/S8HH2aTqP8ApR1RxUdfT29449M9e9+690Tn+Yn/ANu/PnT/AOKc/Jz/AN8pm/ZtsP8A&#10;yXbL/mvD/wBXF62OPXxufeWfSjr3v3Xuve/de6vs/wCEzn/b4r42/wDhrd+f++I3D7BHuJ/yqdx/&#10;pov+ri9Uf4evqQe8bemeve/de697917r3v3Xuve/de697917r3v3Xuve/de697917r5vf/Ct3/t5&#10;t1x/4pz1d/79bffvIH2t/wCVdk/5rv8A8cj6ej4dau/uSOr9e9+691737r3X1q/5GH/bpP4M/wDi&#10;HR/71mT94u86f8rTe/8ANT/n0dMP8R6th9hjqvXvfuvdJXff/Hkby/8ADV3D/wC6ib27D/bJ/ph/&#10;h6918R33mJ0p697917r3v3Xuve/de697917o2Pw6+EPyY+efa9H098ZetcrvzchFNVbizB/3G7L2&#10;FhKiYwncm/d2VQ+0xlEul9BlYzVDr4aSGoqGSFivdt527ZLU3e4yBF8hxZj6KvEn+Q4kgZ60SBx6&#10;3u/gL/wlf+IXQlBhd5/MbKTfLDtmOOmrKnaglyu1uhtt5FLSmmodvUckGT3AInvG1Rm6hKWpQAvi&#10;YTce4V3z3L3W+Yw7SPpYv4sNIR9vBfsUVH8R6aLk8OtmXrnq3rPp7a9DsjqXrvY3V+zMYoXHbS68&#10;2ngdmbaoQFCf5Lg9uQU1NGbAAlYgTbn3Hdxc3N3IZrqRpHPFnYsT+ZJPVOl37Y691737r3SE7I6u&#10;607j2lkthdt9fbK7P2PmYzFldodgbXwm8NtZFCpQfeYTPwVFNIQGOlmjuL3BB9v29zcWkontZGjc&#10;cGUlSPzFD17rT+/mq/8ACWrYO5sDubu7+WxBJsrfOPgq8xl/i/m8zNV7K3isampqYuqNzZ6V6jDZ&#10;Jzq8OKyVVJj5mZYoJsakYSSVeWfcqeN1s+Ye9DgTAdy/6cDDD+kBqHEhunFfybrRI3HtzcGz9wZv&#10;ae7MJlts7o2zlshgdxbdz2Pq8RnMDnMRVvQZXD5jFV6Rz01VTTxvDPBMiujqVYAgj3NUckcsayxM&#10;GVgCCDUEHIIIwQRwPTvTN7v17r3v3Xuve/de62o/+Eo/zQqul/mtur4nbkyzRbA+V+1Kp9u0dTMw&#10;pMf3N1jjarcuAqYDKfHD/EcIM1QTadLVFQuPjJYxxr7jT3O2gXmzrukY/UtWz843IB/Y2k/Iavn0&#10;24qK9fRp9wD011737r3Xvfuvde9+6918VX5Ef9lAd5/+Ji7N/wDe1rveX1h/uDD/AM00/wCOjpT0&#10;DvtX17r3v3Xuh++J/wD2VN8av/E/9N/+/Fx3tDuf/JNuP+aUn/HD1o8OvtHe8ROk/Xvfuvde9+69&#10;1737r3WhL/wqR/mt1m+d7T/y2+jNytHsbYNbjMx8oM7h6w+Pdu/6cx5Xb3UhqKY6ZKHAXhr8xEWY&#10;PlDDTyLFLi5BJN3ttywIYf6w3q97giEH8K8C/wBrcF/o1OQ3TqL59aZvuW+nOve/de697917pYdf&#10;de767Y3ttnrfrLaO4t+7+3nlqXBbU2dtPE1mc3FuDL1jaaegxeKx6PLLIbFiFWyqGZiFUkNTzw2s&#10;LXFy4REFWZjQAepJ691vCfyzf+Epe1MTjtvdt/zKM1NuXcNRHS5Oj+MHX+4JqHbeE1ATLRdqdj4G&#10;VanI1AB0z47b1RT08Tr/AMXKtjdoxDXMXubKzNa8vDSvDxmFSf8ASIcAfNgSf4R00X9OtwfqDpDp&#10;34/bLx/XPR3V+w+pNi4tV+z2r17tbD7UwyyrGI3rKijw8MSz1MgUGaqn1zStdpHZiSYpu7y7vpjc&#10;XsjSufxMSx/n5fLgOmySePQo+03Xuve/de697917r3v3Xuqevnl/I1/l+/PegzWX3h1Rj+o+5cik&#10;s9L3n0rRYzZe9HyjKWSr3fi6WH+FbiR20LUNl6KWqMS+Onq6YkOBXsnOe+7GwSKUywj/AEOSrLT+&#10;ifiT5aSBXiD1YMR189z+Z7/J3+U38r/eER7Hx8XYvRm48nLQdf8AyC2Zjq1Nn5qdtc1Lt/duPmMs&#10;u3840KGU42rlkjmCymhqq2OGZ0nblzmzbOZIv8XPhzKKtEx7h81P4lr5jIxqAqOnVYN1U37FHVuv&#10;e/de697917r6Wn/CXP5o5T5K/AGr6Q3nlpMrv74ebnoetYKipnaorqnp/c1DLm+pJauRzcCiFPl9&#10;v0sYUKlJjKcXLarY8+5O0Lt2+C8hFI7sa/8Am4DR/wBtVY/Nj0y4oetlj3HnVOqLv+FH3cGe6h/l&#10;H/I07aqp6DK9n13XfT8ldTuySQYHe29qNd40rafqldhqbIY6VTwUqG/1iNPb+0S65pt/EFRGHkp8&#10;1U6f2MQfy6snxdfLE95K9P8AXvfuvde9+691Yt/Ln/lf/KH+Zl2lJsTojbkWO2dt2ejfs3ubdcdZ&#10;R9cdb46qbUgyWRgR3rcnOgY0GFolepnILsIaWOephIN/5k23l228e9art8Ea/G5+Q8gPNjgfM0B0&#10;WC8evom/y8f5DnwS/l/Y7B7iodi0XfPflDFBPX969v4fHZvK0WWjtI1R11s6p8+L21HG+r7eWjST&#10;IiNvHPkakAH3Am/c7b1vrNGz+BAeEcZIBH9NsF/nXt9FHTJYnq6n2EOq9e9+691737r3XvfuvdYK&#10;qlpq6mqKKtp4KyjrIJqWrpKqGOopqqmqIzFPT1EEoKvG6kq6MCCCQQQfewSpqMEde61Xv5tn/Can&#10;ov5Mbf3R3Z8G9u7a6E+R1JBWZqr6yw8dLt7pbuOpRDPPjY8NGEpNr5qe1qSuoFix8svprqZGnfIQ&#10;SXyt7h3u3SLZ7yxntzjWcyR/OvF1HmDVgPhONJur0wevnh732Tu7rbeG5+vt/wC28xs/e+ys7lNs&#10;bs2ruGhnxmc29uDC1j0GVxGVoKkLJFPBMjxyIw4I/p7nmGaK4iWeBg6OAVYGoIOQQfQ9PdJf2517&#10;r3v3Xuve/de6+mt/wmN+a9Z8pP5elB1Ju/LNk+yviBnaTp+ukqZhNkK3qyuoWy3TmUqAD6Y6eijr&#10;du04sCY8QGYlmJOOvuNs423fjdRCkd2NY9NYNJB+Zo5/0/TLih62NvYA6p1737r3UKsxuOyKouQo&#10;KKuWMlo1rKWCqVGIsSgnVrH/AFvewzL8Jp17qB/djbX/ADz2D/8APTQf9e/dvEk/iP7T17r49v8A&#10;M0iig/mRfzBYYY44YYfm98rooookWOKKKPvjPpHHHGlgqqAAABYD3lby7nl+wJ/5R4f+ra9KF4Do&#10;kPs5631737r3R3v5ZcUU/wDMi/l9QzRxzQzfN74oxSxSoskUsUnfGASSOSN7hlYEggixHsm5ixy/&#10;fkf8o83/AFbbrTcD19hL+7G2v+eewf8A56aD/r37xS8ST+I/tPSfr392Ntf889g//PTQf9e/fvEk&#10;/iP7T17r392Ntf8APPYP/wA9NB/179+8ST+I/tPXuvf3Y21/zz2D/wDPTQf9e/fvEk/iP7T17pyp&#10;KKioIvDQ0lLRQ6i3ipKeKni1H6t44QBf/G3upJbJNevdSveuvde9+691737r3Xzpf+Fe/wD28V6H&#10;/wDFK9i/+/z7C9z57Vf8kCf/AJ6G/wCrcXTsfDrVN9yb051737r3XvfuvdfU7/4TZf8Abmb4kf8A&#10;Ud8hP/gmt4+8avcL/lbbr7Iv+rMfTD/F1ej7BfVeve/de6Jt8+/ml1t/L/8Air2l8ney2jrKPZWJ&#10;+02htRaxKPIdg9i5kNR7L2LipGDsHrqvSamZIpDTUkdTWOjRU8ns32PaLjfdzi263wXPc3kqD4mP&#10;2Dh6mg8+tgVNOvkVfJD5D9q/K/vHsj5C917im3R2T2juSr3HuHIOZVo6US2gxmBwlJK7/a43G0kc&#10;GPxtGrFYKaGKJSQl/eU232FttllHYWa6Y4hQD/CT6kmpJ8ySenwKCg6BH2s631737r3XvfuvdbDH&#10;8pj/AIT4fIn+YhBg+5e1a3J/Hj4nVcsdTRb6yGKWfsHtejjk/ei6l2zkQsf2ThTEdx5EfZqzA0kO&#10;SaOeGMB80c92GwlrS2AuLocVB7U/05Hn/QGfUrUHqjOBw6+gJ8Lf5aPwt+AO26fC/GrpLbW19wNQ&#10;rRZztLNwR7o7d3WCgFS+f7CyyvXeKZryHH0bU9DGzN4KWJTp9wbu/MW8b5Jr3GYstahBhF+xRj8z&#10;VvUnpoknj0fD2Sda697917r3v3Xuve/de6B/u74/dIfJTY1f1p391TsPt7YmSDmfbW/tt43cVBBU&#10;MhjTI4w18bSUVZHe8FbRvFPEwDRSIwBCuzvrzb5hcWMrROPNSQfsNOI9Qag+fXgSOHWlL/NP/wCE&#10;sGS2djdyd4fy2KrNbrw1BHVZfO/FjdWTly27KGihUzVH+hreWRYzZbxpzHg8zI1c4Vvt6+tqHipD&#10;L/LXuWszLZ8wgKTgTKKL/wA3FHw/6Ze31UCp6dD+R60vMrispgspksJm8bX4bNYevrMVl8RlaOox&#10;+UxWTx9Q1JX47JUFWqSwTwSo8U0MqK6OpVgCCPcvKyuodCCCKgjIIPAg+nTnUD3vr3Xvfuvdckd4&#10;3SSN2jkjZXjkRiro6nUroy8gg8gj37r3X03v+E6/81Wp+fPxnqOmO4twnJfKX404vEYbdWRyVX5c&#10;v2p1hJ/uN2f2fI058tRXQlBidxS3kJqlp6yZ1fJpGuOnP3LI2PcfrLRaW1wSVA4I/Fk+Q/EnyqB8&#10;PTLrQ9bFnsA9U697917qsn+c5/26r+eX/iuW/P8A3DX2IuUf+Vmsv+aq9bX4h18in3lP0o697917&#10;r3v3Xuve/de697917qx7+Xj/ACr/AJcfzLd8zbd6B2ZHQ7EwNdDSb/7t3qa3DdWbF8iLO1JW5uGG&#10;aSvybROjw4fGQz1bB0kkjhptdQgf37mba+XYfEvnq7DtjXLt+XkP6RoPLJx1UsF49b5fwY/4TSfy&#10;+PihQ4fcPcG2P9nB7fpUhnrdy9xY2Bus6KuCjzR7a6WilnxLUxIBA3A+WmDXZJYw2gQnvXuHvu6M&#10;Y7RvpIj5RnvI+cnxV/0ukfLpsuTwx1sEbc21tzZ+Ex22tpYDCbW25iKdaTE4DbmKocJhMXSp+imx&#10;2KxkcUEEY/CRRqB/T2BZJJJXMkrFmPEkkk/aTnqnT37p17r3v3XugP76+NHx++UWzKnr75EdOded&#10;x7RqI50jxO/dsYzPHGyzpoeuwGQqozVY2rAsY63HzwzxkBkkVgD7W2O4322zePYTPC/qpIr8iOBH&#10;yNR1sEjh1o7fzfP+Ex2Y6N29ur5Ify9Buff/AFpg6eszu+Pjhl6ip3J2HsrD0yNVV2Y6vzcmqq3D&#10;jqWMMZcTWeTKRImuKfJF2SGZOVfcZL2Rdv36kcjYWUYVj5BxwUn+Idp8wvm4r1wetOz3LHTnXvfu&#10;vde9+691737r3W9f/wAJD/mfVZnbHf3wO3blmnfZ5T5BdOU1TO0kkG3szX021u2MDR+U2jp6bIy4&#10;TJQQR3vLX18pA9RMLe6m0BJIN7iHx/pSfaASh+0jUCfRVHTUg8+t133D/TfXvfuvde9+6918nv8A&#10;nz/Kmu+WP80L5K7ijyT12zuotzzfHfruASmakott9PVc+3MzLjpLkNBkNw/xvLxuvDCruLix95O8&#10;k7Yu18t28dKPKPFf7ZMivzC6V/Lp9RReqd/Ys6t1737r3Rhvih8ZezPmP8iep/jR1DQxVu/e2t1U&#10;23cZNV+UYzB4+OCTJ7k3Xm3hDOlBiMbT1eTrmjVnEEEnjR30oyDc9xt9psJdxujRIlqfUngFHzYk&#10;AfM9aJoKnr6xH8vD+W/8cf5bPSeM6o6O21Sz7krqLHy9o9u5agpP9IHa+5qaI+fL7hyaanhoo5Xl&#10;/hmHhk+1oo2Kxh5nnnmxh37mDcOYbw3V43aK6EB7UHoB6+rcT9lAGCSTno/3sj611737r3Xvfuvd&#10;e9+691737r3SP3919sPtTaGc6/7N2XtXsLYu56KTHbi2dvXAYvc+2M5QS8vSZXB5qKamnjuAQskZ&#10;AIBHIB9uwTz20qz2ztG6moZSQQfkRkde60zP5rH/AAln2/kcduXvP+WksmFzlLHV5nP/ABU3FmJK&#10;nDZpVUz1H+hfd2clMtFVEgsmCzNS9PIWZaWtpFSGjklzln3KdWWy5hypwJgMj/moo4j+koqPMHJ6&#10;cV/I9aOW59sbk2VuPO7P3jgM1tTdm2MtX4Hcm2dx4ytwufwGbxVS1Fk8PmcRkUjqKapp5keKaCaN&#10;XRwVYAgj3Msckc0ayxMGVgCCDUEHgQRgg+vTvTH7v17rbg/4SG9D7t3J8x+/fkV9jVRdf9WdDVfW&#10;8+VMUkdLWb87R3hisrh8VBOwCSmHGYHKT1KIS0RemLhRKmqLfdS9ij2mCwr+pLJrp/RRWBP7WAHr&#10;n06bkOKdfQs9wR011//W2V/59dT4P5fucivb73tfrSmtqtfRWVNZa35/zV7f7H8ez/loV3Rf9K3W&#10;Xn3Io9fvnE38FjeH/jKL/wA/daMFX+fcv2nl11l3Xz6TlT+fYjtvLqPNx4nphn/Ps9t+gRfefTTN&#10;9T7NofLoKXfE9cMfjazMZLH4jHwtUV+Vr6TG0MC/qnrK6oWmpoV/xZ2VR/r+1wdY0aR8BRU/YM9B&#10;28kSGNpZDRVBJPoAKnr6ueydsUeydm7S2ZjrDH7R2xgdsUIVdK/Z4DFRYql0r+BoiWw94R3MzXNx&#10;JcPxkZmP2sST/h65XXly97eS3knxSuzn7WYsf5npT+2ek3Xvfuvde9+691737r3Xvfuvde9+6917&#10;37r3Xvfuvde9+691737r3Xvfuvde9+691737r3Xvfuvde9+691BymUxuExmRzWZyFFicPiKGrymV&#10;ymRqYaLH43G4+narrshX1lQVjihhiR5JZZGCqoLMQAT7vHG8rrFECzMQAAKkk4AAHEk4A62qszBV&#10;FScADiT185P+cR/Miyvz9+Q9TTbPyVdT/HDqKrye3un8K3mpYtxymUU+d7Sy1FJpb7rLtEv2STIr&#10;U1AkERSOd6ppc0fbfkmPlDZg1yoN7cgNM3HT5rED6JXup8T1NSAtJo5b2Rdos6yD9eShc+noo+Q8&#10;/U18qdVDe5G6EXWN/p7q3VJOHUCX2lfoul6gSe07dF0vUCT8+0zdF8nHqG/thukMnUN/z/vvx7Yb&#10;pC/UV/8Aff7b2y3SV+oz+2jx6SP0LvQ/x67p+T/ZGG6j6E653J2d2DnWLUmB25RiX7WjSRY6nMZv&#10;JVLR0mOx8BdfuchXzw00QIMkq3FyzctysdptTe7jKsUa+bHz9AOLE+QAJPkOkkjKoJY0HW7P/Lg/&#10;4TZ9L9HpgO1fm5PhO/O2Ift8nRdTUQmn6R2ZV8SxwZ2GrSObdVXEQBIKyOLGgl4zR1YWOpMC8z+5&#10;99flrTYgbeHgZD/at9lMRj7Kt56hw6LZJy2EwOtn/HY7H4igosViaGjxmLxtJT0GOxuOpoKKgx9D&#10;SRCCkoqKjplWOKKKNVSOONQqqAAAB7ipmZ2LuSScknJJPmT0n6me69e697917r3v3Xuve/de6979&#10;17r3v3Xuve/de697917r3v3Xuve/de697917r3v3Xuve/de697917r3v3Xuve/de697917r3v3Xu&#10;ve/de697917r3v3Xuve/de697917r3v3XuibfzFd4y9ffAD5u72p5DHWbY+JfyHzGOYNoP8AFaTq&#10;XLPilD/gtU+JQfxf2bbBEJ98s4TwaeIH7Na1/l1scR18bz3ln0o697917r3v3Xuve/de6+zX8Idg&#10;w9V/DH4ldaQwfbLsH409G7ReKwD/AHG3+ssZjKqSW31keWN3kY8sxJPJ94kbzObnd7q4Odc0jftc&#10;npOePRofZb1rr3v3Xuve/de697917r3v3Xuve/de697917r3v3Xuve/de697917r3v3Xuve/de69&#10;7917r3v3Xuve/de697917r3v3Xuve/de697917r5fP8Awo5/mBVPzQ+eu5uuNo5tq7oz4mVGb6f2&#10;HBSzl8Zmt9UtakXcG+UVSUdqrK0q4imnjdo5aLG0s8dvM+rI/wBv9iG0bItxKKTXVJG9Qv8Aoa/k&#10;p1H0LEeXTyCg61+fY66v1737r3Xvfuvdbp3/AAnY/kS4XsfG7S+f/wA0NmQ5bZVQ9NnfjV0nuig8&#10;uO3ckEomoe5OwMPWLpqMUWUPt3GVCGOtt/EJ0ek+0FVEPPvOr27Nse0PRxiaQHK+sanyb+Mjh8Iz&#10;Wjbt5Dre9AAAAAAAAAAsABwAAPcKdNdd+/de697917r3v3Xuve/de697917r3v3Xuve/de603/8A&#10;hRF/IqwvZu298fPv4d7NixvbG3qau3X8iuotsUAjpO0sFSxtWZztTZ+Hoksm5aNA9VmqSFQMrAsl&#10;Ui/xOOQZKWeQudHtpE2PdnrE1Ficn4D5Ix/gPBT+E4+H4XEbyPWgn7nDp3r3v3Xuve/de6tc/kwf&#10;Puv/AJePzv6t7XymVmo+nt71UPVHflCZJDRS9YbvyMENVuSanU2abb1alJnYWUeRlpZadSEqJAwY&#10;5u2Nd+2SW1UVlTviP9NQcf7YVX8wfLqrCop19auCeGphhqaaaKop6iKOenqIJElhnhlQSRTQyxkq&#10;yspDKykgg3HvF4gg0PTHWX3rr3VF3/Ck3/tzN8t/+o749/8AwTWzvY09vf8AlbbX7Jf+rMnVk+Lr&#10;5YnvJXp/r3v3Xuve/de697917rbE/wCE9v8AIsovl3W4n5p/LvbMs3xm27mJR1N1flYJYIe/NzYS&#10;sMNZndxRvpL7RxtVG1O8C8ZWrjkp5D9nT1MVXGHPfOh2oHaNqb/GGHe4/wBCB8h/TIzX8IzxIIbd&#10;qYHX0Pcfj6DE0FDisVQ0eMxeMo6bH43G4+mhoqDH0FFCtNR0NDR0yrHFDFGqxxRRqFVQFUAAD3Az&#10;MzMWY1JySeJPTXUv3rr3Xvfuvde9+691737r3XvfuvdUo/z1/wCWlgv5iXwy3Wu2dv09T8k+isXn&#10;Ox+hM1TUqvmctXUFEKzdPVJlUa5Kbc1JTimggLqiZKOgqGOiGRXGHJXMT7Bu6+I1LechJR5CuFf7&#10;UJqf6OoefVlND18qJlKkqwKspKsrAgqQbEEH6Ee8men+uvfuvde9+691737r3WekpKqvqqahoaao&#10;ra2tqIaSjo6SGSoqquqqJBDT01NTwgvJJI5CoigliQACT70SFBZjQDr3X0d/5CH8iXbXwz2jtf5Z&#10;/KralDnfl7uvGQ5fZ+0s3TRVlB8bcDlKUPBQ01JMGjbd9RC/+5TIEaqAMaCkKkVc9VAHO/Osm7yt&#10;te2MVtFNGYcZSPP/AJpg/CPxfEfIBlmrgdbR3uNuqde9+691737r3Xvfuvde9+691737r3Wmf/wq&#10;v/ln4TdnWmM/mQdUbdhpN99eT7f2T8kYcXSrG27OvspVRbe2N2JXx04vLXYOulpcPVTsrSSUFTTm&#10;R1gxiD3LftlzE8VweX7pqpJVoq/hYZZB8mFWA8mB826cRvI9aEfubuneve/de697917qxz+UR3pP&#10;8cv5mPwt7RStbH4+n722fsjctX5TFFBs7teobqveM9R+GjixmZqpmU/XQPobEB/mqyG4cu3ltSp8&#10;NmH+mTvX+ajqrCqnr6+HvFbpjr3v3Xuij/zAP+yDvmz/AOKj/JH/AN83mfZpsf8AyW7P/mvF/wBX&#10;F62OI6+NX7y16Ude9+691737r3XvfuvdXyfyOf5Ne5v5nPblXvfslMztX4gdSZqji7N3TQmWgyXY&#10;u5FjjyNP1FsfJW9FTNA8U+ar4rmgo5IyNNTV0hIJ5z5tj5ctRDb0a7lHYDkIOGth6Vwo/EfkD1Rm&#10;09fTt6x6w696X2BtPqvqjZ2A6/662LhqXb+0tn7Xx8OLweDxNGtoqWjpIABdmLSTSuWklkZ5ZXeR&#10;2Y453NzPeTtc3TmSRzVmJqSf9X7OA6Z6Xftjr3Xvfuvde9+691737r3XvfuvdEk/mGfB7rH+YX8V&#10;eyfjX2VS0cEu4sdLluu94y0i1OQ627RxNLK2zN84phaQfbTuYa6GJ0NVQzVVGzBKhvZxsO83Ow7n&#10;HuFufhNHXydD8Sn7Rw9GAPl1sGhr18gvtTrPefS/ZnYHUPYuHm2/v7rDee5dg7yws51PjNy7Ty82&#10;DzNIJLAOqTwOI5F9LrZ1JVgfeVVtcw3ltHd251JIoZT6hhUfy6UcekF7f691737r3Xvfuvde9+69&#10;1u7f8J4f5DeF3FhtlfP/AOa2y4stjckKLc/xo6N3TjxJja6hBFViO5+xMNWrpqYZ/TPtrF1CGKSP&#10;Tkp0kSSjAh3n3nZ43fYtnehFRNIDkHzjQ+Xo5Gfwjz6advIdbywFuBwBwAPcMdN9e9+691737r3X&#10;vfuvde9+691737r3Wu//AMKMv5Z+E+bPw53D3hsbb0D/ACU+K23c1vzaOSoKUfxfe/V+LibMdjdZ&#10;VrwgyVIWkSfMYWHS7rXQGnp/GMjUlx7yBzE+z7stnM3+L3JCsPJXOEf5Z7W/omp+EdXRqGnXzE/e&#10;RnT3Xvfuvde9+690uOsOwdwdS9ldedq7TqDS7q6z3ztLsHbNUrvG1NuDZmfp9x4aoEkfqUpU00ba&#10;l5Frj2zcwR3VvJbS5WRWU/YwIP8AI9e6+1PsHeeG7G2LsvsLbsvn2/vzaW3N54KYlW82G3Rh4c3j&#10;JdScHVBOhuOP6e8QZ4Xt5ngk+JGKn7QaH+Y6TdK32117onP8xP8A7d+fOn/xTn5Of++Uzfs22H/k&#10;u2X/ADXh/wCri9bHHr43PvLPpR1737r3XvfuvdX2f8JnP+3xXxt/8Nbvz/3xG4fYI9xP+VTuP9NF&#10;/wBXF6o/w9fUg9429M9e9+691737r3Xvfuvde9+691737r3Xvfuvde9+691737r3Xze/+Fbv/bzb&#10;rj/xTnq7/wB+tvv3kD7W/wDKuyf813/45H09Hw61d/ckdX697917r3v3XuvrV/yMP+3SfwZ/8Q6P&#10;/esyfvF3nT/lab3/AJqf8+jph/iPVsPsMdV697917pK77/48jeX/AIau4f8A3UTe3Yf7ZP8ATD/D&#10;17r4jvvMTpT1737r3Xvfuvde9+691Yb/ACzv5cfc38zP5H4fo/q9GwO18XHTbi7g7UrqGar2/wBX&#10;7CWrFPU5aqjQoKrJVbaqbDYtZUerqL6nipoaqppyHmLmC05d283lz3McRoDl29PkBxY+Q9SQDpiF&#10;HX1TPhf8Jvj18B+kNv8AQ/xz2XTbY2xi0iqtwZ6rWnq96dh7nMCw5Dem/wDcMccb5DJVJH6iqQwR&#10;hKakhp6WKGCPGjd94v8AfLxr3cH1MeA/Co8lUeQH7TxJJJPTBJJqejZ+yvrXXvfuvde9+691737r&#10;3Xvfuvde9+691pj/APCpD+VHg917Cq/5k3Ru2YKHfex/4TivlDhcNSLGN5bImkiwe3u2XpqYXfJY&#10;SVqagy0uhjNjniqJWjTGOZZc9tuZ3inHL161UephJ/C3Ep9jZK+jVH4sOI3ketCv3NvTvXvfuvde&#10;9+690M3xz7nz/wAc+/ule/NrNN/H+mu0tidl42GGUxGtm2ZuWmzz4yVrgGKrSBqadG9LxyMjAqxH&#10;tJuFmm4WM1jL8MyMh/2wIr+XHrRFRTr7Re2txYfd23MBuzb1ZHkcBufCYrcWDyEPMNfh81Qx5LGV&#10;kR/1MsMqOv8AgfeIkkbxSNFIKMpII9CDQ9J+nv3Tr3Xvfuvde9+6918VX5Ef9lAd5/8AiYuzf/e1&#10;rveX1h/uDD/zTT/jo6U9A77V9e697917ofvif/2VN8av/E/9N/8Avxcd7Q7n/wAk24/5pSf8cPWj&#10;w6+0d7xE6T9e9+691737r3VeH81H5wYn+Xr8H+5/kdLJQy72xuITZ3TuGrgksW4O4N5K+L2TSSUj&#10;2E9PRSeXM5CEMC1DRVWk6gPZ9yzszb9vMO350E6pCPKNct9hPwj5kdbUVNOvkO7m3Ln957k3BvDd&#10;eYyG4d07rzeV3LuXP5apkrMpnM/na+TKZnMZKrlJeWoqaiWSaaRiSzsWPJ95URxpDGsUQCqoAAHA&#10;ACgA+QHSjpk93691737r3Sy66683x23vzaHWHWm2MvvTsDf24cVtTZ208DTNWZfP7hzdYtDjMZQw&#10;CwLySuo1OyoouzsqKzBm4uIbWB7m4YJGgLMx4ADJJ6919Qr+S/8AyXerP5ZXV9DvPedFg9+/MTfm&#10;ChHZnZohSuo9j0ldGk9T1f1bPUIGp8ZTsAmQyCKk+UmTyy6KZKWkpscObub7nmO5MMJKWiHsTgWp&#10;+N/UnyHBRgZqSwzaur0PYL6r1737r3Xvfuvde9+691737r3Xvfuvde9+690G/b/T/WXfvWu8enu5&#10;NlYLsPrPf2GqMDu3aG5KQVmLy2OqLOLgFZIZ4ZFSelq6d0np50jngkjmjR1UWl3c2Nwl3aOY5IzV&#10;WHEH/N5EHBGDjrwNM9fLH/nO/wAqHeX8rr5GDAYuXL7r+N3ar5TP9C9iZCNXrGoKOVGzXXW7qiBV&#10;i/jmDM8KSyoqpWUslPWRpE0s9NTZK8o8zw8ybfrai3EVBKg9fJ1/otQ/YajyBL6tqHVOfsWdW697&#10;917rcX/4R2Vu4I/kh8yMdTCf+6tV0hsGtzLLr+2G4KDfksG2RLb06zTVOW8dzewe3F/cT+7Aj/d9&#10;ox+ISNT7Cuf5hem5OA639fcHdNdVb/znfiLub5t/y3/kf0dsGhfJ9mNgMP2H1ni4gDU5refWO4Kb&#10;e1HtmhVrKanM01HVYam1lVEtUjMygFgJeUd1j2fmC3vZzSOpVz6K4K1PyUkMfkOrKaHr5IdZR1eO&#10;q6rH5ClqaGvoamejraKsglpqujq6aUw1NLVU0wV45I3VkdHUMrAggEe8owQwDKag8D0/1H97691Y&#10;v/K//ly9p/zM/lBt3orYj1G3dmYyKLdXc/Zz0Zqsd1v1zS1iU9fkljcqlRlK12FFhsfqBnqXDOUp&#10;YaqeEg5k3+25d21r2fuc9saebv5D5AcWPkPmQDpjQV6+rl8XPi50l8NuktmfH74/bMotldc7JoRB&#10;SUsISbLZ3LTIv8W3ZuzLaVkyGWyEi+atrZvU7WVQkSRxpjJuW5Xm7Xj318+uR/2AeSqPJR5D/L0w&#10;SSanowftB1rr3v3Xuve/de697917r3v3Xuve/de697917rSa/wCFX38tvCT7X21/Ml6s2/BQ5/E5&#10;Lb3WfyahxtKsSZvDZVkwnWPaGR8QVfuaOr8G2q6octJPHU4pBpSkYmYfbHmFxK3L1y1VILw18iMu&#10;g+RFXA8qN69OIfLrRY9zR071737r3XvfuvdbPX/CUH5CVPWH8x7O9J1Vc0eA+THS+79vQ40uViqd&#10;89YR/wCk3buQYXsXp8RRbkhQEf8AKQxH05jj3OsBc8vreAd1vIpr/RfsI/Nin7OqSDFevpJe8fem&#10;eve/de697917r3v3XuvjqfzOf+3k/wDMJ/8AF4vlj/7/AKz/ALyw5c/5V6w/554P+rS9KF4Doj3s&#10;5631737r3R4f5Y3/AG8n/l7f+LxfE7/3/WA9k3Mf/KvX/wDzzz/9Wm603A9fYr94n9J+ve/de697&#10;917r3v3Xuve/de697917r3v3Xuve/de6+dL/AMK9/wDt4r0P/wCKV7F/9/n2F7nz2q/5IE//AD0N&#10;/wBW4unY+HWqb7k3pzr3v3Xuve/de6+p3/wmy/7czfEj/qO+Qn/wTW8feNXuF/ytt19kX/VmPph/&#10;i6vR9gvqvXvfuvdfOJ/4VL/zAqr5D/L3HfEDY2cafqP4lGSm3RDRzE0G4+/s9RK27a2o8baZf7vU&#10;MkGCgWRNdPVnLKpKze5/9tdiFhtR3WZf1brh6iIfD/vR7j6jT6dPIKCvWrT7krq/Xvfuvde9+691&#10;ti/8J6v5GFF8uq7E/NX5cbZkn+M+2s1KOpesMtA8VP33ujBVpgrc5uKGUAybRxlVG1O8C+nKVccl&#10;PIfs6epiqow5750O1Kdn2pv8ZYd7j/QgfIf0yM1/CM8SCKO1MDr6HtDQ0WMoqPG42jpcfjsfS09D&#10;QUFDTxUlFQ0VJEIKWjo6WAKkUUSKqRxooVVAAAA9wMzFiWY1JySfPpnqV7117r3v3Xuve/de6979&#10;17r3v3Xuve/de697917rVp/n+/yMNv8AzG2Zuj5efFjaVLiflxszEy5be+0MDRx01P8AI/bGHpNV&#10;RTS0VMoDbwo6eP8A3FVijXkI0GOqPI/2UtNJXI3Okm0zLtW5vW1c0Vj/AKET8/8AfZPxD8PxDzBu&#10;jUwevnGzQzU00tPURSwVEEskM8E0bRTQzRMUlilicBlZWBDKRcHg+5/BBFR091j9+691737r3R6P&#10;5bfzW3Z/L9+ZPTXyZ23JW1GH2ruCLD9m7consd5dS7kkTGdgbZaFmWOSZ6JmqscZrpFXwUlQQTCP&#10;ZLzDs8W+7TNt0lKsKoT+FxlT+3B9VJHn1oiop19gLaG7dt7+2ntffWzsxR7h2jvXbuE3btXP46Qy&#10;4/Obb3HjYsxg8xQykDVDU0s0U0TWF1YH3ipLFJBK0Eo0uhKsDxBBoQfsPSfpRe2+vdVk/wA5z/t1&#10;X88v/Fct+f8AuGvsRco/8rNZf81V62vxDr5FPvKfpR1737r3Xvfuvde9+691dz/JW/k8b5/mi9yV&#10;eV3RLmdkfFHqrKUH+mHsWgjWnye4MlLGtdS9V9eVNVHJC+YrISstbVFJI8ZSOtRMjyzUVPVA7m/m&#10;yHlu0Cx0e6lB8NDwA4a2/ojyH4jgYBIqzaevp/8ASfSHU3xy6w2j0x0fsPb/AFt1lsXFxYnbO0tt&#10;UYpKCip09c9VUSMWmqqypkLVFbXVcklRUzu89RLJM7u2OF5eXW4XL3d45kkc1LHif8wHAAYAwBTp&#10;joVPabr3Xvfuvde9+691737r3Xvfuvde9+69187v/hTr/Kkwfxh7SxPzi6F2zBhOlu/N0VGF7a2r&#10;haRYMR153fXwTZhM7jqWnAWmxm6oYaqpMSr46fIwVADIlbSwJPXtzzO+5Wx2a+as0C1RjxaMYofU&#10;pgfNSPQnp1Grg9am/uT+nOve/de697917q1f+SN8iJ/jL/NH+IG/HrmosBujtDHdN7wDzGGhl2z3&#10;VC/WdRPlDwDBQVOSpcqb8K9Kj/2fYZ5xsBuPLd3BSrKhkX1rH34+ZAK/n1VhVevra+8XOmOve/de&#10;6S++Nz02ydl7v3nWqHo9o7Xz+56tC2kPTYDEzZWdS34usRF/bsMZmmSEcXYD9pp17r4mOfzmU3Pn&#10;c1uXN1T12a3Dl8lnMvWyf5ysymWrHr6+qk/2qSWR3P8AifeYUaLEixoKBQAPsGB0p6afduvde9+6&#10;91t0f8JAuqMFuT5gfJjt/JUsNVlurOhsRtnbjTIHOOrO0N5xtkMpS3/RMKTBTUgcc+KolX6OfcWe&#10;6t08e1W9opoJZST89C4H7Wr9oHTcnDr6EnuCemuve/de697917r3v3Xuve/de697917r3v3Xuve/&#10;de61tf58H8jvafz82FnPkb8edv4zbnzR2JgmqTBQx0uMx/yI27haW6bK3VJ6IxuCCBPFt/MykFrJ&#10;jq1/tTTz4+QeSucpdjnXb79i1m588mIn8S/0a/Ev+2Gahrq1MHrSh+BH8l/5z/PrsODbuz+qNz9V&#10;9aYvNyYvsDu7tjbWa2psjZy4+rNLnKPH0+Vjp6nOZenZHi/g+LV5Fm0LWSUcJeojmDe+btl2ODxJ&#10;ZRLIRVY0IZmrwrSoVT/E3lwqcdOFgOvpwfA74O9Kfy9PjjtD439HY6dcHg2mzO692ZRIDufsffmT&#10;gij3FvvdVRTgK1VV+GKKKFP26amip6SECGBAMdN73m837cH3C9OWwqjgijgq/IfzJJOT0ySSano5&#10;Hsp611//19j3+f8AvIvwMplT9MnePXiTeor+2MTmZBx+fWq8f7H8exDyx/yU/wDan/COsyPuMBT7&#10;2OT5bbdU+3xLcf4K9aPVX+fcu2nl11Z3Xz6TlT+fYjtvLqPNx4nphn/Ps9t+gRfefTTN9T7NofLo&#10;KXfE9GM+Fez/AO//AMxfitstovNBuX5E9NYquS2oLjKnsLHjKSsv5WOm8rsP6A+02/XH0vL99cea&#10;QSkfb4bU/nTqPOerv6DlHdLytDHa3DD7RE2n9poOvqF+8NOuY3Xvfuvde9+691737r3Xvfuvde9+&#10;691737r3Xvfuvde9+691737r3Xvfuvde9+691737r3Xvfuvde9+691737r3Wqt/wov8A5jr7B2lH&#10;8Deoc94d4dgYqkzXyDy2MqLVO3uv65RVYHrczwHVHU54BazJxkqwxohiZZIMk2mfvZjkoXdx/W3c&#10;UrHCStuCMNIMNJ8xH8Kn+OpwU6H3Jmy+NJ+9rgdqGkYPm3m32LwH9KvmvWlr7yc6k3r3v3Xusb/T&#10;3VuqScOoEvtK/RdL1Ak9p26LpeoEn59pm6L5OPUN/bDdIZOob/n/AH349sN0hfqK/wDvv9t7ZbpK&#10;/Vxf8sb+TD8hv5iWXot6Vi1fTvxmoa8xZzuLPYqWWp3R9pP4q7BdU4KpMX8WqwyvDNXs60FIwcSz&#10;S1EYo5QDzdz1tnLKGBaT3ZGIgfhrwMh/CPMD4m8gAdQK7q5SHt4t6f5+voDfD74QfG74LdaU/WPx&#10;26/odr0MsdLJujdld4spv7f+UpoygzW+N1yIs9ZNqaRooFEdLTB2jpKeniIjGNu97/unMF0bvc5C&#10;5/CowiD0ReAHzyTxYk56JpJHkbU56Nr7Juqde9+691737r3Xvfuvde9+691737r3Xvfuvde9+691&#10;737r3Xvfuvde9+691737r3Xvfuvde9+691737r3Xvfuvde9+691737r3Xvfuvde9+691737r3Xvf&#10;uvde9+691737r3Xvfuvde9+691WF/OlyMmL/AJU/zwqYpPE0vx53lji3q5jy6xYmWP0/6tJ2T+nP&#10;PHsR8oLq5msgf9+qf2Z6svxDr5GHvKbp/r3v3Xuve/de697917r7fGExkWFwuIw0CqsGJxePxkKq&#10;SVWKgpEpY1UkDgBBbgf63vDh2LuXPmSf29JunT3Xr3Xvfuvde9+691737r3Xvfuvde9+691737r3&#10;Xvfuvde9+691737r3Xvfuvde9+691737r3Xvfuvde9+691737r3Xvfuvde9+691Xr/NW+Wp+EX8v&#10;/wCS/wAh8fWrQ7w21sCq251nJqTzDtHsCqi2NsCrggbmYUOSyEGSqI15+3ppmJVVLA+5Z2v9877b&#10;2DCqM1X/ANIvc37QCB8yOtqKmnXyAp556qeaqqppampqZZJ6ionkeaeeeZzJLNNLISzOzEszMSST&#10;c8+8qwABQdKOsXv3Xuve/de6ug/kW/y2T/Mf+amB23vXGVNR8eOlaeg7Q77qV80VNmMNTZDxbV6z&#10;FXFYpNuWujanlCyJIMdBkZoXEsCXCPOnMP8AV/Z2khP+MTVSL5Gnc/8AtBn/AExUHB6qxoOvqv43&#10;G47D46gxGIoKPF4nFUVLjcZjMdSwUWPx2OoYFpaKgoKKmVY4YYY1WOKKNQqKAqgAAe8ZWZnYu5qT&#10;kk5JJ8z0x1N96691737r3Xvfuvde9+691737r3Xvfuvde9+691737r3XiAQQRcHgg8gg/g+/de6+&#10;Yl/wo0/lm0HwR+XsfafVO30xHxx+Usmd3rs/HY6l8OH6/wCyKKpjn7I66pYoFEVNR+Wqgy+GgARE&#10;pqp6SBCmPdveRvIHMTb3tX0101bi2orE8WT8D/M4Kt8xU/F08hqKda8HsedX697917r3v3Xuvqrf&#10;8J7/AJez/L3+WL0rkNwZR8p2H0O1b8cuwJ6iXy1dRV9a0dL/AHJyVTI58kslVtaswctRUSXMtT9w&#10;SzMGPvGfnvahtXMcyxikc/6q/wC3rqH5OGoPIU6YcUbq7b2Duq9UXf8ACk3/ALczfLf/AKjvj3/8&#10;E1s72NPb3/lbbX7Jf+rMnVk+Lr5YnvJXp/r3v3Xuve/de6sq/lLfATMfzIPmz1p8ew9bQdeUa1PY&#10;3d+4aBvHVYDqDaFZTDcjUc3Jjq8nUVNDgqCbQ4iqq6GZ0aKN/Ye5o3xOX9nkv+Mh7IwfORq0/IAF&#10;j6hSOPWmNBXr63WyNk7S622btXr3YW3sXtLZGx9vYfae0dr4SlSiw+39uYCgjxeGw+MpI+I4Keni&#10;jijUfQKL3PPvFuaaW4maedi7uSzE5JJNST9p6T9Kj2317r3v3Xuve/de697917r3v3Xuve/de697&#10;917r5If86/41UfxS/me/LTq/CUIx+0cr2Ge1tk08MC09BT7Y7jxVP2XT4rFRLYClxdRk6nERD8fa&#10;EXNrnKTk/cTufLlrcuauF0N61jJSp+ZADfn0+pqvVV/sS9W697917r3v3XutuH/hLR/LGxXfvb+d&#10;+evcWBhynWfx23NDt3pbCZOnSeg3P3xDQw5mo3XPBNdZINpUdTSVVLqSxyVXSzxyB8fIhi33K5ja&#10;xtF2S0aklwKyEcRHWmn/AG5BB/ogj8XTbtTHX0K/cEdNde9+691737r3Xvfuvde9+691737r3Xvf&#10;uvdBH3703tb5EdHdvdD73iEu0u4utt59bZ8+JJpabHby2/UYGbIUiva1RTecVFO4IZJUR1ZWUEKr&#10;G7lsLyK9h+OJ1cfapBp9h4H5deGM9fF33xs7O9d713h1/uilNBubY26dwbO3FQnVejzu2ctNhcvS&#10;nUAbx1EEicgHj6e8u4ZUuIUniNVdQwPyIqP5HpT0l/bnXuve/de6cMRla/BZbF5zFVD0mUw2Rosr&#10;jauM2kpa/HVK1dHURn/VJIisP8R7q6q6lGyCKH7D17r7aGwt1Uu+9i7L3vRBVo95bT25uqkVDqQU&#10;u4cPDl4ArG9wEmFjf3h7PEYJnhPFGK/sNOk3Ss9tde6KP/MA/wCyDvmz/wCKj/JH/wB83mfZpsf/&#10;ACW7P/mvF/1cXrY4jr41fvLXpR1737r3XvfuvdD98V/jlv75c/Irp7419YwxPvXuLe+J2fiqqpVn&#10;ocLS1Tmqz258osZDmjxOOiq8nW+O7+CCTQGawKHc9wg2qwl3G5+CJSx9T6AfNjQD5nrRNBXr7APx&#10;K+LnVfww+PHV3xr6axKYvY3WG26bD09S8UMeU3LmpCavcu89xSwALLksxXyVGQrpAAvllZY1SJUR&#10;cVN03K53e/l3C7NXkNfkB5KPkooB8h69ME1NejG+y/rXXvfuvde9+691737r3Xvfuvde9+691737&#10;r3XzU/8AhVP8aqPpj+ZJTdu4KgFJgPlF1NtfsLIPDCsFIOwtnSSdb7vp6eNBp1SUeOwuSqXHLz1k&#10;jsNTFmyF9s9xN5y99K5q1s5Uf6Vu9f5lgPkB08hx1rP+5E6v1737r3XvfuvdXr/8J/8A+WhRfzE/&#10;mXFWdkYlcl8cPjfBgOye56OdA9FvCvrq+aPrnquqsbiLO1dDWT14K2fHUFfCrxzSQsAXzzzEdg2i&#10;luaXFxVI/wCiAO9/9qCAP6TKeFeqO1B19S+mpqejp4KSkghpaSlhipqWlpokgp6angQRQwQQxAKi&#10;IoCqqgAAAAW941kkmpyT0z1m96691737r3Xvfuvde9+691737r3XvfuvdcJI45o5IZo0lilR45Yp&#10;EWSOSORdLxyI1wVIJBBFiPfuGR17r4638yn430/xG+enys+PGNo3x+3eu+4tzxbKopEKSU/Xe5pU&#10;3n1vG4P1IwORx12HDfqAAIHvLDl7cDuuyWt+xq0kY1f6cdr/APGgelANRXoj/s5631737r3Xvfuv&#10;dfXh/k4b/l7M/lafBDc885qZ6b44de7Lmnc6pJZetMb/AKN5Glf6s+rEnWx5LXJ5J94r82QC35lv&#10;Yxj9Vm/3s6/+fumG+I9WV+w91XonP8xP/t3586f/ABTn5Of++Uzfs22H/ku2X/NeH/q4vWxx6+Nz&#10;7yz6Ude9+691737r3V9n/CZz/t8V8bf/AA1u/P8A3xG4fYI9xP8AlU7j/TRf9XF6o/w9fUg9429M&#10;9e9+691737r3Xvfuvde9+691737r3Xvfuvde9+691737r3Xze/8AhW7/ANvNuuP/ABTnq7/362+/&#10;eQPtb/yrsn/Nd/8AjkfT0fDrV39yR1fr3v3Xuve/de6+tX/Iw/7dJ/Bn/wAQ6P8A3rMn7xd50/5W&#10;m9/5qf8APo6Yf4j1bD7DHVeve/de6Su+/wDjyN5f+GruH/3UTe3Yf7ZP9MP8PXuviO+8xOlPXvfu&#10;vde9+69087c27nd37hwO09r4mvz25t0ZnF7d27gsXTyVmTzWdzdcmNxGJx1JEC8s9TUSxwwxqCWd&#10;go5PukkiRRtLIQqqCSTwAAqSfkB17r61n8of+XJtH+Wn8PtmdQQUmMrO4t2wUO+vkJvSjCTy7k7M&#10;yVCv3WHo8jYNJicDG38JxKAKjRxyVZjSorKgvi7zVzBLzDur3ZJESVWJfRAeNP4m+Jv2cAOmGOo9&#10;Wj+w31Xr3v3Xuve/de697917r3v3Xuve/de697917pJb+2NtXs/Y28utt9Yel3FsnsDau4NlbvwF&#10;cuujzW2N04mXCZ3FVSj6x1FLPLE9ubNxz7dgmltpkuITpeNgyn0KmoP5Ede6+NP8t/j9nfin8ne+&#10;vjhuOSWpyXTHae8tgpkZkEbZvE4LMy0+39xIgAtHksf9tXxDSPRMtwDwMtdrvk3PbYNwj4TIrU9C&#10;Rkfkaj8ulANRXovHtf1vr3v3Xuve/de6+u7/ACbe0Zu4v5WvwY3rVVLVlXF8fdm7Grat21y1Nd1R&#10;HJ1XXTzyG5aV5cK7SsTcuSTyT7xY5tthacy3sIwPFZvyfvH/AB7pO2GPVl/sO9a697917r3v3Xuv&#10;iq/Ij/soDvP/AMTF2b/72td7y+sP9wYf+aaf8dHSnoHfavr3XvfuvdD98T/+ypvjV/4n/pv/AN+L&#10;jvaHc/8Akm3H/NKT/jh60eHX2jveInSfr3v3Xuve/de6+fr/AMK5vl/Ub4+RnSnwu25lHbbPRm0B&#10;2r2JRU81oKns/s2Dw7ZoslT3N5sTtyGOqpXsPRmphz+Jz9rNqEO3zbvIO6ZtCH+gnGn+mfB/0g6d&#10;jGK9afvuVunOve/de697917rfL/4Sq/yxMdtfZGQ/mS9wbdjm3fvf+PbL+MlBlaUF9t7JpppcFvr&#10;tGliqFJSrzNSlRhcdOoR46GGsZTJDklIhP3M5jaSYcvWjdiUaYjzbiqfYooxH8RHmvTTt+EdboPu&#10;Ium+ve/de697917r3v3Xuve/de697917r3v3Xuve/de697917qv/APmc/BHZX8xb4edofHLc0WPo&#10;90ZDHtunp/eFbAsj7D7d29TSzbO3DHKFZ0ppXeTG5VYvXJj6qqiUhnVlPeXN7m2Ddo9wjqVBpIv8&#10;SH4h9vmv9IA9bU0NevkMb02dufrveG69gb2wtbtveWxtyZzZ+7dvZKPw5HA7m21k5cNncNXxAnTN&#10;S1UMsMq3NmUi/vKiGWO4iWeE6kcBlI4EEVBH2jpR059a9Z9h9x75231l1Tsrc3YnYO8MlDiNsbN2&#10;fhq7PbhzeQmuVp6DGY9HkfSoaSR9OmNFaR2VFZhW4ube0ha5unEcaCpZiAAPmT17r6hH8hr+Vdkv&#10;5ZPxczMXaH8NqPkr35ksJvHuUYuppsjQbOocDRT02x+raHLUhaGs/g6VtfUVtXCzRSV1ZUpBJNTR&#10;U8z4387czLzHuQNtX6eAFY64LV+JyPLVQADjpArQkjphm1Hq8z2DOq9e9+691ro/zRP+E5Xxf+fm&#10;6Nwd3dW7il+MfyQ3BJNkNzblwGAgz3WvZmYkvLNld+7Ejmo3hylQ9hPmsVVwySFnnrKavnIYD7lv&#10;n/ctjjWzuV+pt1wATR0HorZwPJWB9AVHV1cjHWqb27/wlu/mxddZSqpNj7D6k76xkcj/AGuY617j&#10;2jt9ainveJ5qDuWTa00cmm2uNVkAa4V3FmMm2vuTyxcKDM7wH0eNj/OPX1fWvW6//JM/ls0P8tf4&#10;YbX2JujD4+n+Q/aRo+xvkVl6aox+Tmi3lWUpTEdf0+ZxrzQz0O2KJxjojTVMtNJVmvradilYSYf5&#10;w5hbmHd2njJ8CLsiGR2+bUPm5zkAgaQeHTbGp6uB9hTqvXvfuvde9+691737r3Xvfuvde9+69173&#10;7r3XvfuvdFm+Z/QOL+U/xM+Rfx3ytNFUR9vdP762XjWlCH7DcuSwM390czD5fSJaDKrR1sDMLCSJ&#10;SQQPZjtF822bpb36/wChSKx+YB7h+a1H59bBoa9fGQngmpppqaoikgqKeWSCeCZGimhmicxyxSxu&#10;AVZWBDKRcHg+8uAQRUdKOsfv3Xuve/de6se/lAdiT9W/zQ/gfuuCdqUVHya6u2VV1Cv4xFi+ztwR&#10;9aZdpX/Ef2uXm8v+0agfYf5rgFzy3exH/fLt+aDWP5r1pvhPX17veK3Sfr3v3Xuve/de697917r4&#10;6n8zn/t5P/MJ/wDF4vlj/wC/6z/vLDlz/lXrD/nng/6tL0oXgOiPeznrfXvfuvdHh/ljf9vJ/wCX&#10;t/4vF8Tv/f8AWA9k3Mf/ACr1/wD888//AFabrTcD19iv3if0n697917r3v3Xuve/de697917r3v3&#10;Xuve/de697917r50v/Cvf/t4r0P/AOKV7F/9/n2F7nz2q/5IE/8Az0N/1bi6dj4dapvuTenOve/d&#10;e697917r6nf/AAmy/wC3M3xI/wCo75Cf/BNbx941e4X/ACtt19kX/VmPph/i6vR9gvqvRZvmb8js&#10;H8RPin8gPktn0p6ik6b6u3VvOhx1S/jizm5aPHtBs/bRkutmyeWloseh1D1TDkezHaNvfddzg25O&#10;MzqpPoK9x/Jan8utgVNOvjX7x3duTsDd+6t+7yy9Xn93723JnN3bqzte/krs3uTcmTlzOcy9bILa&#10;pamqmlmka3LMT7y0iijgiWCEaUQBVA4AAUA/IdKOk57c691737r3Vln8pf8Al/57+ZD80+uOgY/4&#10;hQdb0Bk7B7y3PjwyTbc6j2vVwHcApKoBhDW5WaalwmNkKuI6qsimdGiiksHuaN8Tl/Z5L7BkPbGD&#10;5u3D8lyx+QI4nrTGgr19bfY+yNo9abM2p13sDb2L2lsfY23cPtPaG18JTJRYjb+29v0EeLw2HxtK&#10;nCQ09PFHFGv9BySefeLk00txM1xOxd3JZieJJNST9p6T9Kn2117r3v3Xuve/de697917r3v3Xuve&#10;/de697917r3v3Xuve/de6+dB/wAKhv5ZmP8AjL8g8N80uodvR4vpv5QZ3IUnYmLxlKIcVsv5BJTS&#10;ZnK1MaRKqQwbtpI6jLxRjUfvqbKuSkckEYn3235ibcbA7PdNWa2A0E8Wi4D80NF/0pX59Oo1cdaq&#10;XuTOnOve/de697917r6Yn/CXf5e1HyK/l0U3Tu5co+Q338Rt4VHVcn3M3mrpusM9C+6uqq2Y39MN&#10;PE+SwFIlhphxSDn6nHf3I2oWG/m7jFEul1/LWO1/24Y/NumXFD1ske4+6p1WT/Oc/wC3Vfzy/wDF&#10;ct+f+4a+xFyj/wArNZf81V62vxDr5FPvKfpR1737r3XvfuvdDz8Xvjp2L8t/kH1J8bup6Fa7fnb+&#10;8sZtLDNOsrUGJgqWapze5sw0AZ0oMTj4qrJ5CRFZkpqeVlViACi3LcLfa7CXcLo0SJSx9T6AfNjQ&#10;D5kdaJAFT19ff4cfE7qn4Q/HDrD40dN4xaLZ/XGBioZspNBFFmN4bmqz93unfO5JYuJMhlq15quo&#10;IOiPUsEISCKKNMVN23S63ncJNxuzV5DWnko/Co+SjA/ack9ME1NT0Zz2Xda697917r3v3Xuve/de&#10;697917r3v3Xuve/de6KB8+/ivgvmt8OPkJ8ZM5T0Us3aPXGbxu1KyvVTT4LsTFxjPdbbkZm5UY/O&#10;0uPq30kFkjZCQGPs12Pc32fdoNxSv6TgtTzQ4cfmpI62DQ16+OBlMZkMLk8jhstRz4/K4muq8Zk6&#10;CqjMVVQ5CgqGpa2jqYm5WSKRGR1P0II95ZqyuodTUEVB+R6UdQfe+vde9+6906YLNZPbebw+4sLV&#10;yUGZwGVx+axNdCbS0eTxVWldQVcR/wBVHLGjr/iPdXRZEMbioYEEfI4PXuvtf9Yb3ouzOtOvOyMc&#10;qpj+wdjbS3vQIh1KtFuvAU+epVVrm4CVCgG/vD65hNvcSW7cY2ZT/tSR/k6THj0ufbPXugd+ROLq&#10;838fu9MLQI0ldl+nezcXRIgu71dfsqupKZEHPJdwBx7V2DBL6F24CRD+xh1sceviq+8vulHXvfuv&#10;de9+691s7f8ACVH5TbU6N/mCbn6c3tlqXC4v5TdXT7D2nWVksVPTT9qbRzUO69nYeapmsiGvoRmq&#10;KlUsGmrJKWnjDSTIpjn3M22W92JbuEVNs+pv9Iw0sfyOkn0FT5dUcVHX0lvePnTPXvfuvde9+691&#10;737r3Xvfuvde9+691737r3Xvfuvde9+691737r3Xvfuvde9+691//9DY9/n/AP8A2QZT/wDicevP&#10;/dTmfYh5Y/5Kf+1P+EdZkfcY/wCn2P8A9K26/wCP2/Wj1V/n3Ltp5ddWd18+k5U/n2I7by6jzceJ&#10;6YZ/z7PbfoEX3n00zfU+zaHy6Cl3xPVkf8nLbH97f5mPxNxZj8oo98Z/c5W1wv8Acrr7MbxEh/4K&#10;aANf/D2HufJvA5Ov39UVf97dU/5+6hj3lufpfbfdZeFY0T/nJLHH/wA/dfR094mdc6uve/de6979&#10;17r3v3Xuve/de697917r3v3Xuve/de697917r3v3Xuve/de697917r3v3Xuve/de697917opfzh+&#10;Wmy/hJ8ZuyvkLvP7esbauKNFs3bUtR4Jt69g5gNR7P2nTFf3LVNVaSrkiVmgpI6ipKlYW9iHlXl6&#10;65p3yDZrXHiGrt/BGuXc/YOAPFiq+fRhtW3y7pfJZxY1HJ/hUcT+Q4epoPPr5gHa/aO9+7eyt89u&#10;dk5uo3HvvsXc2W3bunMVHBq8tmKpqqdaeEHTDTxXENNTx2jhhRIowqIoGdu32FrtdjFt1imiGFQi&#10;KPIKKfmTxJ4k1Jyep2t4IrWBLeAaUQAAfIf6s+vQf+1nTvXvfuvdY3+nurdUk4dQJfaV+i6XqBJ7&#10;Tt0XS9QJPz7TN0Xyceob+2G6QydRGBY6VBZmNgALkk8AAD2w3SF+tsr+UR/wnvyXZMe2fkr89dvZ&#10;LAbBlFHnOvvjnXfdYnce9YW01NDne2VQx1ONxTDS8ODUx1lVcNVmmp18FZCHPHualqX2nlxg0nB5&#10;xQqnqI/Jm9X+Ffw1OVIL3cACY4DU+Z/zf5+t1zBYLCbXwuJ23trD4vb23sDjqPEYPA4PH0mJw2Gx&#10;OOp1pMfjMVjKBI4KengiRY4YYUVEUBVAAA9wFJJJNI0srFmYkkkkkk5JJOST5k9EpJJqenX3TrXX&#10;vfuvde9+691737r3Xvfuvde9+691737r3Xvfuvde9+691737r3Xvfuvde9+691737r3Xvfuvde9+&#10;691737r3Xvfuvde9+691737r3Xvfuvde9+691737r3Xvfuvde9+691737r3Xvfuvde9+691V3/Os&#10;onr/AOVH87oER3MfQG6a0hPqExs0GRkc/XhViLN/gD7EnJ508z2R/wCGr/Oo6svxDr5G/vKXp/r3&#10;v3Xuve/de697917r7em3stFnsBg85AweDM4fGZaF1tZosjRJWRsLfghwfeHMilHZD5Ej9nSbp490&#10;691737r3Xvfuvde9+691737r3Xvfuvde9+691737r3Xvfuvde9+691737r3Xvfuvde9+691737r3&#10;Xvfuvde9+691737r3XvfuvdaZ/8AwsK+QE+D6V+JPxhxlay/6ROw96dzbrpoJTG647rDBQ7S2rBX&#10;KpBeCrqdy5CaNCCvkog5AZEPuW/aixD3l1uTD+zRY1+1zqanzAQfkenIxmvWhH7m7p3r3v3Xuve/&#10;de6+oh/wm2+GtH8Vv5avXW+MvikpOzPldMnfu8KyWFVrRtPOUwpOoMKtQQHalj28tPloo2A8dRkq&#10;u1w1zjf7g7udz5hkhQ1jtf0l/wBMP7Q/bqqv2KOmXNT1f57A3VOve/de697917r3v3Xuve/de697&#10;917r3v3Xuve/de697917r3v3Xuqg/wCej8N6T5p/y2e/dl0OJXJdjdWYKfvzqN44RPkI97dW4+oz&#10;FZicYn1abM4Rsvg41JC66xHP6BYVcl7sdn5hgmJpHKfCf00uQKn/AEraW/Lqymh6+Tf7yf6f6979&#10;17r3v3XutyX/AIR8fIOfB97/ACt+LuQrX/h3YnWO2e6tt0k8lqamzvWG412fuOOgQkDz11HuWjkm&#10;ABLR0CngRm8S+61gHsrXclGY3MZ+xxqFfkCh/wB66bkGK9b8/uEOmuqLv+FJv/bmb5b/APUd8e//&#10;AIJrZ3sae3v/ACttr9kv/VmTqyfF18sT3kr0/wBe9+691737r3W1l/wkI/7eK98f+KV76/8Af59e&#10;+4y91f8AkgQf89C/9W5em5OHX0WvcB9Nde9+691737r3Xvfuvde9+691737r3Xvfuvde9+69187b&#10;/hXn19T4L55dB9i0sPhHYHxexOJyBVAFqctsXsrcEclWz/UuaPJUMJH4WJP6+569q5y+yT25/wBD&#10;mJH2Mi/5Qf29Ox8OtTz3J/TnXvfuvde9+6919J//AISb/wDbrrcP/i1XbP8A7x21fePfuf8A8rIv&#10;/NFP+PP0y/xdbNvuOuqde9+691737r3Xvfuvde9+691737r3Xvfuvde9+6918ij+c3sGm61/mpfO&#10;7bVJB9tT1fyI3tvZIQNKoezZ07Kk8aAAKhbLEooFgpAHHvKflGc3HLNlIc0iVf8AeOz/AJ96fX4R&#10;1WV7EXVuve/de697917r7LvwMy0ue+DXwxzk5dp8z8UPjrlpjIbuZcj1Bh6yQueebub8+8St7UJv&#10;V4g8p5R+yRuk549Gv9lfWuij/wAwD/sg75s/+Kj/ACR/983mfZpsf/Jbs/8AmvF/1cXrY4jr41fv&#10;LXpR1737r3XvfuvdXMf8J7/+3xXwo/8ADq7N/wDfFbp9hLnv/lU7z/Sp/wBXE6q/wnr6unvGPpjr&#10;3v3Xuve/de697917r3v3Xuve/de697917r3v3XutMX/hY119T1/Tfwk7VEQFXtbs3tvr5p1Wxen3&#10;9tbE7jjilcfXQ22mMYP01Pa1zeXPaecrd3lr5MiN/vLMP+f+nI/PrQt9zb071737r3Xvfuvdbw3/&#10;AAjN/wC6j/8A5Z//APNR9w37t/8ALP8A+b//AFh6ak8ut4b3DXTfXvfuvde9+691737r3Xvfuvde&#10;9+691737r3XvfuvdfM4/4VUbBptnfzWsvuKCDwy9rfH3pvf1ZJp0/dVOOTJ9XLPe3NodtRRX/wBo&#10;t+PeRHtnOZeWBGf9ClkX9tH/AOf+nk+HrW69yD1fr3v3Xuve/de6+qd/wnFysuW/k0fDqSdy81DF&#10;3tiizEH9rHfJXeNNRoP6BYBEoB/p/T3jR7gKF5tu6efhn9sMf+Xph/i6u+9g3qvROf5if/bvz50/&#10;+Kc/Jz/3ymb9m2w/8l2y/wCa8P8A1cXrY49fG595Z9KOve/de697917q+z/hM5/2+K+Nv/hrd+f+&#10;+I3D7BHuJ/yqdx/pov8Aq4vVH+Hr6kHvG3pnr3v3Xuve/de697917r3v3Xuve/de697917r3v3Xu&#10;ve/de6+b3/wrd/7ebdcf+Kc9Xf8Av1t9+8gfa3/lXZP+a7/8cj6ej4dau/uSOr9e9+691737r3X1&#10;q/5GH/bpP4M/+IdH/vWZP3i7zp/ytN7/AM1P+fR0w/xHq2H2GOq9e9+690ld9/8AHkby/wDDV3D/&#10;AO6ib27D/bJ/ph/h6918R33mJ0p697917r3v3XurF/5Q6JJ/NE+Aquiuo+VnTDgOoYB496UskbgH&#10;8qwDA/ggEc+yDmr/AJVu+/5oyf8AHT1VvhPX19feKvTHXvfuvde9+691737r3Xvfuvde9+691737&#10;r3Xvfuvde9+6918zD/hU/wBR0vW381jPbuo6WOnj726K6j7VqWhQJFNkcbDX9PVUjBfSJGXakckn&#10;5JYO3L3ORPtpdG45ZWIn+wkdPyNJP+f+nk+HrXC9yB1fr3v3Xuve/de6+oh/wmR3JJnf5P3QeNkc&#10;uNnb57323EC1/HHUdw5jdmgf0GrKMbf4+8b/AHFj0c1zt/GsZ/6pqv8Ak6Zf4ur/AD2Buqde9+69&#10;1737r3XxVfkR/wBlAd5/+Ji7N/8Ae1rveX1h/uDD/wA00/46OlPQO+1fXuve/de6H74n/wDZU3xq&#10;/wDE/wDTf/vxcd7Q7n/yTbj/AJpSf8cPWjw6+0d7xE6T9e9+691737r3XxwP5iXyDn+VXzn+Vff7&#10;1r1+O7G7s3xX7VneUzMmwcRln2311R+W5DCmwNFjqcFfSQnpAWwGWWwWA2zZbWxpQxxqG/0xFX/a&#10;xJ6UAUFOiZezfrfXvfuvdGB+KPx93N8rfkr0b8b9oNJDne5+zdpbBiyEcJqFwePzmWjgzu5aiEct&#10;Bi6D7nI1Fv8AdULn2h3O/j2zbptwl+GFGanqQMD7WNAPmetE0FevsodXda7N6a612B1H13h4dv7D&#10;6y2btvYWzcJT28WL2ztPEQ4PC0QYAamSngjDuRd2uzXJJ94l3NxNd3El1cHU8jFmPqWNT/M9J+Oe&#10;l37Y691737r3Xvfuvde9+691737r3Xvfuvde9+691737r3Xvfuvde9+691Rl8lf+E8H8uH5W/JHf&#10;Pye7U232tHvXsrKUed3ttnaHYg2rsPO52nxsGNrMzJi6Cg+/gqK4QLUVz0uSjEs7yT2EkjkjPbuf&#10;OYNs29NttmTRGKKWTUwFa0qTQgVoKjAx1YOQKdWGfFP4BfDb4Q4efEfFz4+df9Ty11KlDlty4ugq&#10;c1v7PUcbCRKTcPY26Ja7PV0KuPIkFVkXiRiWRFJPsi3PfN23l9e5TtLTgCaKPsQUUfaBXrRJPHo4&#10;Psp611737r3Xvfuvde9+691737r3Xvfuvde9+691737r3Xvfuvde9+691737r3Xvfuvde9+69173&#10;7r3XvfuvdfF7+Xu26XZvyy+UG0KKH7ei2p8iO69t0kBGkwUuD7KyeLp4SLC2lIgtrfj3l1tUhm2u&#10;2lPFooz+1AelA4dF39r+t9e9+690Yn4gZKXDfLT4u5iCQRTYr5FdJ5KGVjpWOWh7LxlVHIzfgAoC&#10;T7Qbqofa7lD5xSD9qHrR4dfaD94i9J+ve/de697917r3v3XuvjqfzOf+3k/8wn/xeL5Y/wDv+s/7&#10;yw5c/wCVesP+eeD/AKtL0oXgOiPeznrfXvfuvdHh/ljf9vJ/5e3/AIvF8Tv/AH/WA9k3Mf8Ayr1/&#10;/wA88/8A1abrTcD19iv3if0n697917r3v3Xuve/de697917r3v3Xuve/de697917r50v/Cvf/t4r&#10;0P8A+KV7F/8Af59he589qv8AkgT/APPQ3/VuLp2Ph1qm+5N6c697917r3v3Xuvqd/wDCbL/tzN8S&#10;P+o75Cf/AATW8feNXuF/ytt19kX/AFZj6Yf4ur0fYL6r1qv/APCtT5Az9c/ADrjovF1rU+S+RveG&#10;GgzNMJdAr9g9TY597ZiJoxy2jOvtiTn0i3POn3JftdYi43yS9YYt4zT5M50j/jOvq8YzXr5yfufu&#10;nuve/de697917r6P/wDwlR+GtH0h8Fs78oNwYpIuwflru6ryGMrKiEJW0PT/AFpkavae0Mciy3eM&#10;VuVGcyjMhVaiCWiYqwijY4/+5u7m83pdtjP6dqtD85HAZj+S6R8iD69MuamnW0b7jbqnXvfuvde9&#10;+691737r3Xvfuvde9+691737r3Xvfuvde9+691737r3RC/5nPxBxfzp+DPyG+OFRQ01VuXdmxq/M&#10;dZVU4RWxXbOzx/efriujqWs0KPlKWCkrHRgWpJ6iIkpIwJ3y5urbLvUG4A0VWAf5o2H/AJEkfMA9&#10;bBoa9fHtqaapoqmoo6ynmpKuknlpqqlqYngqKapgkMU9PUQygMjowKurAEEEEX95WggioyD0o6w+&#10;99e697917raU/wCEmXyDn62/mE756Kra548D8kuktw0dHjhIUSs3/wBS1A37t6rdCbP4MGN0qBa4&#10;8twQAwMbe6FgLjYUvQO63kGf6L9p/a2j9nVJBivX0ePeP/TPVZP85z/t1X88v/Fct+f+4a+xFyj/&#10;AMrNZf8ANVetr8Q6+RT7yn6Ude9+691737r3Wwr/AMJfFU/zdOpyVBKdWd4spIBKsev6ldSk/Q2J&#10;Fx+CfYD9yP8AlVpf9PH/AMeHVH+Hr6e/vHLpnr3v3Xuve/de697917r3v3Xuve/de697917r3v3X&#10;uve/de6+RJ/OU6jpej/5pHzh2BQ0sVDjz3zuffWMoYEEdPRYvtuKDtnG0dLEtgkUUGbjjiQcKgAH&#10;A95T8pXRvOWrKcmp8JVJ+adh/mvT65UdVnexF1br3v3Xuve/de6+w5/K33JLu3+Wx8CM7PI0tTUf&#10;ED470lZM7FnnrsR1Vi8PXTux/tPLA7n/ABPvFHmSPwuYb5Bw8eX9hdiP8PSduJ6Ph7JOtdcJI0lR&#10;4pUSSKRGjkjkUOkiONLo6NcEEGxB+vv3DI6918Yn5kdD5L4wfK75FfHvKUs1LL1D3Hv/AGPQecMG&#10;rdv4bcc8O1sxFq5MVdjftK2BiAWjlUkC9veXO03q7ltlvfqa+LGrH7SBUfkaj8ulANRXotnsw631&#10;737r3ThiMvlcBlcZncFk8hhc5hchRZfDZnE1lRjsricrjalazHZPGZCjZJYKiCZElhmidXR1DKQw&#10;B91dFkUo4BVhQg5BB4gjzB691vE/ywf+FVm3Idu7a6a/mU4zL0mYxVPR4fG/KXZGDnzdJmqaBFgi&#10;rO39gYVGrIqtVUmfLbfp6gVDFdeNgKyTyQ1zJ7ZyGRrvl4gg5MLGlP8AmmxxT+ixFP4jw6aZPMdb&#10;g3RfyU+P3yc2nFvn49dzdb9y7VkSIzZbrzd2G3KuOlmXUtFm6THSvUY+pHIkpK6KKZCCrxqQR7im&#10;92++26Xwb+F4W9GUiv2VwR8xUdUII49Db7R9a697917r3v3Xuve/de697917r3v3Xuve/de69791&#10;7r3v3Xuve/de6//R2WP59VH9z/L9zs1r/wAP7W60rP8AW11tTQX+o/472/P+t+Qf8tGm6L81brLz&#10;7kUvh++cSf78sbxf+Mo3/PvWi/V/n3L9p5ddZd18+k5U/n2I7by6jzceJ6YZ/wA+z236BF959NM3&#10;1Ps2h8ugpd8T1c5/wn+wP8X/AJlnW+Q0a/7rdfdt57Va/i+42VUbY1/4f8XLT/sfYK9z5fD5PmT+&#10;N4l/42G/596x8+8BP4Ptzcx/79mgX9kgf/nzrf794wdYDde9+691737r3Xvfuvde9+691737r3Xv&#10;fuvde9+691737r3Xvfuvde9+691737r3Xvfuvde9+691737r3Wg5/wAKE/ne3yQ+Tq/HHYuYNT1D&#10;8YshksHkWo6jXQbp7onX7Pe2Wk8ZCyJhVX+A0odSY5o8i8bGOqHvLj2d5T/cmxfvq7WlzfgMK8Uh&#10;4oPlr/tD6goDlepb5O2n6Kx+tlH6k9CPkn4R/tviPy0+nWvf7mLoYde9+691737r3WN/p7q3VJOH&#10;UCX2lfoul6gSe07dF0vUCT8+0zdF8nHrqix9flq+ixWKoazJ5TJ1lNj8bjcfTTVtfkK+tmWmo6Gh&#10;o6ZWklmlkZY4oo1LMxCqCSB7TSsqIXcgAVJJwABxJPkB0gkIAqet4z+TJ/IhxHRMO1vlT80Ns0Oc&#10;7wYUWf6x6Zy8UGQwnTzWFTj9y7zpW1w1u6F9MlNStqgxTAOfJkAjUON/P/uQ+5F9m2BytvlZJRgy&#10;+qp5iP1PF/kvxBHcNy8UmG3Pb5n1+z5f4fs62mfcN9E3Xvfuvde9+691737r3Xvfuvde9+691737&#10;r3Xvfuvde9+691737r3Xvfuvde9+691737r3Xvfuvde9+691737r3Xvfuvde9+691737r3Xvfuvd&#10;e9+691737r3Xvfuvde9+691737r3Xvfuvde9+691737r3XvfuvdEk/mW7Sm33/Lt+dW0qWLzV2a+&#10;IvyIp8ZFp1eTLRdT5WqxKW/xqY4vpz/Tn2ccvSiHfrKU8BPFX7Na1/l1teI6+Od7yx6Ude9+6917&#10;37r3XvfuvdfZb+BfYUXbHwg+H3ZcU/3Db5+MfRe5aty2t0yWV6zxlTlaaZh/uyGpMsUn+1KfeJW9&#10;wG13m7t/4JpB+Qc0/l0nPHo2Psr611737r3Xvfuvde9+691737r3Xvfuvde9+691737r3Xvfuvde&#10;9+691737r3Xvfuvde9+691737r3Xvfuvde9+691737r3XvfuvdfNl/4Vi9mzbz/mb7f2Ok7Gh6f+&#10;NnWu2DSByYo8xubPZvsKvrNF+JJaXK4+N/pdYo+Pycg/bC2EPLjTecsrn8gFUfzU/t6eT4etY33I&#10;3V+ve/de6FDpDrLJd190dQ9NYZnTMdt9obA6yxTxKHkTJb93XSbVoWjQ8FhLVoQD9T7TXlytnZy3&#10;b8IkZz9iqWP+Dr3X2nNp7XweyNrba2Xtigixe2tobfw219vYyAWgx2DwGOjxOJoIQPokNPDHGv8A&#10;gPeIcsjzStNIas5JJ9STUn9vSbpQe2+vde9+691737r3Xvfuvde9+691737r3Xvfuvde9+691737&#10;r3XvfuvdcJI45o5IpY0lilRo5YpFV45I3XS8ciNcFSCQQRYj37hkde6+NL87ujYvjR80flP0JR0p&#10;pMR1V3z2ftHbMJUrq2dj921R2ZUhD9BNiWo5gPwGtc/X3ltst6dx2i2viamWNGP+mKjV/wAar0oB&#10;qK9FQ9mfW+ve/de6uz/4TtdoTdXfzevifMahocXvyv7D6vzMSvoFZDvbrDMUGDp3P0IXMLjJtJBu&#10;YwBzYgH8+2wueVboeaBXH+1da/8AGa9Vf4evqs+8ZumOqLv+FJv/AG5m+W//AFHfHv8A+Ca2d7Gn&#10;t7/yttr9kv8A1Zk6snxdfLE95K9P9e9+691737r3W1l/wkI/7eK98f8Aile+v/f59e+4y91f+SBB&#10;/wA9C/8AVuXpuTh19Fr3AfTXXvfuvde9+691737r3Xvfuvde9+691737r3XvfuvdaHn/AAshoFj7&#10;P+B+TCqGq9h980Bey6mXHbh2vUKpIGqw+6JFzbk2/N5r9pm/xa9X0aM/tD/5unY/PrS29y905173&#10;7r3XvfuvdfSf/wCEm/8A2663D/4tV2z/AO8dtX3j37n/APKyL/zRT/jz9Mv8XWzb7jrqnXvfuvde&#10;9+691737r3Xvfuvde9+691737r3XvfuvdfKd/wCFE1KlH/OU+aUMfKvmOmao8Eeuu+OWz66T6k/2&#10;pD/xQfT3k1yEa8pWZ+Un/V2Tp9PhHVKvsX9W697917r3v3Xuvsc/y2mZv5dfwHZiWZvhZ8WWZmJL&#10;Mx6NwRJJP1J94ncw/wDJfvv+eib/AKuN0nPE9HT9k/Wuij/zAP8Asg75s/8Aio/yR/8AfN5n2abH&#10;/wAluz/5rxf9XF62OI6+NX7y16Ude9+691737r3VzH/Ce/8A7fFfCj/w6uzf/fFbp9hLnv8A5VO8&#10;/wBKn/VxOqv8J6+rp7xj6Y697917r3v3Xuve/de697917r3v3Xuve/de697917rVL/4V70SSfy7O&#10;hckQuuk+aex6JWP6wmQ6N7BncLx9CaZb8/gcH8Sb7VH/AHfzr627fyki/wA/V4+PXzp/c+dPde9+&#10;691737r3W8N/wjN/7qP/APln/wD81H3Dfu3/AMs//m//ANYempPLreG9w1031737r3Xvfuvde9+6&#10;91737r3Xvfuvde9+691737r3Xzq/+FfNNGv8w3oKrH+dn+GOzaZzYf5ul7v37LH6vr9Zn4/4qfc+&#10;e1R/3Qzj/l4b/q3F07Hw61R/cm9Ode9+691737r3X1Lf+E0//bm34t/9rz5Af/BEbp941+4f/K23&#10;P2Rf9Wk6Yf4ur3/YK6r0Tn+Yn/278+dP/inPyc/98pm/ZtsP/Jdsv+a8P/Vxetjj18bn3ln0o697&#10;917r3v3Xur7P+Ezn/b4r42/+Gt35/wC+I3D7BHuJ/wAqncf6aL/q4vVH+Hr6kHvG3pnr3v3Xuve/&#10;de697917r3v3Xuve/de697917r3v3Xuve/de6+b3/wAK3f8At5t1x/4pz1d/79bffvIH2t/5V2T/&#10;AJrv/wAcj6ej4dau/uSOr9e9+691737r3X1q/wCRh/26T+DP/iHR/wC9Zk/eLvOn/K03v/NT/n0d&#10;MP8AEerYfYY6r1737r3SV33/AMeRvL/w1dw/+6ib27D/AGyf6Yf4evdfEd95idKeve/de697917q&#10;xn+UL/29F+Av/i1XTf8A72NN7IOav+Vbvv8AmjJ/x09Vb4T19fP3ir0x1737r3Xvfuvde9+69173&#10;7r3Xvfuvde9+691737r3XvfuvdfP2/4WHYeGD5VfEbcCwqtRk/j7ufDyz2OqSHBdj1NbBCT/AERs&#10;jIw/4Ofc5+1Dk7ZdJ6Sg/tQf5unY+HWn57lbpzr3v3Xuve/de6+mf/wldmaX+VBt1GCgU/fXc0KE&#10;XuVatoaglrn63kI4txb3jt7linM7fOKP/L0zJ8XWx77j/qnXvfuvde9+6918VX5Ef9lAd5/+Ji7N&#10;/wDe1rveX1h/uDD/AM00/wCOjpT0DvtX17r3v3Xuh++J/wD2VN8av/E/9N/+/Fx3tDuf/JNuP+aU&#10;n/HD1o8OvtHe8ROk/XvfuvdFa+cfZ8/Snwv+Wnb1JO1NkOtPjb3bvbEyo/jkOa251vksphYoZARa&#10;SSrjhjjNx6mHsz2a2F5u9raHhJLGp+wuAf5dbHHr4zHvLbpR1737r3XvfuvdbO//AAlA6Jpey/5k&#10;2f7ZylEs9B8deiN77sw9U8YkWl3vvyto+scRGNXCl8Rk9wOr/UGOwHNxHPudem35eW1U5uJFU/6V&#10;auf+NBeqOcdfSV94+dM9e9+691737r3Xvfuvde9+691737r3Xvfuvde9+691737r3Xvfuvde9+69&#10;1737r3Xvfuvde9+691737r3Xvfuvde9+691737r3Xvfuvde9+691737r3RQO5P5gfwb+PklXS90f&#10;Lj479d5Wi1+fbm4O2tlxbuvHxIsOzqeskykpU8MIqNiDweSPZrabFvN/Q2drLID5hG0/71Sn8+tg&#10;E8Oqyuzf+FMf8ojrxp4MT3xvHtauptay0fWXTnZFSpkX/dcGW3pQYTHTX/Dw1jp/tX19iO29u+ar&#10;jLQLED/HIn+BSx/l1vQ3REt9f8LAfhVjDOnXHxl+Tm8njLLDLu09XbApahl4DrJjM3uCVUY/QtAG&#10;t9UB49nUPtTvDf7kXMKf6XW3+FV/w9b8M9FO3X/wsnyDtJFsb+X/AEdOov4q/dfySmrGfn0+TEYj&#10;ZMGn8E2rW/pxa5NIvaVeM19+Sxf5TJ/k6t4fz6L9nv8AhYX8uKhpP7r/ABP+OWHU38Qz2a7M3Iyf&#10;08jY/IYrV/jYL7XJ7UbUP7W6lP2BB/hDde8MdBZkP+FeP8x+o1Lj+k/hZjkN9Lt173dW1KfUC0kv&#10;YSxn/YxfX/Dj2qX2r5fHxTXB/wBtH/1q694Y6RlT/wAKzf5oM8pki2r8TqNTe0NN1Rvpohck8Gs3&#10;dK/+HL/j+vPt0e1/LYGWnP8At1/yJ1vw161y+1+yNw9ydpdldvbuTHR7r7V3/vHsjc8eHppaLEx7&#10;h3zuKp3PmkxdHPJM8VMKmqlEETzOyppUuxGoj+1t47S2jtIq6YlVBXjRQAK/Ogz1fh0gPb/Xuve/&#10;de6HD4x/9lJ/Hv8A8Th1P/73tB7R7l/yTp/+ab/8dPXuvtOe8Quk3Xvfuvde9+691737r3Xx1P5n&#10;P/byf+YT/wCLxfLH/wB/1n/eWHLn/KvWH/PPB/1aXpQvAdEe9nPW+ve/de6PD/LG/wC3k/8AL2/8&#10;Xi+J3/v+sB7JuY/+Vev/APnnn/6tN1puB6+xX7xP6T9e9+691737r3Xvfuvde9+691737r3Xvfuv&#10;de9+69186X/hXv8A9vFeh/8AxSvYv/v8+wvc+e1X/JAn/wCehv8Aq3F07Hw61Tfcm9Ode9+69173&#10;7r3X1O/+E2X/AG5m+JH/AFHfIT/4JrePvGr3C/5W26+yL/qzH0w/xdXo+wX1Xr5+v/Cwzs2bLfKv&#10;4k9OednpthfH/c3ZCwB7xw1Xa/YlRtqofQOA7x7Nhv8AmwX8W9zn7UWwTbLq7/jlCf7wgP8A1k6d&#10;j4V60/fcrdOde9+691Mx2PrcvkKDFY2mlrMjk6ylx+Po4Rqmq62tnWmpaaJT9WkkZVUf1PvTMFUs&#10;2AMnr3X2kvjT01ifjt8d+jOhcEkC4rpvqTr3rOlenUKlV/cvatLgJ8g5ABeSpkgeolkYand2drsx&#10;PvEPcbtr+/mvn4zOz/70xNPyrTpMcmvQ3e0fXuve/de697917r3v3Xuve/de697917r3v3Xuve/d&#10;e697917r3v3Xuve/de6+Rd/Od6Jpvjj/ADRfmj1njqNaDCydx5TsXb9FDGIqOjwHcuNpe3sTj6BV&#10;9PgpIc4tJGBfSItB9Sn3lNyjencOW7O5Y1PhhD9sZMZJ+Z01/Pp9TVR1WJ7EfVuve/de6si/k99o&#10;TdPfzQ/gpvSKoakjm+R/Xexq+pV/GIMP2tlR1XnJJWuP2xR5mfyj8pqFj9PYf5rthd8t3sJz+k7D&#10;7UGsfzUdVb4T19er3it0x1WT/Oc/7dV/PL/xXLfn/uGvsRco/wDKzWX/ADVXra/EOvkU+8p+lHXv&#10;fuvde9+691sL/wDCXv8A7e59U/8AiK+8P/eAqPYD9yP+VWl/08f/AB7qj/D19PX3jl0z1737r3Xv&#10;fuvde9+691737r3Xvfuvde9+691737r3XvfuvdfLq/4U14aHGfzhPkFWxQrE+4tl9DZmocCxqJoe&#10;l8JgBM3+IjoUT/WUe8kfbpy3KkAP4WkH/VRj/l6eT4eqCPY46v1737r3XvfuvdfXb/k0zNP/ACrf&#10;gY7hQV+NvXkI0ggaafG+BDyTzZRf/H3ixzaKczX3/NV/8PTDfEerMfYd6r1737r3Whn/AMKxf5de&#10;X2/2JtH+Y31vgpanaW+qHb3V3yKNBTtJ/Ad8YSlXD9ab+yhjBK02WxscGAmnfTFDPQ0MZJlr0Bmz&#10;2w39ZLd+X7hu5KvFXzU5dR81PdTiQzeS9OofLrS/9y7051737r3Xvfuvde9+690r9i9hb+6u3JQ7&#10;y6z3xvDrrd+MJbG7q2LubNbR3JjyWDE0Oc2/PT1URJVT+3KOQP6e2p4ILmMw3KLIh4qwDA/aDUde&#10;49XO/H7/AIUa/wA2PoIUFDJ8hKXvDblAIlTbnyB2hh+wTVCKwP3+9qQY7dUxYABi+fJP14YliEb/&#10;AJA5XvqsIPBY+cTFf2LlP+M9VKKerr+jP+Fi1cgosf8AJb4X0lQSI/4ju3ozsmajCkC0pouvN/Uk&#10;978sok3OLfpN/wBXsH3vtOuW268+xZE/5+Uj/jnVDH6dXJ9Gf8KZv5Tfc32dLne3t8dCZqt8aRYf&#10;u/rPcGLjWZrBo6nc+wP7xYOnVfqZKrKRJb+1fj2Er3275otKlIlnA843B/k2lj+QPWijDq4vpn5P&#10;fG/5F0H8T6D776d7no1hFRO/WPZG0N7y0cZtqGRpdvVdRLTOpIV46hEdD6WUHj2E7vbdwsG030Ek&#10;J/poy/sqBX8uq0I49Dn7Rda697917r3v3Xuve/de697917r3v3Xuv//S2iv54eMav/lxdxVSi4wm&#10;5Op8m5/1Ky9nYvDAn/Y1YHs85dNN2jHqG/46T/k6yl+5pciD3/2qI/6NDfJ+yzmk/wCfOtC2r/Pu&#10;YrTy66+br59Jyp/PsR23l1Hm48T0wz/n2e2/QIvvPppm+p9m0Pl0FLvier+v+E2uKGQ+fG+a0pcY&#10;P4x9gZFXI4SSfsPaOHFj/UrVPYf0v/T3Hfu0+nleNf4riMf9U5T/AJOsZvvJS+HyLAn8d7EP2RTt&#10;/wA+9bzvvG/rBzr3v3Xuve/de697917r3v3Xuve/de697917r3v3Xuve/de697917r3v3Xuve/de&#10;697917r3v3Xuq4f5q/zQp/g18NOyO1MZXwU/Z25YR1v0zSyGN5pex910k0VDmEp5Lh48LSR1ealV&#10;xocUohJBmW419v8Alk81czQbfIKwJ+rMf+FoRVf9uSEHmNVfLo62DbDuu5pbsP017n/0o8v9saL+&#10;devmY1dXVV9VU11dU1FbXVtRNV1lZVzSVNVV1VTIZqipqaiYs8kkjsXd3JLEkkkn3nGqqihEFAMA&#10;DAAHkOpxAAFBgDrB7t17r3v3Xuve/de6xv8AT3VuqScOoEvtK/RdL1Ak9p26LpesEFJVV9VT0NDT&#10;VFbW1tRDSUdHSQyVFVV1VRIIaempqeEF5JJHIVEUEsSAASfaWRlUFmNABUk8AOi+UgVJ63uf5I/8&#10;lTHfGDFbe+Vvyo2zSZH5I5mjhyfXfX+Yp4qul6HxdZDrhyWRp5dSNuyojYeRyD/DEPhjIqjMyYx+&#10;4vuG28yPsmyuRaKaO4x4xHkP+FD/AI3xPbToDbtun1DG3tz2Dif4v9j/AA9bMfuH+iLr3v3Xuve/&#10;de697917r3v3Xuve/de697917r3v3Xuve/de697917r3v3Xuve/de697917r3v3Xuve/de697917&#10;r3v3Xuve/de697917r3v3Xuve/de697917r3v3Xuve/de697917r3v3Xuve/de697917r3v3Xuve&#10;/de6Tm8dr43e+0d1bLzKGTD7v25nNr5VAAS+Nz+MlxNcgDcG8Urjn25FI0MqzJxQgj7Qajr3XxON&#10;4bXyuyN27p2XnYTT5zaG4s3tfM05VlMGVwGTlxORhKuARpmhdbEX4595gxSLNEsyfC4BH2EVHSnp&#10;O+3Ovde9+691737r3X1Hv+E1HecPdH8pfpDES1f3md6K3T2T0fuFzIHaKTBbnk3ntamKXJQRbezu&#10;GiUH6hbiwIAxt9w7I2fNEz0os6pIPzGlv+NK3TDijdX3ewR1Xr3v3Xuve/de697917r3v3Xuve/d&#10;e697917r3v3Xuve/de697917r3v3Xuve/de697917r3v3Xuve/de697917r3v3Xuve/de6+VR/wo&#10;vz8u4P5yPzGld2MOLrumMBSxlw6wxYb487TopkSxNg06zSkfgsb2PvJjkFPD5StB6iQ/tlf/ACdP&#10;p8PVJXsY9W697917q03+SPtCDe/82H4KYapiE0dF3rhN3qjKGAn6+xlZv2llsfykuNRwfwRccj2G&#10;ucZTDyxeuPOMr/vRC/5eqt8J6+t/7xb6Y697917r3v3Xuve/de697917r3v3Xuve/de697917r3v&#10;3Xuve/de697917r3v3Xuvlhf8KRtnU+0P5xHynkpIlgpN20XS28YolQIoqMr0dt2ly0tx9TLXU1V&#10;Mx/q5H4v7yV9vpjLynbV4p4i/sken8iOn0+HqjD2NOrde9+690ez+V3uKbav8yb4DZqF3QQ/MT44&#10;0dS0ZOv+H5jtrE4fJqoH11U9RKun83t+fZLzJGJeXr5D/viU/mEYj+Y603A9fYg94odJ+qLv+FJv&#10;/bmb5b/9R3x7/wDgmtnexp7e/wDK22v2S/8AVmTqyfF18sT3kr0/1737r3XvfuvdbWX/AAkI/wC3&#10;ivfH/ile+v8A3+fXvuMvdX/kgQf89C/9W5em5OHX0WvcB9Nde9+691737r3Xvfuvde9+691737r3&#10;Xvfuvde9+691on/8LJv+P3+AP/hq/I7/AN2+y/c0+0v9jff6aL/BJ07H59aUfuYOnOve/de69791&#10;7r6T/wDwk3/7ddbh/wDFqu2f/eO2r7x79z/+VkX/AJop/wAefpl/i62bfcddU697917r3v3Xuve/&#10;de697917r3v3Xuve/de697917r5U/wDwox/7fM/M/wD6jui//gZdl+8meQf+VSs/sk/6vSdPp8I6&#10;pL9jDq3Xvfuvde9+6919jj+Wz/27q+Av/ilfxY/98ZgveJ3MP/Jfvv8Anom/6uN0nPE9HU9k/Wui&#10;j/zAP+yDvmz/AOKj/JH/AN83mfZpsf8AyW7P/mvF/wBXF62OI6+NX7y16Ude9+691737r3VzH/Ce&#10;/wD7fFfCj/w6uzf/AHxW6fYS57/5VO8/0qf9XE6q/wAJ6+rp7xj6Y697917r3v3Xuve/de697917&#10;r3v3Xuve/de697917rVa/wCFef8A27Y6R/8AF4utv/fC9l+5L9q/+Vhm/wCed/8Aq7D1ePj185j3&#10;P3T3Xvfuvde9+691vDf8Izf+6j//AJZ//wDNR9w37t/8s/8A5v8A/WHpqTy63hvcNdN9e9+69173&#10;7r3Xvfuvde9+691737r3Xvfuvde9+69187P/AIV9/wDbwP49/wDinO1v/f1749z37Vf8kKf/AJrn&#10;/q3H07Hw61P/AHJ3TnXvfuvde9+6919S3/hNP/25t+Lf/a8+QH/wRG6feNfuH/yttz9kX/VpOmH+&#10;Lq9/2Cuq9E5/mJ/9u/PnT/4pz8nP/fKZv2bbD/yXbL/mvD/1cXrY49fG595Z9KOve/de697917q+&#10;z/hM5/2+K+Nv/hrd+f8AviNw+wR7if8AKp3H+mi/6uL1R/h6+pB7xt6Z697917r3v3Xuve/de697&#10;917r3v3Xuve/de697917r3v3Xuvm9/8ACt3/ALebdcf+Kc9Xf+/W337yB9rf+Vdk/wCa7/8AHI+n&#10;o+HWrv7kjq/Xvfuvde9+6919av8AkYf9uk/gz/4h0f8AvWZP3i7zp/ytN7/zU/59HTD/ABHq2H2G&#10;Oq9e9+690ld9/wDHkby/8NXcP/uom9uw/wBsn+mH+Hr3XxHfeYnSnr3v3Xuve/de6sZ/lC/9vRfg&#10;L/4tV03/AO9jTeyDmr/lW77/AJoyf8dPVW+E9fXz94q9Mde9+691737r3Xvfuvde9+691737r3Xv&#10;fuvde9+691737r3Wgt/wsW/7KB+F3/iHOzP/AHtaL3OHtP8A7gXn/NRP+Onp2Ph1pue5Z6c69791&#10;7r3v3Xuvplf8JWf+3UeF/wDE/wDcn/W7He8d/cz/AJWc/wDNKP8Ay9MyfF1she4+6p1737r3Xvfu&#10;vdfFV+RH/ZQHef8A4mLs3/3ta73l9Yf7gw/800/46OlPQO+1fXuve/de6H74n/8AZU3xq/8AE/8A&#10;Tf8A78XHe0O5/wDJNuP+aUn/ABw9aPDr7R3vETpP1737r3VS/wDPXz822v5R/wA5MjAzq9T1JS4B&#10;jGSG8O7N7Yna1SpI/smOsYMP6X9ijkqMSc02Sn+Ov+8qzf5OrL8Q6+S37yh6f697917r3v3Xut5X&#10;/hG1tGmTF/PzfksSvVz1/wAc9o0MxA109NSU+88zlYkb62maajLD/m0vuGfdqU6rGAcKSt/1bA/y&#10;/t6ak8ut3f3DnTfXvfuvde9+691737r3Xvfuvde9+691737r3Xvfuvde9+691737r3Xvfuvde9+6&#10;91737r3Xvfuvde9+691737r3Xvfuvde9+691Tx84P5638un4Jz5fbG++307U7bxJngn6b6Khoewt&#10;5UOQgJjkx+58pFU0+Dwk8b6fLS5fLU9UFOuOmlAt7Fmzcl7/AL0BJBF4UR/0SSqqR6gULN9qqR8+&#10;rBSetVL5U/8ACuH5e9hy5LC/FDpzrX46bclMsNFuzeAbuPs9VW6QV9N/FIqLblIzj1vS1GDyAQ2U&#10;TuAWeTNs9rdqgAfc5nuG81X9NPsxVz9oZfs6uIx59a/HyB/mMfOz5TyVw78+V/d/YeLyRkNVtOt3&#10;1l8NsA+W/lFP1ztl6LAwBhwwgxyXAA+gAA6sdg2XbAPobWOMj8WkFv8AezVj+Z6uABw6Jd7N+t9e&#10;9+691737r3Xvfuvde9+691737r3Xvfuvde9+691737r3XvfuvdDh8Y/+yk/j3/4nDqf/AN72g9o9&#10;y/5J0/8AzTf/AI6evdfac94hdJuve/de697917r3v3XuvjqfzOf+3k/8wn/xeL5Y/wDv+s/7yw5c&#10;/wCVesP+eeD/AKtL0oXgOiPeznrfXvfuvdHh/ljf9vJ/5e3/AIvF8Tv/AH/WA9k3Mf8Ayr1//wA8&#10;8/8A1abrTcD19iv3if0n697917r3v3Xuve/de697917r3v3Xuve/de697917r50v/Cvf/t4r0P8A&#10;+KV7F/8Af59he589qv8AkgT/APPQ3/VuLp2Ph1qm+5N6c697917r3v3Xuvqd/wDCbL/tzN8SP+o7&#10;5Cf/AATW8feNXuF/ytt19kX/AFZj6Yf4ur0fYL6r18zf/hVRn5sx/Nby+OlZmTavx96bwFOGa4SG&#10;oTJ7oZUH4HkyTm39ST+feRPtmgTlgMPxSyH/AAL/AJOnk+HrW79yB1fr3v3Xuje/y+to0+//AJ6f&#10;CfY9ZEs9Du75afHTbmQidQ6Njsx29h6HIeRWuCoheQsLfQHj2Vb7KYNkvJhxSCUj7QjEdaPA9fZP&#10;94l9J+ve/de697917r3v3Xuve/de697917r3v3Xuve/de697917r3v3Xuve/de697917r5qP/Crz&#10;ZtPtj+abR5uGFY5OxfjJ1FvKrcKFNRUUOe3F18szH+0RFgo47/0UD8e8hfbGYyctFD/oczr+0I3/&#10;AD908nw9a0PuROr9e9+690LXQO4pdod79KbsgkaKfa/bfXG4oZUbS8cuE3jRZKORG/BBiBB9pb6P&#10;xbKaI/iRx+1SOtHh19rL3iB0n6rJ/nOf9uq/nl/4rlvz/wBw19iLlH/lZrL/AJqr1tfiHXyKfeU/&#10;Sjr3v3Xuve/de62F/wDhL3/29z6p/wDEV94f+8BUewH7kf8AKrS/6eP/AI91R/h6+nr7xy6Z6979&#10;17r3v3Xuve/de697917r3v3Xuve/de697917r3v3XuvmFf8ACoT/ALe59rf+Ir6P/wDeAp/eRvtv&#10;/wAqtF/p5P8Aj3TyfD1r0ex51fr3v3Xuve/de6+ut/Jj/wC3VfwN/wDFcth/+4be8WObv+Vmvf8A&#10;mq3SdviPVm3sO9a697917oPu1+quvO8utd79QdsbUxW+Ot+xtuZLam8tqZqJpcfmcHlYDBVU7mMr&#10;JFItxJT1EDpNBKqTQukqI6v2t1PZXCXdqxSSMhlYcQR/qyOBGDjr3Dr5g384z+ST3T/LO39ld9bQ&#10;oc/2f8OtzZk/3E7ahpDW5DYr5GotQ7A7fWgjVKHIxMy09HlDHHR5NdDw+GpM1DT5Hcp842nMUAhl&#10;Iju1Hcnk1PxR14jzI4r51FCX1YHqi32NOrde9+691737r3Xvfuvde9+691737r3XvfuvdOGJy+Ww&#10;GSoszgspkcLmMbOlVjsria2px2SoKmP/ADdRRV1GySxSL+HRwR/X3VkV1KOAQeIOQfy691bh8Zv5&#10;8f8ANL+LcuPpdr/KTd3Zu1KDxI2x+/gncuCqaSG3hx6Zfd5lz1FAgAVI8XmaXStlBCgD2Ftx5J5a&#10;3IEy2yxsfxRfpn7aL2k/6ZT1Uqp62Yvhx/wrt6h3dPiNq/OHobL9RZKoaGmre2elJq7fPX6TPby5&#10;HMdd5dv4/jKVObrQVuanPFovqRHe7e1l1EDLs04lH8Ena32Bx2k/aEHz6oYz5dbWvx8+Tnx8+V2w&#10;6bsz449v7E7i2TO0cUuZ2TnaXKPiayWPzLi9x4q61uLrQnqehyVPBUKOWiHuMr/br/bJ/p9wiaF/&#10;RhSvzB4MPmCR8+qEEceh19outde9+691737r3X//09tb+bxh2zv8uT5QUSp5DBtfaeY02vZdu9lY&#10;XcDP/wAgilLf7D2bbE2ndoT8yP2qR1kF91a7Fl7/APLkxNNU08f/ADltLiL+eunXz4av8+5otPLr&#10;s/uvn0nKn8+xHbeXUebjxPTDP+fZ7b9Ai+8+mmb6n2bQ+XQUu+J62O/+Ey9EJPlr33ktNzSfHaoo&#10;g39BkOysDOV+n5+2H5/H0P4jH3famxWyes4P7I3/AM/WK33mXpyrYR+t3X9kMo/5+63XPePPWFnX&#10;vfuvde9+691737r3Xvfuvde9+691737r3Xvfuvde9+691737r3Xvfuvde9+691737r3XvfuvdaBP&#10;/Chz5kP8hPmM3Rm18r911p8Waau2XopptdFlO2cwYarsvJPoI1PQPDR4HRIpMU1FVFDpna+Xns3y&#10;1+5+Wv3rcLSe/IfPEQioiH+2qZMcQ614dS7ydtv0e2/VyDvuO77EHwj88t9hHp1QF7l7oXde9+69&#10;1737r3XvfuvdY3+nurdUk4dQJfaV+i6XqBJ7Tt0XS9bon8g/+TxFsig2r86vlFtZX3tlaalz3x16&#10;0z1Hf+5uKqoxPju3NzY+pH/F2q4yJcBTSL/kUDLXMDWS0/2WN3ujz+bl35Z2V/01qs8in4yOMSn+&#10;EcHP4j2/CDqAW+7rrZrK2PaMMR5/0R8vX14cOO2j7groLde9+691737r3Xvfuvde9+691737r3Xv&#10;fuvde9+691737r3Xvfuvde9+691737r3Xvfuvde9+691737r3Xvfuvde9+691737r3Xvfuvde9+6&#10;91737r3Xvfuvde9+691737r3Xvfuvde9+691737r3Xvfuvde9+691737r3Xvfuvde9+6918kv+d9&#10;0VN8ev5qfzP2WKP7TF7k7byPcGA8cZjo5cP3dQwdromPH08VNPl56LSvCPA8Y/Rb3lHybei/5Zs5&#10;q1KoIz9sZKZ+0KD+fT6mqjqqf2Jurde9+691737r3W5V/wAJBvlVT7Y7l+SXw53BkVhpe1NqYfur&#10;rqnqZhHCd29dynb2+MXQRk/uVWQxOQoa1lC8Q4mRrgLzEvurthktLfdoxmJjG/8ApXypPyDAj7W6&#10;bkHn1vxe4Q6a697917r3v3Xuve/de697917r3v3Xuve/de697917r3v3Xuve/de697917r3v3Xuv&#10;e/de697917r3v3Xuve/de697917r3v3XuvlD/wDCguklov5xHzYhmBV33d1xVgFSp8Vf0ftivgNj&#10;+CkikH8jn3k5yKQ3KdmR/C/8pHHT6/COqa/Yt6t1737r3Vv38g3I0+L/AJvnwhqallWOXsTdOOUs&#10;FYfcZjqzP4mkWzfkyzoAfqDyOfYV53UtyreAfwA/sdT/AJOqv8J6+sd7xg6Y697917r3v3Xuve/d&#10;e697917r3v3Xuve/de697917r3v3Xuve/de697917r3v3XuvmA/8Kfaynqv5vHccELBpMd1p0ZR1&#10;YH1SofrWiyCq3J58U8R/HB/2JyO9uARyrET5vJ/x8j/J08nw9a+Psd9X697917o4H8vSmlrPn38H&#10;aSG5mqvmB8aKaIKrM3ln7owsUelV5JuRYDn2Vb8abHek+UE3/VtutHgevsme8S+k/VF3/Ck3/tzN&#10;8t/+o749/wDwTWzvY09vf+Vttfsl/wCrMnVk+Lr5YnvJXp/r3v3Xuve/de62sv8AhIR/28V74/8A&#10;FK99f+/z699xl7q/8kCD/noX/q3L03Jw6+i17gPprr3v3Xuve/de697917r3v3Xuve/de697917r&#10;3v3XutE//hZN/wAfv8Af/DV+R3/u32X7mn2l/sb7/TRf4JOnY/PrSj9zB051737r3XvfuvdfSf8A&#10;+Em//brrcP8A4tV2z/7x21fePfuf/wArIv8AzRT/AI8/TL/F1s2+466p1737r3Xvfuvde9+69173&#10;7r3Xvfuvde9+691737r3Xyp/+FGP/b5n5n/9R3Rf/wADLsv3kzyD/wAqlZ/ZJ/1ek6fT4R1SX7GH&#10;Vuve/de697917r7HH8tn/t3V8Bf/ABSv4sf++MwXvE7mH/kv33/PRN/1cbpOeJ6Op7J+tdFH/mAf&#10;9kHfNn/xUf5I/wDvm8z7NNj/AOS3Z/8ANeL/AKuL1scR18av3lr0o697917r3v3XurmP+E9//b4r&#10;4Uf+HV2b/wC+K3T7CXPf/Kp3n+lT/q4nVX+E9fV094x9Mde9+691737r3Xvfuvde9+691737r3Xv&#10;fuvde9+691qtf8K8/wDt2x0j/wCLxdbf++F7L9yX7V/8rDN/zzv/ANXYerx8evnMe5+6e697917r&#10;3v3Xut4b/hGb/wB1H/8Ayz//AOaj7hv3b/5Z/wDzf/6w9NSeXW8N7hrpvr3v3Xuve/de697917r3&#10;v3Xuve/de697917r3v3XuvnZ/wDCvv8A7eB/Hv8A8U52t/7+vfHue/ar/khT/wDNc/8AVuPp2Ph1&#10;qf8AuTunOve/de697917r6lv/Caf/tzb8W/+158gP/giN0+8a/cP/lbbn7Iv+rSdMP8AF1e/7BXV&#10;eic/zE/+3fnzp/8AFOfk5/75TN+zbYf+S7Zf814f+ri9bHHr43PvLPpR1737r3XvfuvdX2f8JnP+&#10;3xXxt/8ADW78/wDfEbh9gj3E/wCVTuP9NF/1cXqj/D19SD3jb0z1737r3Xvfuvde9+691737r3Xv&#10;fuvde9+691737r3XvfuvdfN7/wCFbv8A28264/8AFOerv/frb795A+1v/Kuyf813/wCOR9PR8OtX&#10;f3JHV+ve/de697917r61f8jD/t0n8Gf/ABDo/wDesyfvF3nT/lab3/mp/wA+jph/iPVsPsMdV697&#10;917pK77/AOPI3l/4au4f/dRN7dh/tk/0w/w9e6+I77zE6U9e9+691737r3VjP8oX/t6L8Bf/ABar&#10;pv8A97Gm9kHNX/Kt33/NGT/jp6q3wnr6+fvFXpjr3v3Xuve/de697917r3v3Xuve/de697917r3v&#10;3Xuve/de60Fv+Fi3/ZQPwu/8Q52Z/wC9rRe5w9p/9wLz/mon/HT07Hw603Pcs9Ode9+691737r3X&#10;0yv+ErP/AG6jwv8A4n/uT/rdjveO/uZ/ys5/5pR/5emZPi62QvcfdU697917r3v3Xuviq/Ij/soD&#10;vP8A8TF2b/72td7y+sP9wYf+aaf8dHSnoHfavr3XvfuvdD98T/8Asqb41f8Aif8Apv8A9+LjvaHc&#10;/wDkm3H/ADSk/wCOHrR4dfaO94idJ+ve/de6pz/4UBUUlf8AyfPm1BErsybI2HWkRgFhHju5dt5C&#10;Zjf+yEiYt/gD7FnIxC812ZP8TfzjcdWX4h18n/3k70/1737r3Xvfuvdb5H/CODJQS9UfOvDqy/c0&#10;PYfR2SlW/qEGV23uOlp2I/oWopbf6x9wn7sqRdWT+RSQfsKf5+mpOI63RPcRdN9e9+691737r3Xv&#10;fuvde9+691737r3Xvfuvde9+691737r3Xvfuvde9+691737r3Xvfuvde9+691737r3XvfuvdFh+X&#10;XzG+PXwa6Zzve3yS39QbG2RiG+zx8BX77c28txTQPPj9obH27CRPksnVCNzHBEAscavUVEkFNFNP&#10;GZbVtN/vN2tlt6F3PHyCjzZjwAHr+QqSB1sAnA6+dh/M5/4UXfLv5y124euel8pm/i38Zql6nHw7&#10;P2XmpKTs7f8AiGvB5uz+wsUY6gR1MZbzYPESQ0ISQ09U2R0LUGe+XOQdq2VVuLwC5uOOph2Kf6Cn&#10;GP4mq3mNPDp0IBx614PryeSfqfY86v1737r3Xvfuvde9+691737r3XvfuvdKXbWy9470qvsdnbT3&#10;Nuyu1Bfs9tYLKZ2q1N+lft8XFK9z+Bb23JNDCNUzhR8yB/h690ZfbP8AL6+em8xG20fhN8t9zRyh&#10;Sk2B+OPcOVpyrciQ1FFh3QL+dRYC3N/ZdJvuyQ/2t5Av2yxj/C3Wqj16G3D/AMnL+adnNH2XwK+T&#10;UGs2X+MdY5zb1v8Ag/8AeBKbT/yFb2jfmzlpON9D+Tg/4K9a1L69CbjP5C/83fL6ftfg/wBmxa7W&#10;/ied63wlrmw1fxnN09vpze1vz7TNztyqnG9T8g5/wKeval9eqst9bJ3R1rvbePXO98TJgd6bA3Vu&#10;HZO78HNUUdXNhd0bVy02Cz+JlqsdJNTytTVcE0LSQSvGxW6OykEiWGaO4hS4hOpJFDKfUMKg5zkH&#10;z6t0lvbvXuve/de6HD4x/wDZSfx7/wDE4dT/APve0HtHuX/JOn/5pv8A8dPXuvtOe8Quk3Xvfuvd&#10;e9+691737r3Xx1P5nP8A28n/AJhP/i8Xyx/9/wBZ/wB5Ycuf8q9Yf888H/VpelC8B0R72c9b6979&#10;17o8P8sb/t5P/L2/8Xi+J3/v+sB7JuY/+Vev/wDnnn/6tN1puB6+xX7xP6T9e9+691737r3Xvfuv&#10;de9+691737r3Xvfuvde9+69186X/AIV7/wDbxXof/wAUr2L/AO/z7C9z57Vf8kCf/nob/q3F07Hw&#10;61Tfcm9Ode9+691737r3X1O/+E2X/bmb4kf9R3yE/wDgmt4+8avcL/lbbr7Iv+rMfTD/ABdXo+wX&#10;1Xr5iv8AwqNo5Kb+bb2PM4YLkOoOkqyEldIMabPXHkobm41wOL8c3H4ucjPbYg8rRj0kk/4908nw&#10;9a7vse9X697917o9v8rnI0+K/mVfy/66qYJTp8zfjRDK5OlY1q+4sPRiVyfoqGQM3+APsl5kUty9&#10;fKP+Ueb/AKtt1VvhPX2H/eKHTHXvfuvde9+691737r3Xvfuvde9+691737r3Xvfuvde9+691737r&#10;3Xvfuvde9+69185D/hXbWU9T/Mq6dp4WVpcf8KOtaWrIvqSeXu7sWuSJubcRTRuLAH1c34tP/tYC&#10;OXpSfO4f/q3EOno+HWrF7krq/XvfuvdK/r6nlq9/bIpYAWmqd37ap4QASTLNmoI4wAAfyR+D7anI&#10;EDk/wn/B17r7bvvDvpN1WT/Oc/7dV/PL/wAVy35/7hr7EXKP/KzWX/NVetr8Q6+RT7yn6Ude9+69&#10;1737r3Wwv/wl7/7e59U/+Ir7w/8AeAqPYD9yP+VWl/08f/HuqP8AD19PX3jl0z1737r3Xvfuvde9&#10;+691737r3Xvfuvde9+691737r3XvfuvdfMK/4VCf9vc+1v8AxFfR/wD7wFP7yN9t/wDlVov9PJ/x&#10;7p5Ph616PY86v1737r3XvfuvdfXW/kx/9uq/gb/4rlsP/wBw294sc3f8rNe/81W6Tt8R6s29h3rX&#10;Xvfuvde9+690x7m2xtveu3s1tHeO38Juzam5MZWYXcW2dyYqhzm389h8jAaavxWZw+Tjlp6qmnjZ&#10;o5oJ42R1JVlIPu8ckkMgliYqymoIJBBHAgjII9evdaiP8xL/AISh9Sdq1+d7N+AG+Md0Ru6vkqcj&#10;V9Gdgy5fK9N5GtlJmkTZ+6aRKzL7cDuWK0ktPkaQFljgWggQKJU2D3OurZVtt8QzoMeItBIP9MuF&#10;f7aqfXUenA58+tNr5a/y4Pm38HcpVUXyX+O/YHX+FhrPsqTsCPGDcvVuYkeTx0wxHZe2Gq8LLJKC&#10;rrStWLUqGUSwxvdRLO18wbPvKg7dcLIf4a0cfaho350p8+nAQeHRIvZz1vr3v3Xuve/de697917r&#10;3v3Xuve/de697917r3v3Xuh7+OPyi+QXxF7Kxnbnxv7X3f1Jv3FtGv8AF9rZEw0uXoo5RO2G3Rgq&#10;oS4/L46RgGlx2TpZ6ZyAWiJAIQ7httjutubXcIllQ+RHD5g8VPzBB+fWiAcHr6F38mn/AIUN9afP&#10;ar2/8dvkxS7d6Z+Ws8MVDturopnoOse9qmKLldnNkZJHxWfcKWfAVM8i1B9ePnlZmo6aCObeQ7jZ&#10;A1/txM1rxNcvH/pqfEv9IcPxAcS0yUyOtmP3HfVOve/de6//1Nz35/YD+83wf+WuJCeST/Zeu2Mn&#10;BGOTJVYHZlXnaRF/xMtMgH+PtftbaNygb/hi/wAyB1Knsdffu73k5Xuq0H70skJ9FluEjY/sc9fN&#10;6q/z7m+08uu5u6+fScqfz7Edt5dR5uPE9MM/59ntv0CL7z6aZvqfZtD5dBS74nrZf/4TGw6vkN8l&#10;6jRfxdNbdh8nHp8+94n0f8heO/8AsPcV+8J/3U2Y/wCGt/xw9Ym/ebP+6HbV9bh/5Rn/AD9bnHvH&#10;/rDXr3v3Xuve/de697917r3v3Xuve/de697917r3v3Xuve/de697917r3v3Xuve/de697917opPz&#10;s+TmL+HfxM7t+Qte1K+R2Ls6rGzsfV6TFmewc9Km3thYiSInU8U2WqqT7rQCUpxLJYqh9iLlPYpO&#10;ZOYbXZkrplcayPwxr3SH7QgNPnQefRjtVi25bhFZjg7d3yUZY/sBp8+vlq5vNZbcuay+4s/kKrL5&#10;3P5TIZrNZWulaeuyeWytW9dkchWTvy8s00jySOeSzEn3npFFHBEsMKhUQBVA4AAUAHyAwOp5VVRQ&#10;iCgAoB6AcB02e3Ot9e9+691737r3XvfuvdY3+nurdUk4dQJfaV+i6XrY0/kL/wAqOP5U7+p/lf35&#10;tr7r46dXZ7RsnbGZpdWP7m7Iw8wk8VTSzC1Tt/CShXyAYGGsqwlCfNFFkIlhf3U56/cdqdh2p6Xk&#10;472BzDGfn5SOPh81WrYJQ9AnmPdvpU+ktz+owyR+FT/lPl6DPp1vogBQFUAKAAABYADgAAe8Weo+&#10;679+691737r3Xvfuvde9+691737r3Xvfuvde9+691737r3Xvfuvde9+691737r3Xvfuvde9+6917&#10;37r3Xvfuvde9+691737r3Xvfuvde9+691737r3Xvfuvde9+691737r3Xvfuvde9+691737r3Xvfu&#10;vde9+691737r3Xvfuvde9+691737r3Whb/wsB+MEmE7Z+L/zBwuNYY3f2z850Nvyugi0U1PuTYlf&#10;LvPYU1c4Fmqcjj8pmIUa9/FjAp4Rfc2+1O5a7W52lzlGEi/Yw0tT5Aqv5t07GcU60xfcudOde9+6&#10;91737r3RoPhX8n92fDD5V9F/J/ZazVGX6f3/AInclZi4ZvtzuPa0wfEb42lJPcaI8vhamvxkj39K&#10;zlhyB7Ld422Ld9sm22bhKpFfRuKt/tWAP5daIqKdfYu6r7N2V3T1psDt7rfN0+5Ngdm7P27vvZud&#10;pT+zlNt7oxUWZxFXo+qO0MyeSJrNG+pHAZSBifc201ncPa3C6ZI2KsPQg0PSfpfe2Ovde9+69173&#10;7r3Xvfuvde9+691737r3Xvfuvde9+691737r3Xvfuvde9+691737r3Xvfuvde9+691737r3Xvfuv&#10;de9+6918vr/hTvsiban83vuzOyRPHH2X130XvemZl0rNDRdW47rp5Yz+R5cBIpI/tAj6j3kf7czC&#10;XlWFP99vIv8Axsv/AM/dPJ8PWvx7HXV+ve/de6Ob/Lo7Up+kfnx8Ne1q+pWjw+yfkv0xltxVLtoW&#10;Lazb9oaPdTFyQB/uOlqhc8D6m49lG/2xvNju7Vcl4ZAP9NpOn+dOtHIPX2P/AHib0n697917r3v3&#10;Xuve/de697917r3v3Xuve/de697917r3v3Xuve/de697917r3v3Xuvkwfz3O0Kbtz+bf83tz0dSt&#10;TS4XtWi6xRo31xxVHTOysV1HkoE/AKVeEnDgf29R+pPvKDkq2NrytZxnBKa/+cjM4/kw6fX4R1Ul&#10;7FPVuve/de6sr/k37Km39/NP+BWCgjMr0HyY603qyquoiHrbNL2LUSW/okeKZyfwBf8AHsPc2zCD&#10;lq+c+cLr/vY0f8/dab4T19eH3iv0n6ou/wCFJv8A25m+W/8A1HfHv/4JrZ3sae3v/K22v2S/9WZO&#10;rJ8XXyxPeSvT/Xvfuvde9+691tZf8JCP+3ivfH/ile+v/f59e+4y91f+SBB/z0L/ANW5em5OHX0W&#10;vcB9Nde9+691737r3Xvfuvde9+691737r3Xvfuvde9+691on/wDCyb/j9/gD/wCGr8jv/dvsv3NP&#10;tL/Y33+mi/wSdOx+fWlH7mDpzr3v3Xuve/de6+k//wAJN/8At11uH/xartn/AN47avvHv3P/AOVk&#10;X/min/Hn6Zf4utm33HXVOve/de697917r3v3Xuve/de697917r3v3Xuve/de6+VP/wAKMf8At8z8&#10;z/8AqO6L/wDgZdl+8meQf+VSs/sk/wCr0nT6fCOqS/Yw6t1737r3XvfuvdfY4/ls/wDbur4C/wDi&#10;lfxY/wDfGYL3idzD/wAl++/56Jv+rjdJzxPR1PZP1roo/wDMA/7IO+bP/io/yR/983mfZpsf/Jbs&#10;/wDmvF/1cXrY4jr41fvLXpR1737r3XvfuvdXMf8ACe//ALfFfCj/AMOrs3/3xW6fYS57/wCVTvP9&#10;Kn/VxOqv8J6+rp7xj6Y697917r3v3Xuve/de697917r3v3Xuve/de697917rVa/4V5/9u2Okf/F4&#10;utv/AHwvZfuS/av/AJWGb/nnf/q7D1ePj185j3P3T3Xvfuvde9+691vDf8Izf+6j/wD5Z/8A/NR9&#10;w37t/wDLP/5v/wDWHpqTy63hvcNdN9e9+691737r3Xvfuvde9+691737r3Xvfuvde9+69187P/hX&#10;3/28D+Pf/inO1v8A39e+Pc9+1X/JCn/5rn/q3H07Hw61P/cndOde9+691737r3X1Lf8AhNP/ANub&#10;fi3/ANrz5Af/AARG6feNfuH/AMrbc/ZF/wBWk6Yf4ur3/YK6r0Tn+Yn/ANu/PnT/AOKc/Jz/AN8p&#10;m/ZtsP8AyXbL/mvD/wBXF62OPXxufeWfSjr3v3Xuve/de6vp/wCEz8iJ/OM+NKs1mm2z37HGLE6n&#10;HQm45itx9PSjHn+n9fYJ9xB/yE7j7Yv+rqdUf4evqR+8bOmeve/de697917r3v3Xuve/de697917&#10;r3v3Xuve/de697917r5vf/Ct3/t5t1x/4pz1d/79bffvIH2t/wCVdk/5rv8A8cj6ej4dau/uSOr9&#10;e9+691737r3X1q/5GH/bpP4M/wDiHR/71mT94u86f8rTe/8ANT/n0dMP8R6th9hjqvXvfuvdJXff&#10;/Hkby/8ADV3D/wC6ib27D/bJ/ph/h6918R33mJ0p697917r3v3XurGf5Qv8A29F+Av8A4tV03/72&#10;NN7IOav+Vbvv+aMn/HT1VvhPX18/eKvTHXvfuvde9+691737r3Xvfuvde9+691737r3Xvfuvde9+&#10;691oLf8ACxb/ALKB+F3/AIhzsz/3taL3OHtP/uBef81E/wCOnp2Ph1pue5Z6c697917r3v3Xuvpl&#10;f8JWf+3UeF/8T/3J/wBbsd7x39zP+VnP/NKP/L0zJ8XWyF7j7qnXvfuvde9+6918VX5Ef9lAd5/+&#10;Ji7N/wDe1rveX1h/uDD/AM00/wCOjpT0DvtX17r3v3Xuh++J/wD2VN8av/E/9N/+/Fx3tDuf/JNu&#10;P+aUn/HD1o8OvtHe8ROk/XvfuvdV1/zc9jy9ifywvnjtqniaoqV+L3bm5aWnjXXLUVextp1G+KWC&#10;FByzvJjlVFHJYgDn2f8AK0wg5jspDgeMg/3pgv8Al62vxDr5A/vKrpR1737r3XvfuvdbjX/CO3tO&#10;mw/yL+ZHS0tQqVPYXTPXvZlLTs1vOvUe9anbNS0YJsWUbzQkAXtc/QH3E/uxbF7C0vP99yMn+9qD&#10;/wBY+m5OFet/L3B3TXXvfuvde9+691737r3Xvfuvde9+691737r3Xvfuvde9+691737r3Xvfuvde&#10;9+691737r3Xvfuvde9+690BXyZ+R3VXxI6I7L+RfdefTbnW/Vm26ncOeq1EclfXyh1o8Pt3BUkrx&#10;ipyWUrZafHY2l1r5amaKPUoYsFu3bfc7pex2FmuqSU0HoPUn0CipJ8gD1sCpoOvk6/zK/wCZB3j/&#10;ADMPkNme5e1q+oxG0MXNkMR071LR5Cap2v1VseWq8lNiqBCESpydUqRTZrLtEstZOo9MVNDS01Pk&#10;9y9y/Zcu2AtLUVc0Mj0y7ep9APwrwA9SSS+AAKdV5ez7rfXvfuvde9+690YD46fFX5HfLjfEfXHx&#10;r6Z373Ju8iB6zH7Mwc9dRYOlqXMUGR3Tn5vHjsRRs4Kfe5Srp4A3BkB49ob/AHPb9rh+o3CZYU9W&#10;NK/JRxY/IAnrRIHHrZ8+LX/CRD5L74p8Xn/lp8gOv+h8fUCKpqtidcYuft7fsURA8uMyuaefF4Gg&#10;qL6gJ6Gry0QsDZ7kLHG5e6m3QkptcDTn+Jz4a/aBRmI+RCnqhkHl1fT0b/wl3/lTdSR0s29djdqf&#10;IfLwBJDXdvdpZqgoRVCxeSHA9SptikeK9wkFYlQNPDmQjV7BF77kcz3VRC6QD/haCv7X1n8xTqpd&#10;urUer/5bv8v7piKmTrL4X/GXatVSafFmafpfYVfuY6P0GfdWXoajJSkfUGWraxufqT7DVzzBvt4f&#10;8ZvJmr5eIwH+8ggfy6rU9HIxuMxuHooMbiMfQ4rHUqCOloMbSQUNFTRj6RwUtKqoi/4KoHspZmc6&#10;nJJPmc9a6ne69e697917r3v3XuvjVfP7/su/5sf+Lb/JD/38eZ95a7H/AMkSz/5oRf8AVtelA4Do&#10;pHs0631737r3Q4fGP/spP49/+Jw6n/8Ae9oPaPcv+SdP/wA03/46evdfac94hdJuve/de697917r&#10;3v3XuvjqfzOf+3k/8wn/AMXi+WP/AL/rP+8sOXP+VesP+eeD/q0vSheA6I97Oet9e9+690eH+WN/&#10;28n/AJe3/i8XxO/9/wBYD2Tcx/8AKvX/APzzz/8AVputNwPX2K/eJ/Sfr3v3Xuve/de697917r3v&#10;3Xuve/de697917r3v3XuvnS/8K9/+3ivQ/8A4pXsX/3+fYXufPar/kgT/wDPQ3/VuLp2Ph1qm+5N&#10;6c697917r3v3Xuvqd/8ACbL/ALczfEj/AKjvkJ/8E1vH3jV7hf8AK23X2Rf9WY+mH+Lq9H2C+q9f&#10;OJ/4Vv7Jl2//ADIesN3JEwod/fE/YNWagqVR8xtzsfdmAr6ZW+hMdLHj3J/5uAf0vP8A7WzB+X5I&#10;vNJ2/YUQj+deno+HWrT7krq/XvfuvdCV0v2DP1L3F1P2rSrI9T1n2XsTsGnSL/OvPszdNLuOFY+R&#10;6i1MAORz+fae7gF1aS2x4SIy/wC9Aj/L17r7WeKymPzeLxuaxNXDX4rL0FHlMZXU7a4KzH19OtXR&#10;1cD/AJSSN1dT+QR7xAZWRijChBoftHSbqf7r17r3v3Xuve/de697917r3v3Xuve/de697917r3v3&#10;Xuve/de697917r3v3Xuvl3/8Kauz6bsb+bn3ZiKOoWqpOpdjdPdYRTxvri+5ptg0u+MtTxn8GCuz&#10;tVTyD8SI4/x95Ie3VsbflaFzgytI/wDxoqP2hQenk+HqgP2Oer9e9+690Zr4U7Lm7I+ZHxN69gjM&#10;su+fkt0VtFUCa7/3j7QxeIYsv+pAmJa/AAJPHsu3iYW+03U5/BDI37EJ60eHX2cveI/Sfqsn+c5/&#10;26r+eX/iuW/P/cNfYi5R/wCVmsv+aq9bX4h18in3lP0o697917r3v3Xuthf/AIS9/wDb3Pqn/wAR&#10;X3h/7wFR7AfuR/yq0v8Ap4/+PdUf4evp6+8cumeve/de697917r3v3Xuve/de697917r3v3Xuve/&#10;de697917r5hX/CoT/t7n2t/4ivo//wB4Cn95G+2//KrRf6eT/j3TyfD1r0ex51fr3v3Xuve/de6+&#10;ut/Jj/7dV/A3/wAVy2H/AO4be8WObv8AlZr3/mq3SdviPVm3sO9a697917r3v3Xuve/de697917q&#10;JkMfQZahq8ZlKGkyWNr6eWkr8fkKaGsoa2kqEMc9LV0lQrRyRupKujqQQbEW97VmVgymhHAjj17q&#10;oP5K/wAhX+Vh8oJcjlN0fFza/Wu7ciZJH3n0LVVvTmUiqp7meukwG0Wi2/V1EjHXJNkMLUMzXYks&#10;zEivbud+ZdtAWO5MiD8Mv6g+yrdwH2MOrBmHVFXe/wDwjs2RWSVuQ+MnzJ3Rt+MeRsftPvTr3Fbt&#10;MpNzGlVv/YNRhvEF4BK7blJ+vFrEaWXuxMKLuNoG9WjYr/xlg3/Hx1YSeo6ps7w/4S/fzXOo/vKn&#10;aPX/AFd8g8TSeSU13TnaWFhrDSrysn93+1U2xXyy2sGgo4J21XCawNRFtl7j8sXVBLI8BPlIh/wp&#10;rH5kjq2teqeO7fhl8t/ja9QO/fjR3l1DS08niOX391hvDbu3qg6tAfH7lr6RMfVIW9Ikpql0J4DE&#10;+xXZ7vte4f7g3Ecp9FdSfzANR+Y6sCDw6LT7Met9e9+691737r3Xvfuvde9+691Mx2RyGIyFDlsT&#10;XVmLyuLrKbI43JY6pnoshjshRTrU0ddQ1lMyyQzQyKskUsbBlYBlIIB96ZVdSrCoOCDwI9D17r6c&#10;X/Cez+bRW/zEPj3k+qO6s3DWfK748Y3E0W9MlO8UVX2x13Un+Hba7VWDgvXpKgx24xEpRao09WTG&#10;MjHBFjnz3yuNhvxdWYpa3BJUfwPxKfZ5p8qj8NSy60OOth72A+qdf//V3u+1NrDfHWHY+yjH5RvD&#10;YW8NrGK1/INwbeqMSY7fm/mt7dgfw5kk/hYH9hr0d8s7l+5uY9v3itPpLmCavp4UqvX/AIz18v2r&#10;Frg8EXBB/HuebTy6+gXdfPpN1P59iO28uo93HiemGf8APs9t+gRfefTTN9T7NofLoKXfE9bM/wDw&#10;mLkQd9/J2In1v1FtORRY8pHvPS5v9OC6/wC39xV7wj/dXZn/AIa3/HOsS/vOA/uPbD/y8Sf9W+tz&#10;D3AHWG/Xvfuvde9+691737r3Xvfuvde9+691737r3Xvfuvde9+691737r3Xvfuvde9+691737r3W&#10;n5/wqC+UjSVfRHw629kj46eKo727NpaeW4eec1O0es8bUtEeDGgztZNTyfUSUc2kWRjkf7EbDRbv&#10;mSZeP6ER/Y8pH/VMAj0YevUjciWGJdycf8LX+RY/8dFftHWof7yL6kXr3v3Xuve/de697917r3v3&#10;Xusb/T3VuqScOjy/y5vgtvf+YF8mtqdLbe++xGy6Mx7p7f3zTQB4tk9c46qRMrWQySq0ZyNazJj8&#10;TA6sHqZUd1+3ineMF86c0WvKeyyblNRpD2xJ/HIQaD10r8TnyUYyQCHN63GPbLRp2yxwo9W/zDif&#10;l86dfTU6s6v2J0p1zsvqbrHbtDtPYHX23sdtjau38chWnx2JxkIhhV5HJeaaQ6pqmpmZpZ5neaV3&#10;kd2OE19fXW5Xkl/euZJZmLMx8yf8A8gBgCgGB1D000k8rTSnUzGpPz6X3tJ031737r3Xvfuvde9+&#10;691737r3Xvfuvde9+691737r3Xvfuvde9+691737r3Xvfuvde9+691737r3Xvfuvde9+691737r3&#10;Xvfuvde9+691737r3Xvfuvde9+691737r3Xvfuvde9+691737r3Xvfuvde9+691737r3Xvfuvde9&#10;+691737r3XvfuvdVUfzqvhpL85f5c3f3UeCxhyfZG2MLH3F0/BFCKium7I6wjlztBhsZGQf8ozWP&#10;OS29Gxtp+/JJFr+xNyfu42bf4LpzSNj4cnpofBJ+Smjf7Xqymh6+SV9ODwR9R7yj6f697917r3v3&#10;Xuve/de63pf+Eqf8z+jyGDyP8tPuTcSw5fDvnt8fFnKZasUfxTD1DyZ3sHp+meYi81HKancOJiGp&#10;pIZMmhZEpaeNoX9zOWyrjmG0XBoswHkeCyfnhG+YX1PTTr+Lrdn9w9031737r3Xvfuvde9+69173&#10;7r3Xvfuvde9+691737r3Xvfuvde9+691737r3Xvfuvde9+690Rr+ZD80Nq/AL4a91fJncc1BJl9o&#10;7aqMX1rt+ukAG8O2Nxo2K692zHACJJY5K90qK/whnioYaqosVhax1y/tEu+bvDt0daOauf4UGWP7&#10;MD1YgefW1FTTr5T3X/8AMN+dXVe967sXr35dfIXa27ctmavP5mtx3am7v4dncpX1bV9bLn9uVFVJ&#10;ja+OWZ2kenrKOSEn/dfAtkzPsOy3MIt57WJlAoKotQBjBpUfaDXp+gPW1j/LB/4VWbiq9ybb6a/m&#10;U4zCz4nL1NJiMZ8pdj4OHBT4WrndYYqruDYGFQUclI7sTNl9v09N9soXXjJlMlRFGXMftnGI2u+X&#10;iajJhY1r/wA02Oa/0WJr/EMDqjJ5jreDw2ZxG48Pitw7eyuOzuAzuNoczhM3h62myeIzGIydKtbj&#10;cri8lRM8NRTVELpNBPE7I6MrKxUg+4bdHjcxyAqykgg4II4gjyI6a60Hv+FhvTM2G+RfxF+QUNK/&#10;2fYPTW8Oo66qijPhTIdTb0O7qNap1FhLNDvCQRFjd1gYC4iNpv8Aai7D2F1Yk5jkV/yddP8A1j/n&#10;07Hwp1pze5Y6c697917rtWZGVlYqykMrKSGVgbhlI+hH4Pv3XuvsV/y2fk9R/Mj4KfGD5FxV6ZDM&#10;b+6p28m+JEcOYOzNqxNs7s6jbnUBFn8fkVjLgM0ehyBq94n8w7adp3q5sCKBHOn/AEjdyf8AGSOk&#10;5FDTo8Hsm611737r3Xvfuvde9+691737r3Xvfuvde9+691737r3Xvfuvde9+690Effvcm1fjx0f2&#10;73xveZYNpdO9b7z7Jz95VhkqMds7AT52agpWYHVPU+AU9PGqlnldEVWZgCqsbSW/vYrKH4pXVB9r&#10;ECv2CtT8uvccdfF+7B3xuDs7fu9+yd2VX326uwt37l3xuWt9X+Wbg3ZmZs9mar1lm/cqaiR+WJ55&#10;J95dQQx20CW8QosahR9iig/kOlPSQ9u9e697917rY6/4Sy9NTdmfzVtsb7alaXH/AB/6Z7a7OqKh&#10;4y1NHXZ/DxdOY2BnYafM396JZoVPq/Zd1/zZIAHuVdi35ZaCuZ5ET8gfEP8Axz+fVHPb19NL3jr0&#10;z1Rd/wAKTf8AtzN8t/8AqO+Pf/wTWzvY09vf+Vttfsl/6sydWT4uvlie8len+ve/de697917ray/&#10;4SEf9vFe+P8AxSvfX/v8+vfcZe6v/JAg/wCehf8Aq3L03Jw6+i17gPprr3v3Xuve/de697917r3v&#10;3Xuve/de697917r3v3XutE//AIWTf8fv8Af/AA1fkd/7t9l+5p9pf7G+/wBNF/gk6dj8+tKP3MHT&#10;nXvfuvde9+6919J//hJv/wBuutw/+LVds/8AvHbV949+5/8Aysi/80U/48/TL/F1s2+466p1737r&#10;3Xvfuvde9+691737r3Xvfuvde9+691737r3Xyp/+FGP/AG+Z+Z//AFHdF/8AwMuy/eTPIP8AyqVn&#10;9kn/AFek6fT4R1SX7GHVuve/de697917r7HH8tn/ALd1fAX/AMUr+LH/AL4zBe8TuYf+S/ff89E3&#10;/Vxuk54no6nsn610Uf8AmAf9kHfNn/xUf5I/++bzPs02P/kt2f8AzXi/6uL1scR18av3lr0o6979&#10;17r3v3XurmP+E9//AG+K+FH/AIdXZv8A74rdPsJc9/8AKp3n+lT/AKuJ1V/hPX1dPeMfTHXvfuvd&#10;e9+691737r3Xvfuvde9+691737r3XvfuvdarX/CvP/t2x0j/AOLxdbf++F7L9yX7V/8AKwzf887/&#10;APV2Hq8fHr5zHufunuve/de697917reG/wCEZv8A3Uf/APLP/wD5qPuG/dv/AJZ//N//AKw9NSeX&#10;W8N7hrpvr3v3Xuve/de697917r3v3Xuve/de697917r3v3XuvnZ/8K+/+3gfx7/8U52t/wC/r3x7&#10;nv2q/wCSFP8A81z/ANW4+nY+HWp/7k7pzr3v3Xuve/de6+pb/wAJp/8Atzb8W/8AtefID/4IjdPv&#10;Gv3D/wCVtufsi/6tJ0w/xdXv+wV1Xopnz4x0mX+CvzSxMSl5cp8TPkbjo1BsWkrenszTIoPNrlh+&#10;PZpsbaN6s2PlPEf+qi9bHHr403vLXpR1737r3XvfuvdXFfyAN70/X/8AOA+E+aq5o4IMnvjeuyC0&#10;pCpJUdj9R7h6/wAfDc/2nqcnCsY/LlR7CfPMJn5UvEHkqt/vDqx/kOqt8J6+sF7xi6Y697917r3v&#10;3Xuve/de697917r3v3Xuve/de697917r3v3Xuvm9/wDCt3/t5t1x/wCKc9Xf+/W337yB9rf+Vdk/&#10;5rv/AMcj6ej4dau/uSOr9e9+691737r3X1q/5GH/AG6T+DP/AIh0f+9Zk/eLvOn/ACtN7/zU/wCf&#10;R0w/xHq2H2GOq9e9+690ld9/8eRvL/w1dw/+6ib27D/bJ/ph/h6918R33mJ0p697917r3v3XurGf&#10;5Qv/AG9F+Av/AItV03/72NN7IOav+Vbvv+aMn/HT1VvhPX18/eKvTHXvfuvde9+691737r3Xvfuv&#10;de9+691737r3Xvfuvde9+691oLf8LFv+ygfhd/4hzsz/AN7Wi9zh7T/7gXn/ADUT/jp6dj4dabnu&#10;WenOve/de697917r6ZX/AAlZ/wC3UeF/8T/3J/1ux3vHf3M/5Wc/80o/8vTMnxdbIXuPuqde9+69&#10;1737r3XxVfkR/wBlAd5/+Ji7N/8Ae1rveX1h/uDD/wA00/46OlPQO+1fXuve/de6H74n/wDZU3xq&#10;/wDE/wDTf/vxcd7Q7n/yTbj/AJpSf8cPWjw6+0d7xE6T9e9+690lN97PxPYex95bAz6GTBb52puL&#10;Z+ajUKzSYnc2ImwuRRVfgkwzuADx7dglaCZJ0+JGDD7Qajr3XxTuxNj53rHsDfPW26IDS7l693ju&#10;bY+4qVkeNqbO7TzU+By0DJJZlKVFPIpDC4tz7y/t5kuYEuI8rIoYfYwqP5HpT0j/AG717r3v3Xur&#10;dv5FHyepfij/ADRPi/vjOZFcbsvfe6qno/fU80ogo0wXcNE2zcZXZKoYhY6bH5qfE5Sokb0qlMS1&#10;gCQFeddtO58t3MKCroviL9sfcQPmVDAfb1VhVevrLe8YOmOve/de697917r3v3Xuve/de697917r&#10;3v3Xuve/de697917r3v3Xuve/de697917r3v3Xuve/de697917rQY/4VrfO/Jbt7h6z/AJf+yszJ&#10;FtHqjFYnt7uqmo6lkTL9l7vxzv19tvLQqQSuGwM38VRDdJGy8bEa6aMrN/tdsixWkm+zDvlJjj+S&#10;Ke4j/TN2/wC0+fTsY8+tNr3LXTnXvfuvde9+691sQ/yQf5F27v5lOcfu/uqsz3XXw72bnXxdZlsW&#10;oot391bjxrhsjs7r+qq0dKXH0pIjzOdMcgjc/Z0iSVX3EtAAucudIuXk+jswJLtxWhysYPBm9Sfw&#10;r+ZxQNRm0/b19H74+/G7on4q9a4bqH479W7R6l67waL9pt7aWMSjWrqhEsM2Xz2SlL1mTyE4VTU5&#10;LI1E9VMRqlmdufeP99uF7udwbq/laWRvNj/IDgB6AAAeQ6aJJ49Db7R9a697917r3v3Xuve/de69&#10;7917r3v3Xuve/de6+MV80s/S7r+Yvyy3RQyLNQ7k+S/e+fo5kIKS0uY7SyuRp5EK8EMkgIt7y42h&#10;DFtNrE3FYYx+xFHSgcOi0ezHrfXvfuvdDh8Y/wDspP49/wDicOp//e9oPaPcv+SdP/zTf/jp6919&#10;pz3iF0m697917r3v3Xuve/de6+Op/M5/7eT/AMwn/wAXi+WP/v8ArP8AvLDlz/lXrD/nng/6tL0o&#10;XgOiPeznrfXvfuvdHh/ljf8Abyf+Xt/4vF8Tv/f9YD2Tcx/8q9f/APPPP/1abrTcD19iv3if0n69&#10;7917r3v3Xuve/de697917r3v3Xuve/de697917r50v8Awr3/AO3ivQ//AIpXsX/3+fYXufPar/kg&#10;T/8APQ3/AFbi6dj4dapvuTenOve/de697917r6nf/CbL/tzN8SP+o75Cf/BNbx941e4X/K23X2Rf&#10;9WY+mH+Lq9H2C+q9aTn/AAsY6ZmqdpfCj5C0VKwp8LuPtTpnctaI7o0258Zjd77IpWlA9JVcRuBw&#10;pJ1XJAGlrzD7T3YEt5YE8Qkg/IlW/wCPL05H59aK3uaOneve/de697917r6zv8jH5QUnyu/lffFv&#10;ecmRWu3Z15smm6G7BRpRNW026+mYk2ZBPlHBN6jJYiDFZpyTcrWqxAJIGL/Oe2nbOZLmGlFkbxF/&#10;0sndj5BtS/l0wwo3Vt/sLdV697917r3v3Xuve/de697917r3v3Xuve/de697917r3v3Xuve/de6Y&#10;d1bnwOydsbj3nurJ02F2xtHA5jc+48zWsUo8TgcBj5MrmMnVuL2igp4pJZDbhVPu8UbzSLDEKs5A&#10;A9STQD8z17r4yPyu71ynyd+TXf3yHzCzw1ndHb2/+x0oqlw8mJx26tzVOVw2CUgsPHQUckFFEAxs&#10;kSi5tf3lxtlku27dBYJwhRUr6lQAT+Zqfz6UAUFOi/8Atd1vr3v3XurqP+E9PTU3c/8ANv8AijSP&#10;StPh+ts1uzuXPTCMyrQQ9bbLr83t2qdfoA2e/hFOGJGkygjkAEIc+XYtOVro1zIFjHz1sAf+M6j+&#10;XVWNF6+rJ7xl6Y6rJ/nOf9uq/nl/4rlvz/3DX2IuUf8AlZrL/mqvW1+IdfIp95T9KOve/de69791&#10;7rYX/wCEvf8A29z6p/8AEV94f+8BUewH7kf8qtL/AKeP/j3VH+Hr6evvHLpnr3v3Xuve/de69791&#10;7r3v3Xuve/de697917r3v3Xuve/de6+YV/wqE/7e59rf+Ir6P/8AeAp/eRvtv/yq0X+nk/4908nw&#10;9a9HsedX697917r3v3XuvrrfyY/+3VfwN/8AFcth/wDuG3vFjm7/AJWa9/5qt0nb4j1Zt7DvWuve&#10;/de697917r3v3Xuve/de697917r3v3Xuve/de697917rHNDDUwy09RFHPTzxvDPBMiywzQyqUlil&#10;icFWVlJDKRYjg+9gkGo691XP8gv5RX8tb5PRV79ufDjpWszGS8jVe7tlbZXqrfE9Q/K1VVvTq58P&#10;kqh0PqX7mpkX8MrKSpP7HmnmHbafS3cgA/Cx1r/vL6gPyHWwxHDrXh+XP/CQnqvPUmV3F8JfkTuX&#10;r/PaZ6mi6178p4t47Lq6lgTDjqDsLadLS5bFU68APV4vLynnU/5A82v3VuUIj3i3Ei+bxdrfaVYl&#10;WP2Mg6uJD59aevzN+AXyw+Ae/wCPr35Q9S5vYVVkXq22puuFoc519vujo2Amrtl73xRkoK0KrxST&#10;0olSrphJGKungdgnuV9o3za98g8fbZQ4HxLwZfkynI+R4HyJ6cBB4dE39m3W+ve/de697917qyv+&#10;UJ8vcl8I/wCYX8cO6lykmO2ZVb3xvW3bcXmaOjrep+yauLa28JMhEvEy41Jos5TxMQPuqGnYkab+&#10;w9zVtS7xsNxZ0q4Uun+nTuWn2/Cfkx6qwqKdfXh94r9Mdf/W3+PfuvdfMc+Rezj133x3ZsBozCdj&#10;dt9kbPMRGnx/3a3jWYbRb/Dw29zvtMnjWsUv8Sqf2gHrvzy5uo33kvaN7Br9ZZWs9fXxYI5P+fui&#10;/wBT+fYqtvLok3HiemGf8+z236BF959NM31Ps2h8ugpd8T1sof8ACZGrCfJr5F0GqzVPRWPqwtls&#10;RRb/AMfCWv8AXj7gDjjnn8e4t94F/wB01o3pMR+1G/zdYo/eaSvLm3yel0w/bE3+brdH94+9YY9e&#10;9+691737r3Xvfuvde9+691737r3Xvfuvde9+691737r3Xvfuvde9+691737r3XCSSOKN5ZXSOKNG&#10;kkkkYJHHGg1O7u1gAALkn6e/AEmg69x6+W3/ADCvkjN8tPmd8gu9krHrMDuvf+SoNjszkpF13tJE&#10;2lsFY4/0oZMTRUs8ypwZpJH5LFjnpydsg5e5Zs9ppR44wZP+aj98n/G2IHyA6nnZ7L93bZDaUoVU&#10;av8ATHLfzJ6Jn7E3Rl1737r3Xvfuvde9+691737r3UrH4zI5rI4/DYegrMrl8tXUuMxeLx1NNWZD&#10;JZGvnWloaCho6cNJLNNK6xxRopZmIVQSQPbcrpFGZZCFVQSSTQADJJPkAOJ6blYKhZjQCpJ9OvpN&#10;/wAoz+X1ifgB8W8LtnNUNHJ3p2emM3v3nnIvDNLHuKSjP8H2HR1serXQ7egmekj0u0clU9bVx6Vq&#10;dC4Se4XN0nNu+tPET9LBVIF/o1zIR/FIRU+YUKp+HqE9+3Vt1vjIp/STCD5ebfa3H7KDy6tO9gTo&#10;k697917r3v3Xuve/de697917r3v3Xuve/de697917r3v3Xuve/de697917r3v3Xuve/de697917r&#10;3v3Xuve/de697917r3v3Xuve/de697917r3v3Xuve/de697917r3v3Xuve/de697917r3v3Xuve/&#10;de697917r3v3Xuve/de697917r3v3Xuve/de697917r5Yv8AwoP/AJftR8F/n3vTK7Vwn8O6K+S8&#10;+Y7q6kmpacw4nE1+XyXk7M6+pdIEcbYXMTtLT0sQ0w46txw+pIGSvIm+jetjRZWrPb0jf1IA7G/2&#10;yjJ82DdPoajqi32NOrde9+691737r3Ss2FvzePV299pdkdebjyu0N97D3Fh927P3ThKlqTL7f3Jg&#10;K9Mnh8vjqhb6ZYJ40kW4INrMCCQWp4IbmF7edQ6OCrKeBBFCD9o6919T7+S//Nz69/mf9DU6Zurw&#10;21flV1hiMfRd4daQyxUoybIEooe1diUMjGSXA5SUgyxLqbG1bminLI1HU1eNXN3Ks/Ld72AtayE+&#10;G/p/QY/xD/jQyPMBhloerovYQ6r1737r3Xvfuvde9+691737r3Xvfuvde9+691737r3Xvfuvde9+&#10;691737r3UatraPG0dXkcjV01Bj6Cmnra6urZ4qWjoqOliM9VV1dVOVSOKNFZ5JHYKqgkkAe9gFiF&#10;UVJ4Dr3XzF/+FCH82mH+Yf8AIai6n6ZzstX8TfjzlcpQ7IraaWRKHtjsORWxm5O2pYRYPRLGGx22&#10;/IGZaMz1QMZyUsEeRnInK52GwN1drS6nALeqLxCfb5v86D8IPTyrQda8nsedX697917r6Fn/AAkz&#10;+bO7O5Pjf3B8QuwczVZqv+MGU2zuDqyuyU71FbH1P2PJXpNtGGWQszU2Cy9BM9P5D+3DkoaaK0NP&#10;GiQR7obPFabhFusAoLkEOB/GlO77WU5+aknJ6akGa9Gx/wCFQXxjn76/li7l7DwmPet3V8Xuw9p9&#10;zU4pYfLXTbOqTLsDf9IhsbU8FHl481VniyY7Vf06WK/bfcRY8xrA5otyrR/LV8S/mSukf6brSGjd&#10;fMi95F9Pde9+691737r3W63/AMJKfn9RYDcPaH8u/sLNpTw70q8j3T8fDXVCqsu56DFR0/auw6Ey&#10;ks0lVjqSlz1FTR6UUUeVlN5JReH/AHR2MvHHv0A+CkctPQnsb8iSpPzX06bkHn1vY+4W6a697917&#10;r3v3Xuve/de697917r3v3Xuve/de697917r3v3Xuve/de61EP+FYXz5our/jxsv4G7GzaDsD5C1e&#10;N352zT0dQv3WC6V2bmxV4HG1yxlXibcO4aSJoWBIanxdbFIuidSZU9sNja5v33uYfpwVVPnIwyR/&#10;pUP7WBHDpxBmvXz4vc69O9e9+691737r3W/7/wAJB/jHPtH48fJL5Y5zHvDWdzdhYPqnZE9VDpkb&#10;Z/U1BLlNwZXGS29VPX5jNNRS8n97FEWGm7Qb7q7iJb+32tDiFS7f6ZzQA/MKtfsbpqQ5p1uH+4o6&#10;b6ou/wCFJv8A25m+W/8A1HfHv/4JrZ3sae3v/K22v2S/9WZOrJ8XXyxPeSvT/Xvfuvde9+691tZf&#10;8JCP+3ivfH/ile+v/f59e+4y91f+SBB/z0L/ANW5em5OHX0WvcB9Nde9+691737r3Xvfuvde9+69&#10;1737r3Xvfuvde9+691on/wDCyb/j9/gD/wCGr8jv/dvsv3NPtL/Y33+mi/wSdOx+fWlH7mDpzr3v&#10;3Xuve/de6+k//wAJN/8At11uH/xartn/AN47avvHv3P/AOVkX/min/Hn6Zf4utm33HXVOve/de69&#10;7917r3v3Xuve/de697917r3v3Xuve/de6+VP/wAKMf8At8z8z/8AqO6L/wDgZdl+8meQf+VSs/sk&#10;/wCr0nT6fCOqS/Yw6t1737r3XvfuvdfY4/ls/wDbur4C/wDilfxY/wDfGYL3idzD/wAl++/56Jv+&#10;rjdJzxPR1PZP1roo/wDMA/7IO+bP/io/yR/983mfZpsf/Jbs/wDmvF/1cXrY4jr41fvLXpR1737r&#10;3XvfuvdXMf8ACe//ALfFfCj/AMOrs3/3xW6fYS57/wCVTvP9Kn/VxOqv8J6+rp7xj6Y697917r3v&#10;3Xuve/de697917r3v3Xuve/de697917rVa/4V5/9u2Okf/F4utv/AHwvZfuS/av/AJWGb/nnf/q7&#10;D1ePj185j3P3T3Xvfuvde9+691vDf8Izf+6j/wD5Z/8A/NR9w37t/wDLP/5v/wDWHpqTy63hvcNd&#10;N9e9+691737r3Xvfuvde9+691737r3Xvfuvde9+69187P/hX3/28D+Pf/inO1v8A39e+Pc9+1X/J&#10;Cn/5rn/q3H07Hw61P/cndOde9+691737r3X1Lf8AhNP/ANubfi3/ANrz5Af/AARG6feNfuH/AMrb&#10;c/ZF/wBWk6Yf4ur3/YK6r0he0NoJ2D1n2JsGTR498bF3dtCTyW8ejcuAqMK2vVxa0/N/b1tL4FxH&#10;P/Ayt+wg9e6+JpVUtRRVNRRVcMlNV0k81LVU8ylJYKinkMU0MqHkMrAqwP0I95hAhhUcD0p6we99&#10;e697917oYfjx27lPj9370j3thI3ny/THbfXXamOpkYIaur2Bu+j3VDRMSQCsxpfE6sbFWIbgn2kv&#10;7Vb6xmsn4TI6H/bKV/y9aORTr7Re0t04HfO1ds722rkoMxtfeG38NunbeXpW1UuVwO4MdHlsPkqZ&#10;vzHPTzRyof6MPeIssTwytDKKMhKkehBoR+R6T9KD2317r3v3Xuve/de697917r3v3Xuve/de6979&#10;17r3v3Xuvlr/APCj75X9efK/+Z1v6u6wqIcrtXofY22/jk26KSqjq8duzcewdwZjO7xymLeIaftq&#10;bLZmsxMUiM6Tij+4jcxzJ7yT9v8Aa59r5cRbnDTsZaeahgoUH5lVDfKtPLp5BQdUN+xt1fr3v3Xu&#10;ve/de6+tX/Iw/wC3SfwZ/wDEOj/3rMn7xd50/wCVpvf+an/Po6Yf4j1bD7DHVeve/de6Su+/+PI3&#10;l/4au4f/AHUTe3Yf7ZP9MP8AD17r4jvvMTpT1737r3XvfuvdWM/yhf8At6L8Bf8Axarpv/3sab2Q&#10;c1f8q3ff80ZP+OnqrfCevr5+8VemOve/de697917r3v3Xuve/de697917r3v3Xuve/de697917rQ&#10;W/4WLf8AZQPwu/8AEOdmf+9rRe5w9p/9wLz/AJqJ/wAdPTsfDrTc9yz051737r3XvfuvdfTK/wCE&#10;rP8A26jwv/if+5P+t2O947+5n/Kzn/mlH/l6Zk+LrZC9x91Tr3v3Xuve/de6+Kr8iP8AsoDvP/xM&#10;XZv/AL2td7y+sP8AcGH/AJpp/wAdHSnoHfavr3XvfuvdD98T/wDsqb41f+J/6b/9+LjvaHc/+Sbc&#10;f80pP+OHrR4dfaO94idJ+ve/de697917r5Y3/CjT4wT/ABq/mod5ZCjx70ez/kTFh/kdtKYRaIqq&#10;fsES03YRMqAIZP710OclZR6hHJEXF3DNkryBuQ3HlqFSavb1ib/a/D/xgr/Pp9DVeqLPY06t1737&#10;r3XOKWSGSOaGR4ponSWKWJ2jkikjbUkkbrYqykAgg3B9+IBFD17r62P8mT5743+YX8D+qe2Mhloa&#10;3t7ZdBT9U9+UBlQ19P2js7HwU1buGpgHKxbho2pM9AVBRfu3gDF6eQLi5zdsbbDvctqopE51xHy0&#10;MeH+1NVP2V8+mGFD1ax7DPVeve/de697917r3v3Xuve/de697917r3v3Xuve/de697917ptzOZxO&#10;3cPldwZ7JUOGwWCxtdmc1mMnUw0WNxWJxlK1bkclkKyoKxwwQQo8ssrsFVVLEgA+7IjSOI0FWYgA&#10;DiSeAH29e6+X38zf+FAfz77K+YHcnaHxr+UXaXVHR7b5yFB0x1/hZcbFtqi6+28y4XbWUyu1cxSV&#10;FPLW5WCnXK5FK2OYrUVMsQPiRFGR+0cjbHb7TDbbjbJLNpBkY1rqOSAwINFrpFKYAPHp4IKUPVi3&#10;wI/4Vld9bL3HgtlfP/ZWD7k68rKimosh3L1pt/GbL7X20krCOXNZnZuJ+32/nKeP0l6XH0mKnVTJ&#10;IslS4SnYg3z2vsZo2m2JzDIOEbksh+QY1ZT8yWH2cetFB5db3PUPbvWnffWey+4+nd5YXsDrLsPB&#10;0u49n7v2/UGoxmYxVVdA6iRUlhmhkWSnqqWojSennjkgnjjmjdFhW7tbixuXtLtDHJGaMp4g/wCr&#10;IIwRkY6a4Y6Ef2n6918b/wDmJ93VvyO+dvy47qrK16+Dfff3ZdbgZnlafw7Nxm5p8DsXHpK36kpc&#10;NSUFKh4GmMWAFgMstgsxt+y2tmBTRElf9MQCx/NiT0oAoKdEz9m/W+ve/de6GL48dMbj+RvfXTHQ&#10;O0XWHcvdHaOxesMNVSRNNBj63e25abb0eUq40IPgpBUGpqDcBY0ZiQAT7SX95Ht9jNfS/DCjOfnp&#10;BNPtNKDrRwK9fZO6F6Q68+NnTHWXQvU+Eh29131Ps7C7K2rjIlj8ox+HpRA+QyM0ar562tm8lZX1&#10;TjXUVMss8hMkjE4l315PuF5JfXR1SSsWY/M+Q+Q4AeQAHScmuehc9pevde9+691737r3Xvfuvde9&#10;+691737r3XvfuvdFw+YPfuH+LHxY+QXyKzc9PDSdO9Sb431SRVJQJks9hsDNLtfBRiSytLkckaSg&#10;gQkBpJkUkX9mG1WL7nucFgnGV1X7ATk/kKk/Z1sCpp18Ymrq6mvqqmurZ5aqsraiarq6md2knqam&#10;okM0880jcs7uSzMeSTf3lwAFAUYA6UdYPe+vde9+690OHxj/AOyk/j3/AOJw6n/972g9o9y/5J0/&#10;/NN/+Onr3X2nPeIXSbr3v3Xuve/de697917r46n8zn/t5P8AzCf/ABeL5Y/+/wCs/wC8sOXP+Ves&#10;P+eeD/q0vSheA6I97Oet9e9+690dn+WlUCk/mOfy/wCqYArTfNn4qVDBmCAiHvbAyEFzew4+tuPZ&#10;PzCK7BfD1t5v+rbdaPA9fYz94ndJ+ve/de697917r3v3Xuve/de697917r3v3Xuve/de6+dL/wAK&#10;9/8At4r0P/4pXsX/AN/n2F7nz2q/5IE//PQ3/VuLp2Ph1qm+5N6c697917r3v3Xuvqd/8Jsv+3M3&#10;xI/6jvkJ/wDBNbx941e4X/K23X2Rf9WY+mH+Lq9H2C+q9Uv/APCgP4xz/KL+Vf8AJDCYfHvkd4dQ&#10;4vG/IbZsUUX3E61vUk75nda01OoLyTT7Ykz1LAkfqaSVQA36GF3I24jbeZbd3NElJib7Hwv/ABvS&#10;fy6spo3Xyk/eTfT/AF737r3XvfuvdbZf/CU35/UXRvyV3r8Kew82mP2D8ozS5zrKavqBFQYjvna1&#10;A0MWKiMhWONtz4dWo9bMWlrKDGUsSl5/cX+5uxm925N4t1q9th6cTEx4/wC0bPyDMTw6bcVFevog&#10;+4G6a697917r3v3Xuve/de697917r3v3Xuve/de697917r3v3Xuve/de61nv+FPvz5ovjH8Hqj40&#10;7PzSQdxfML77ZUlLSVAGQwHSGMeKXtHOVKRklI8qr0+2okmUCeKtrmiYtSPaRPbjYzuO8/vGUfpW&#10;lG+RkPwD/a5f5ELXj1dBU16+ap7yF6e697917r3v3Xut2z/hHt8Y559wfK/5j5fHstHjcVt744bC&#10;yDwloqmtytVTdkdoRRSuLK9NFS7UAKXJWocHSOGh33X3EBLXaUOSTKw+yqJ+2r/s6bkPl1vQe4Y6&#10;a6rJ/nOf9uq/nl/4rlvz/wBw19iLlH/lZrL/AJqr1tfiHXyKfeU/Sjr3v3Xuve/de62F/wDhL3/2&#10;9z6p/wDEV94f+8BUewH7kf8AKrS/6eP/AI91R/h6+nr7xy6Z697917r3v3Xuve/de697917r3v3X&#10;uve/de697917r3v3XuvmFf8ACoT/ALe59rf+Ir6P/wDeAp/eRvtv/wAqtF/p5P8Aj3TyfD1r0ex5&#10;1fr3v3Xuve/de6+ut/Jj/wC3VfwN/wDFcth/+4be8WObv+Vmvf8Amq3SdviPVm3sO9a697917r3v&#10;3Xuve/de697917r3v3Xuve/de697917r3v3Xuve/de697917r3v3Xui+/KL4udI/MfpTeXQPyB2V&#10;jt79d70oJKeppaqKJcrgMqsLpi92bSyzI0mOy+PdzNQ10Fnja6nXG8kbr9t3K82m8S+sXKSIfyI8&#10;1YeanzB62CQajr5F3zx+I+7vgr8t+7/ixvKrOVruqt3PQYXcX2/2qbs2Tm6CHcuw91rTgssTZHD1&#10;lFUzwI7iCZpINbGIn3lLsm6xb1tcO5wiglWpH8LA0ZfyYEA+YofPp8Gor0Ub2a9b697917r3v3Xu&#10;tr7/AKCDu4/+e3yv/nVW/wDX73GP9RbT+D/V+zpvQPTr/9ff49+69189D+bbshtg/wAw75RYcw+G&#10;PK77pN7wkLZJl7D2xQb6lmRvoby5CQOR/bDA8g+5o5Wl8XaYG9Bp/wB5JX/J12r+73u43r2K5duq&#10;1Mds1ufl9LLJbgfsiFPlTqsup/Psc23l0M9x4nphn/Ps9t+gRfefTTN9T7NofLoKXfE9bDX/AAmi&#10;ya0/zd7exbvp/iXxd3XPGDa0k+O7U2fZB/jomkb/AFgfcbe7qV5cgf8AhuV/nHL/AJh1i995aPVy&#10;ZaSj8N6g/IwXH+UDrd9946dYSde9+691737r3Xvfuvde9+691737r3Xvfuvde9+691737r3Xvfuv&#10;de9+691737r3Vbf83P5Cn40/y9vkhvyhrvsd0bg2ZJ1Zsp45BFWjc/aU67Lircaxt+/j6Srq8qv9&#10;BSsbG1iNvbvZ/wB+c42Vo4rGj+K/ppi76H5MQE/23R3y5Z/XbzBCRVVbW32J3Z+0gD8+vmYe85Op&#10;xPHr3v3Wuve/de697917r3v3Xuve/de62Xv+E5nwFTufurK/MjsfCrVdb9AZVMX1lS19Pro9yd2T&#10;0aVkeXjWQFZI9sUU0VaLgFa6poJY21U0iiDvejm792bYvLVk1J7wVlI4rBWlP+brAr/pFcH4h0B+&#10;dN2+mthtsJ75RVvknp/tjj7AfXreV94rdRZ1737r3Xvfuvde9+691737r3Xvfuvde9+691737r3X&#10;vfuvde9+691737r3Xvfuvde9+691737r3Xvfuvde9+691737r3Xvfuvde9+691737r3Xvfuvde9+&#10;691737r3Xvfuvde9+691737r3Xvfuvde9+691737r3Xvfuvde9+691737r3Xvfuvde9+691737r3&#10;XvfuvdVPfzlv5cWI/mV/DHd/VWLpcbT94bDefsb497jrmhpVouwsVRPHJtWvyT2MWN3FSGTFVhdv&#10;FFI9NWujtRRr7E/KXMD8vbul0xJhfslA81P4gPVT3DzOR59WU0PXyb9zba3Bsvcm4Nn7tw2S25ur&#10;ambyu29y7ezNJNj8vgs/g66TGZjDZWhqAskNTS1EUkE8TqGR1ZSAR7yfjkjmjWWIhlYAgjIIIqCD&#10;6EdP9Mnu/Xuve/de697917obfjr8jO5fih3DszvnoPfOV6+7O2JkRX4PPYt0eOaGRfDkMLmsdOGp&#10;6/HVsJanrqCqjeGeJmSRCD7R3+32m6Wj2V8gkjcUIP8AIg8QRxBGQetEVwevpifyif56fx+/mVbb&#10;xHXe7qjCdMfL7G4225OoMhkDBhd/yUFN5MhunpjJ5J9WQpXVXqJ8LJI2RoVEgcVVNEK+XHfmrku+&#10;5ekM8VZrQnEgGVrwWQDgfIN8LfInSGWUr1e37BXVeve/de697917r3v3Xuve/de697917r3v3Xuv&#10;e/de697917ph3RunbOx9uZzeG89w4TaW0ts4utze49z7lytDg9v4DDY6A1WQy2ZzGTeKnpqaCNWk&#10;lmmkVEUEsQB7vHFJNIsUKlmY0AAJJJ4AAZJPXuvn0/z2f+FCM/yro90/D34S5zK4b44zPUYbtnuS&#10;FKvD53vaCNjFU7U2tBMI6mg2i5H+VyTLHU5YftSJDj/JFXTryVyINsK7tvCg3HFI+Ij/AKTeRf08&#10;l45bKuqlMnrUn9yj051737r3Xvfuvdbn/wDwjo66z1V2781e2hDPFtjBdcdXddGodXSmrc9uvc+Q&#10;3KsNO59MklLT4UtMFuYxUR6reRbxH7sXCC1s7X8TO7/koA/mW/kem5PIdbzHZPX21O2uu9+dV77x&#10;kea2R2Xs3c+wd4YeU6Y8ptfeGFn2/nsezWNhNS1Esd7cXv7hi3nltbhLmA0eNgyn0KmoP7R0118b&#10;z5i/Gbefw3+UHd3xk39HN/eHp/f2Y2umQmgNMu4tvBxkdnbvpYTytPmcRPQ5WmB58VQlwDcDLPad&#10;xh3bbYdxg+GVQaeh4Mv2qwIPzHSgGor0Wv2Ydb697917pf8AVPaW/Okey9idv9Xbjr9o9ida7qwu&#10;9NmbkxrKtXiNwYCuTIY6qCSApLHrQLNBKrRzRlopUeN2UsXNtBeW72lyoeORSrA+YIof+L4jiOvd&#10;fWX/AJUv8y3q/wDmc/GHA9ubXmxmB7W2xDjttd99WQVWqu6/3/8AaEyVNHTTu0z4PL+KWtwVaxYS&#10;Q+Snkf7ukq44sX+ZuXrnlzcmtZKtE1TE/ky/4NS8GHrngRVOw0mnVm3sO9a697917r3v3Xuve/de&#10;697917r3v3Xuve/de697917oo3zi+aXTPwD+OO+/kj3dl1pdvbVpDSbc21S1EEe4+xd8V0Eh2z1/&#10;tGmm/wA9X5CWNrtpKU8CT1lQUpqeaRDXZtou983BNvsxVm4nyRRxZvkP5mgGSOtgE4HXyP8A5e/K&#10;jtP5rfIztL5MdyZFa3e/Z+4psrLQ00kzYja+Cpo1oNsbL27FUFmjx2IoIqegpFYl2SPySs8zySNl&#10;JtW2W2z7fFt1oKJGKV8yeJY/NjUn7cY6fAoKDotnsw631737r3St2DsXdnaG+tmda7DwtXuTe/YO&#10;6tv7J2ft+gUPW5zc+6crFhMDiaRWIHkqKqeKJLkC7ckDn21PNFbQvcTnSkalmJ4AKKk/kB17r7Gn&#10;we+L23Phb8Seg/i/th6epo+oOvMRt7LZSljMMG4d5VWvN7+3SkTAFf4rnKrIZHQRdfNp/HvE7edy&#10;k3fdJ9ykwZWJA9F4Kv8AtVAH5dJyamvRq/ZZ1rqi7/hSb/25m+W//Ud8e/8A4JrZ3sae3v8Ayttr&#10;9kv/AFZk6snxdfLE95K9P9e9+691737r3W1l/wAJCP8At4r3x/4pXvr/AN/n177jL3V/5IEH/PQv&#10;/VuXpuTh19Fr3AfTXXvfuvde9+691737r3Xvfuvde9+691737r3XvfuvdaJ//Cyb/j9/gD/4avyO&#10;/wDdvsv3NPtL/Y33+mi/wSdOx+fWlH7mDpzr3v3Xuve/de6+k/8A8JN/+3XW4f8Axartn/3jtq+8&#10;e/c//lZF/wCaKf8AHn6Zf4utm33HXVOve/de697917r3v3Xuve/de697917r3v3Xuve/de6+VP8A&#10;8KMf+3zPzP8A+o7ov/4GXZfvJnkH/lUrP7JP+r0nT6fCOqS/Yw6t1737r3XvfuvdfY4/ls/9u6vg&#10;L/4pX8WP/fGYL3idzD/yX77/AJ6Jv+rjdJzxPR1PZP1roo/8wD/sg75s/wDio/yR/wDfN5n2abH/&#10;AMluz/5rxf8AVxetjiOvjV+8telHXvfuvde9+691cx/wnv8A+3xXwo/8Ors3/wB8Vun2Eue/+VTv&#10;P9Kn/VxOqv8ACevq6e8Y+mOve/de697917r3v3Xuve/de697917r3v3Xuve/de61Wv8AhXn/ANu2&#10;Okf/ABeLrb/3wvZfuS/av/lYZv8Annf/AKuw9Xj49fOY9z9091737r3Xvfuvdbw3/CM3/uo//wCW&#10;f/8AzUfcN+7f/LP/AOb/AP1h6ak8ut4b3DXTfXvfuvde9+691737r3Xvfuvde9+691737r3Xvfuv&#10;dfOz/wCFff8A28D+Pf8A4pztb/39e+Pc9+1X/JCn/wCa5/6tx9Ox8OtT/wByd051737r3Xvfuvdf&#10;Ut/4TT/9ubfi3/2vPkB/8ERun3jX7h/8rbc/ZF/1aTph/i6vf9grqvXvfuvdfHc/mc9Kz/Hj+YV8&#10;yeoXpDQ0O1vkL2VVbcpmUoU2XurcUu8diOVIH68NkKCTjg6rji3vK/ly8F/sNpdVqWiSv+mUaW/4&#10;0D0oXIHRFvZ11vr3v3Xuve/de6+lX/wmI/mBYv5PfCSh+MW8M5HL3X8P6ai2alDWVC/xDcfRtZK4&#10;6w3DRRyEGSLEIJNs1CQqRTx0lA8rBq2MHHr3G2Jtt3g7jEv6N3VvkJPxj/bfGPWrU4dMuKGvWzD7&#10;jvqnXvfuvde9+691737r3Xvfuvde9+691737r3Wtz/woR/nD4j4HdI5L45dH7ogf5g937bqaKinx&#10;FYjV3RnXGXjehyXZGTaAl6fL1sfmpdswkq6y+TIk6KSOOqkHkTlN97vBuF6v+KQnz4SOMhB6qOL/&#10;AC7fPF1WpqeHXzOmZnZndmd3Ys7sSzMzG7MzHkknkk+8iOnuuvfuvde9+691737r3X1q/wCRh/26&#10;T+DP/iHR/wC9Zk/eLvOn/K03v/NT/n0dMP8AEerYfYY6r1737r3SV33/AMeRvL/w1dw/+6ib27D/&#10;AGyf6Yf4evdfEd95idKeve/de697917qxn+UL/29F+Av/i1XTf8A72NN7IOav+Vbvv8AmjJ/x09V&#10;b4T19fP3ir0x1737r3Xvfuvde9+691737r3Xvfuvde9+691737r3XvfuvdaC3/Cxb/soH4Xf+Ic7&#10;M/8Ae1ovc4e0/wDuBef81E/46enY+HWm57lnpzr3v3Xuve/de6+mV/wlZ/7dR4X/AMT/ANyf9bsd&#10;7x39zP8AlZz/AM0o/wDL0zJ8XWyF7j7qnXvfuvde9+6918VX5Ef9lAd5/wDiYuzf/e1rveX1h/uD&#10;D/zTT/jo6U9A77V9e697917ofvif/wBlTfGr/wAT/wBN/wDvxcd7Q7n/AMk24/5pSf8AHD1o8Ovt&#10;He8ROk/Xvfuvde9+691qw/8ACq74Q1PfPwz2l8q9mYd67fnxIz9XVbpFHCXrK7pLsKalxe7ZnjhG&#10;ub+D5SDEZIFgVp6Q5Kb0guTJftnvIst3bbJjRLodvykWpX/el1D5nSOroaGnXzkfc/dPde9+6917&#10;37r3VyH8lD+aRnP5Ynypptz7jkymV+OHbi4rZvyB2pQLNVTwYaCrdtv9k4HHxn93K7clnnmjiCk1&#10;NHNW0a6ZKiKWIJc4ctJzHtnhx0FxFVomPr5oT/C9B9hAPlQ1ZdQ6+qlsbfGz+zNm7X7D6+3Lht47&#10;G3tgcXujaW6tvV0GTwe4dv5qjSvxWXxdfTFklhnhdJEZT9DzY3HvGiaGW3maCdSjoSGUihBGCCPl&#10;0x0qvbXXuve/de697917r3v3Xuve/de697917r3v3Xuve/de60//APhUB/NhxnUnV+S/l19G7mjm&#10;7a7cxFLL8i8xh6stN151JkokraXryaemYeLKbrjKGtp2bVHhi6yxFMpTyLK3txyw11cjf71f0oj+&#10;kD+Nx+L7E8j/AB8PhPTiLXJ6+fn7nPp3r3v3Xut53/hH58nt35bGfKj4g5/KVWS2jtKDavefW1FU&#10;TPKm2585kJdo9k0FH5SxSmrJhg6uOnjKxpOKqXSZKmRvcMe623RK1tusYo7ao3PrQakP2juFfSg8&#10;um5B59br+WqnocVk62JdclHj6yqjQclnp6ZpkUCx+pFvp7h9RVgD5nprr4hE881VPNU1EjzVFRLJ&#10;PPNIxaSWaZzJLI7H6lmJJP8AX3mOAAKDpT1i9+691737r3Vuv8hmDF1H83b4PR5hYmpF7Ozc8ImI&#10;CfxSm65zdTg2Gr+2K1Kcx/7Va3PsLc7Fhyre6OOgfs1rX+Veqt8J6+sv7xf6Y697917r3v3Xuve/&#10;de697917r3v3Xuve/de697917rS0/wCFZH8xHF4TYuzP5cnW+djqNzbxrMB2t8jP4fUh/wCC7Pw9&#10;QMp1h1/kxEWUT5PIJHuGop5NMsMNFjpbGKtUmXvbDYWed+YLhe1KpFXzY4dh8gO0HgSWHEdORjz6&#10;0Pvc19O9e9+691737r3Q4fGP/spP49/+Jw6n/wDe9oPaPcv+SdP/AM03/wCOnr3X2nPeIXSbr3v3&#10;Xuve/de697917r4+f813EzYX+Zv/ADAaOeIwvN8w/kPllQgAmHP9pZPO08tl/EkdSsgP5BuefeVv&#10;LDh+XLEj/fEQ/YgH+Tp9fhHVf/s86t1737r3Q4/GHfdL1d8lPjz2bXTJTUXXXeXU2+6yokbTHBS7&#10;R39j9wVEzsPoFSnLE/0HtFuUJudunt14yRuv+9KR/l60eHX2m/eIfSfr3v3Xuve/de697917r3v3&#10;Xuve/de697917r3v3XuvnS/8K9/+3ivQ/wD4pXsX/wB/n2F7nz2q/wCSBP8A89Df9W4unY+HWqb7&#10;k3pzr3v3Xuve/de6+p3/AMJsv+3M3xI/6jvkJ/8ABNbx941e4X/K23X2Rf8AVmPph/i6vR9gvqvU&#10;TIY+hy1BW4vJ0lNkMbkqSpx+QoKyGOopK6hrIWp6ukqqeUFZI5Y2ZHRgQykgix97VmVgymhGQfn1&#10;7r4/P8z/AOGmX+BPzi76+N9TR1kO1dt7tqtwdU5Cr8kn8c6h3gxz/XmQSskuKiSGgmTH10ikgVtN&#10;UxmzRsBlZy5u6b3s0G4A9zLRx6SLhx8s5HyI6UA1FeiCezzrfXvfuvdPO3NxZ7aG4cFuza2YyO3t&#10;z7XzOL3FtzP4ermoMtg89hK5MliMxi66mKyQ1NNURRzQSxsGR1VlIIHukkaSxtFKAysCCDkEHBBH&#10;oRx6919VP+Sj/Nc2f/M3+NWPqNw5HE4j5S9TY3FYHvzY0LU9G+SrBF9pju1trY5CCcNnShkdI1tQ&#10;1vmo2/bWmmqcZ+cOWJeXNxIjBNtKSYm9PVGP8S/8aFD6gMMuk9XQewj1Xr3v3Xuve/de697917r3&#10;v3Xuve/de697917r3v3XugI+TPyT6g+InR/YPyF703TTbS6264wk2XzFdIY5Mhkqo/sYnbe3aB3Q&#10;1mUyVS0VFjqNGDTTyIt1F2C3btvu91vI7CyXXJIaAeQ9ST5KBknyHWwKmnXySv5ifzn7L/mJfK3s&#10;X5L9keTGx5+ojwXXmylq3rMf1x1hg5pU2hsnHSkKrGGOSSqr50RBU19RV1XjQzlFyj2DZbfYNsj2&#10;63zpyzebufiY/wCADyUAeXT4FBToj/s5631737r3UqgoK7K11Fi8ZR1WRyWSq6agx+PoaeWrra6u&#10;rJhT0lHR0sAZ5ZZZGVI40UszEAAk+9MyqpZjQDJJ8h17r69P8p34ZRfAv4EdAfHmupIaffeN2uN5&#10;9uzxGKRqrtnfsn95t7U71UPpnTGzzrhaSYAa6WigJF/eK3NG7/vvfJ79T2E6U/0i4X7Kgaj8yek7&#10;Gpr1Yz7IOtdVk/znP+3Vfzy/8Vy35/7hr7EXKP8Ays1l/wA1V62vxDr5FPvKfpR1737r3Xvfuvdb&#10;C/8Awl7/AO3ufVP/AIivvD/3gKj2A/cj/lVpf9PH/wAe6o/w9fT1945dM9e9+691737r3Xvfuvde&#10;9+691737r3Xvfuvde9+691737r3XzCv+FQn/AG9z7W/8RX0f/wC8BT+8jfbf/lVov9PJ/wAe6eT4&#10;etej2POr9e9+691737r3X11v5Mf/AG6r+Bv/AIrlsP8A9w294sc3f8rNe/8ANVuk7fEerNvYd610&#10;0bg3Bgtp4LNbp3TmsVtzbW3MVkM7uHcOdyFJicJg8JiaR67KZfL5SueOCmpqaCN5p55nVI0VmZgo&#10;J93jjeVxFECzMQAAKkk4AAHEnyHXutLz59f8K1aDZe/a3r3+X51PtPsnAbczApcz3j3RBuRNs7vj&#10;o6oLXQ9ebAwNVi69aOVVKwZjK10bvqJGNCqksku7H7XNNAJ99laNmGI46VX01MQRX1VR/tvLpwR+&#10;vWzf/Lx/mB9HfzH/AI67b766ZycVNWNHTYjs3retrYKjdXVO/kpVmym09wxRhGeMm82NyCxLFW0p&#10;SeMI3kiijnftiveX79rG7FRxR6drr5MP8o4g4+ZoQQadHr9kvWuve/de697917r3v3Xuve/de697&#10;917r3v3Xuve/de697917r5tf/CtHD4fGfzP9nVuMSBa3cPxJ6pzG4WiULJJmIOwd44CB6kj9T/YU&#10;NCoJ/sBB+PeQfte7ty44bgs7gfZpjP8AhJ6ej+HrWH9yN1fr3v3Xuve/de6NF/so/bP/ADqp/wDz&#10;hqfZb+9bX161Udf/0N/j37r3WlB/wog2CdtfNTaW84INFJ2R0ftXIVFTp0ibObZ3Blds1sV/yY6K&#10;DGkm97MB+B7lXkaXXtzRnikh/YQp/wANeuqn3MN6+v8AaK52pz3WF/MoHpHLHDKp/ORpf2da/dT+&#10;fcmW3l1kVuPE9MM/59ntv0CL7z6aZvqfZtD5dBS74nq8X/hO9nFxP8xagoGk0Hc/SvaGDRb/AOda&#10;n/h+5DH/ALbHlv8AYewJ7qR6+Umb+CaM/wDHl/5+6xy+8RB4vt80n++rmFv260/5/wCt9L3jN1gh&#10;1737r3Xvfuvde9+691737r3Xvfuvde9+691737r3Xvfuvde9+691737r3Xvfuvdakn/CpPvZqbbf&#10;xh+NGOrP+LxmN0d3btolk0skWDpDsbYUrxryySvXbh/VYBoVIuf05D+w206p7/fHHwhYEP8Apjrk&#10;/Zpj/b1IvINpV575hwAQfn3N/gX9vWnP7yT6kc8eve/da697917r3v3Xuve/de6XnVvWu8O5eyNi&#10;dT9f4qTN737H3ZgtmbWxcepRVZvcWRjxlAs8oBEUKvIHnmYaYow0jkKpISX99bbZZS7heNpigRnc&#10;+iqKn7TjA8zgdNTzx20D3ExoiAsT8gK9fUl+Ifxp2Z8Qfjj1T8eNjJFJiuu9sUuPyWXSAU8+6N11&#10;jHJbv3bWoLkTZLJTVNWUJIjV1iS0caAYF8x75c8x71cbzd/FMxIH8KDCIPkqgD50rxPUDbjfS7je&#10;yXkvFzgeg4AfkKDoyXsk6Rde9+691737r3Xvfuvde9+691737r3Xvfuvde9+691737r3Xvfuvde9&#10;+691737r3Xvfuvde9+691737r3Xvfuvde9+691737r3Xvfuvde9+691737r3Xvfuvde9+691737r&#10;3Xvfuvde9+691737r3Xvfuvde9+691737r3Xvfuvde9+691737r3Xvfuvde9+691737r3Xvfuvda&#10;TH/Cmz+TfV7iTcH8yb4zbUNRlMdj1qPllsLAUZafIYzGwLBTd8YjHUy3aWkgRYN1LEDeBIsoyDxZ&#10;KoeYfbrm0R6eXtxbBP6DHyJ/0Mn5nKfOq+ajpxG8j1ote5o6d697917r3v3Xuve/de6cMRl8tt/K&#10;43O4HKZHCZzDV9JlcPmcRW1ONyuJydBOtVQZHG5GiZJoJ4JVWSGaJ1dGAZSCAfdXRZFKOAykUIOQ&#10;QeII8x17rbS/lv8A/CqfvHo+kwHVnzy2zmPkf1zQrTY6j7l2y+Oo++dvY+JRCjbkpMg9Njd2LGiq&#10;vmqZ6HIN65qitrZCF9xfzB7aWd6WudkYW8hz4Zr4ZPypUp+QZfIADpspXh1um/Eb+Y78KfnPhabJ&#10;/Gf5BbE39l3oxWZDr+bI/wB2+0sEipqqP431tuQUuYhjiYMhq1pHpXKsYZ5EsxiDdeX942V9O4wM&#10;g8mpVD9jiq/lWvqOmyCOPR3fZP1rr3v3Xuve/de697917r3v3Xuo1bW0eNo6rIZGrpqDH0NPNV1t&#10;dWzxUtHR0lNGZqiqqqmcqkccaAs7uwCgEkgD3sAsQqipPl17qhz5zf8ACjD+XZ8OKbL7f2nv6P5V&#10;dv0cdRFS9fdDZPGZ7bdHkowUjg3f22plwVBGJVaKpSgkyNdAwOug9jbZeQd/3YiSVPpoj+KQEGn9&#10;FPiPyrpU/wAXVghPWiX/ADJP5z/zK/mXZWfDdm7nh666Kpcgtbt34+dcVNfjtiQPSzeTHZLedZM/&#10;3e48lFZGFVkn8EUoaSipKISOhmrl7lHaeXV12y+JORmV6FvmF8kHyGT+Inp0KF6qT9ijq3Xvfuvd&#10;e9+691npaWqrqqmoqKmnrKysnhpaSkpYZKiqqqqokEVPTU1PEC7yO5CoigliQACT70SFFTgDr3X1&#10;iP5HvwDqv5enwF65613fjEx/dPZVVP3N3lGyoanG763hQU0VFs2aQarHAYmmx2JnRJGiNXDVzxHT&#10;Ob4xc5b4N+3yS4iNYY/04/mqk1b/AGzEsPOhAPDphjU9W++wp1XrTT/4Vbfy2arsHYW1f5inU+Aa&#10;q3P1TjKDr75F0GMpi9XlOtJ8gV2P2LJBAAXfBV1TJjslMQ8hoqumkYpTY1yJa9suYRBO2wXTUWUl&#10;oifJ6dyf7YCo+YPm3TiHyPWg/wC5v6d697917r3v3XujjfBj509//wAvbvvb/f3x93IMbm6BRi92&#10;bTyhqanZfZOzp6hJ8nsve2Igkj+4o5yivFIjpPTTrHU00kU8aOCnetlsd9sWsb5aqcqw+JG8mU+R&#10;H7CMGo60QCKHr6fP8sz+bj8Wv5nPXkGU6wz0Gyu6cJi4arsr497qydIN+bRqVCxVuTwZIhGewXlY&#10;CDM0EWkB4krIaKpc0y448xcrbly5cabldcJPZKo7W9Af4W9VP5EjPTJUr1ab7DXVeve/de697917&#10;r3v3Xuve/de697917okHzs/mGfF7+XZ1NVdqfI7ftLhpKmCsTY/XWGelyfZnZ2YpYwRhdj7VMsck&#10;9naNKmvnaKipNaNV1MKspJzsuw7lv10Lbb0r/E5wiD1ZvL5AVJ8getgE8OvmD/zQv5pPfX80Lu49&#10;idmSnaPWW03yGO6a6Uw+RqKva/XWAq5gZqmomdYhkc5XKkTZbMywo8zIkUMdPSQ09NFkdy3y1Y8t&#10;2f09t3yNQySEZc/5FH4V8uJqSSXlUKOqyvYi6t1737r3XvfuvdbhH/CVP+WvVdndv5v+Yb2ngG/0&#10;edKVWU2d0JTZKnIg3T3BX4/7Tce86WKcFZqTbWOqXpoJdJU5KrV4ZBPjJFEU+5nMItrQbDbN+pNR&#10;pafhjBwv2uRX/SjOGHTbt5dfQE9wZ011737r3VF3/Ck3/tzN8t/+o749/wDwTWzvY09vf+Vttfsl&#10;/wCrMnVk+Lr5YnvJXp/r3v3Xuve/de62sv8AhIR/28V74/8AFK99f+/z699xl7q/8kCD/noX/q3L&#10;03Jw6+i17gPprr3v3Xuve/de697917r3v3Xuve/de697917r3v3XutE//hZN/wAfv8Af/DV+R3/u&#10;32X7mn2l/sb7/TRf4JOnY/PrSj9zB051737r3XvfuvdfSf8A+Em//brrcP8A4tV2z/7x21fePfuf&#10;/wArIv8AzRT/AI8/TL/F1s2+466p1737r3Xvfuvde9+691737r3Xvfuvde9+691737r3Xyp/+FGP&#10;/b5n5n/9R3Rf/wADLsv3kzyD/wAqlZ/ZJ/1ek6fT4R1SX7GHVuve/de697917r7HH8tn/t3V8Bf/&#10;ABSv4sf++MwXvE7mH/kv33/PRN/1cbpOeJ6Op7J+tdFH/mAf9kHfNn/xUf5I/wDvm8z7NNj/AOS3&#10;Z/8ANeL/AKuL1scR18av3lr0o697917r3v3XurmP+E9//b4r4Uf+HV2b/wC+K3T7CXPf/Kp3n+lT&#10;/q4nVX+E9fV094x9Mde9+691737r3Xvfuvde9+691737r3Xvfuvde9+691qtf8K8/wDt2x0j/wCL&#10;xdbf++F7L9yX7V/8rDN/zzv/ANXYerx8evnMe5+6e697917r3v3Xut4b/hGb/wB1H/8Ayz//AOaj&#10;7hv3b/5Z/wDzf/6w9NSeXW8N7hrpvr3v3Xuve/de697917r3v3Xuve/de697917r3v3XuvnZ/wDC&#10;vv8A7eB/Hv8A8U52t/7+vfHue/ar/khT/wDNc/8AVuPp2Ph1qf8AuTunOve/de697917r6lv/Caf&#10;/tzb8W/+158gP/giN0+8a/cP/lbbn7Iv+rSdMP8AF1e/7BXVeve/de6+dz/wrZ+LFT1v8z+qvlPi&#10;Mc0e2Pkp1jBt7clfHFqQ9o9MiDb9Y1ZPGLIajblVt6OmWT1P9pUFSyxsEnr2u3MXG0S7Y57rd6gf&#10;0JM/ycNX7R07GcU61Ofcn9Ode9+691737r3Rr/hN8ye5PgV8jthfJXo/Kx0m69m1b02WwVe8525v&#10;3ZuSZI9zbC3bSQMpmx+RhQK1iJIJkhq6do6mnglQs3jabTe9vfbr0VV+BHFWHBl9CP5ioOCR1ogE&#10;UPX1V/5df8yn43fzKul6HtHo/ccFHunF0lBD2n07mq6lHYPVW4qmL9zHZzHppapx80iyfwzNU8f2&#10;tYinSY6iOopoMZt/5e3Dl68NteLVTXRIB2uPUHyPqpyPsoSwQQaHqwb2Rda697917r3v3Xuve/de&#10;697917rWe/m9f8KKuivhRid0dI/FjLbX77+WLRVmIqqzG1UOd6n6Srxqpqis3tmcdJ4srmqWQFY9&#10;u0Mx8Uqt/EpqbQtNUyJyryDe7wy3m5hoLXjnDyD+iD8Kn+I8R8IPEXVCcnr5ynava3Y/ePY28e3O&#10;3d5Z3sDsnf8Am6vcW8N4bkrGrcvm8tWEeSeeSwSOONFSGnp4USGCFI4YY44Y0RZ+tbW3srdLW1QR&#10;xoKKo4Af6uJ4k5OenuHQf+3+vde9+691737r3XvfuvdfWr/kYf8AbpP4M/8AiHR/71mT94u86f8A&#10;K03v/NT/AJ9HTD/EerYfYY6r1737r3SV33/x5G8v/DV3D/7qJvbsP9sn+mH+Hr3XxHfeYnSnr3v3&#10;Xuve/de6sZ/lC/8Ab0X4C/8Ai1XTf/vY03sg5q/5Vu+/5oyf8dPVW+E9fXz94q9Mde9+691737r3&#10;Xvfuvde9+691737r3Xvfuvde9+691737r3Wgt/wsW/7KB+F3/iHOzP8A3taL3OHtP/uBef8ANRP+&#10;Onp2Ph1pue5Z6c697917r3v3Xuvplf8ACVn/ALdR4X/xP/cn/W7He8d/cz/lZz/zSj/y9MyfF1sh&#10;e4+6p1737r3XvfuvdfFV+RH/AGUB3n/4mLs3/wB7Wu95fWH+4MP/ADTT/jo6U9A77V9e697917of&#10;vif/ANlTfGr/AMT/ANN/+/Fx3tDuf/JNuP8AmlJ/xw9aPDr7R3vETpP1737r3XvfuvdJveWz9sdh&#10;7Q3VsHe2EoNy7N3vtzN7R3btzKQ/cYzP7a3JjZcPncNkIONcFVSzSwSrflWI9uQyyW8qzwsVdCGU&#10;jiCDUEfYevdfIq/ml/AXeP8ALi+Y3ZXx7zsWQrdkfdvvLpTeFbGdO9eodxVkz7VybVAVVesovHNi&#10;csFUKtdSVGgGIxu2U/LW+RcwbTHfpQP8Mi/wyD4h9h+Jf6JHn0oU1Feq7PZ91vr3v3Xuve/de62J&#10;P5KP8+DsL+W/l6To7uyHP9o/DbcGYkqpcDRyiu3l0jlcpUGXJbp60jrXRJ8dUSM0+V288scckhar&#10;pHgqnqVrgFzhyTBzAhvbOkV2o48FkA4K/oRwVvTBqKaaMtc+fX0g+g/kN0n8o+sNvdy/H7sna/an&#10;Wu54fJi9z7Vr1q6dKhEV6rE5aikCVOPyFMWVKzHV8MNVTv6JokcW94/X1hebbctaX0ZikXiGH8x5&#10;EHyIqD5Hpkgjj0MvtJ17r3v3Xuve/de697917r3v3Xuve/de61n/AOc1/wAKEOo/g7g909A/FvN7&#10;b7e+YNVT1WHrq2glpNwdedATuGpqjJb1q6dmp8huGnOr7TbkbN4ZV8mU8UaR0lbInKPIl1vLrfbk&#10;pitBkA4aX5L5hT5v5jC14i6oTk9fN83xvjeHZm8t0dhdg7lzO8t871zuT3Nu3de4q+fKZzcOfzNW&#10;1dlMtlMhVFpJZppXZ3Zj9TxYWHvIGGGK3iWCBQiIAFUCgAGAAOnukt7c691737r3W8B/wjr6KzC1&#10;HzM+TFfSTQ4CSDrvovatcUPgyWXikqd/b+pVc8aqKFttsQL3FVzawvDfuxepS025T3d8jD0GFX9v&#10;f+zpqQ+XW8Wyq6srKGVgVZWAKspFirA/UH8j3DXTfXxQO6+va7qPuTtrqjJxSQZLrHs3fnXuQgmB&#10;WaGu2Xuqr23VxSg2IZZKZgwI+vvMGznF1aRXS8JEVh/tlB/y9KBw6DP2o631737r3Q9/FfvbMfGD&#10;5K9DfInBU8lbkule2th9lJjI5FhOapNp7kp8vk8A8rcLHkKWOaikP+olbkfX2h3OyTctvnsHwJkZ&#10;K+moEA/kc/l1oiop19lPqrs/Y/dfWmwu3us89Sbo6+7M2lgN77N3BRNenyu3dyY2PK4uqCH1RuYp&#10;VEsLgPG4aNwrqwGJdzbTWdw9pcLpkjYqw9CDQ9J+l97Y691737r3Xvfuvde9+691737r3XvfuvdU&#10;0/zf/wCcP0z/ACvuo6umjq8Lv75T74wtUenel0q/NJA84ekp+xOyI6N1moNu0cysVUvHPkpo2pKM&#10;gLVVVGLeVOU7vmS6BIKWyH9ST/nxPVz+xRk+QNlUsevlndu9tdid8dnb67k7a3Vkt7dk9k7lye7d&#10;5boy0ivWZbNZWcz1EvjjCxwwxjTDTUsCJDBCkcMKJFGiLkpa2tvZWyWlqoSOMBVA8gP9WTxJyc9P&#10;8Og69qOvde9+691737r3Q4fGP/spP49/+Jw6n/8Ae9oPaPcv+SdP/wA03/46evdfac94hdJuve/d&#10;e697917r3v3XuvlJf8KEeuqnrb+b38w6GSBo6Lde5Ni9i4ucpojrabfvVuE3HXzw/wBQlfNWU7H8&#10;vE3+v7yb5EuBccq2jDioZD/tXYD+VD+fT6fD1TB7F3Vuve/de697917r69/8pX5cYf5sfy+vjZ3d&#10;S5WLJ7rOwMPsDtaITiWsx3bPXVFHtXfMeQiJLwtW1NOMvTRyHUaSsppLssiscVuaNrfZ99uLMii6&#10;iyfNHOpafYDpPzB6TsKHqx32H+tde9+691737r3QW92d09Y/HXqjffd3cu7sXsXrLrbb1bubd258&#10;tIVpqDHUagJDTwRhpamrqZWjpaKip0eepqJIqeCOSWREZTZ2dzuF0lnaIXkkNFA8z/kA4knAFScd&#10;eGcdEs/l8fzX/ht/Mvwm4Kr4470zFNvPaEKVu7uoux8TSbU7S29iJqhaWmz8uCpKuupK3HPI8cTV&#10;2Kr6uGGR44ah4ppEjY433ljduXXUbgg0PhXQ6kJ9K0BB+TAE8RUdbKkcerJfYe611737r3Xzpf8A&#10;hXv/ANvFeh//ABSvYv8A7/PsL3PntV/yQJ/+ehv+rcXTsfDrVN9yb051737r3XvfuvdfU7/4TZf9&#10;uZviR/1HfIT/AOCa3j7xq9wv+Vtuvsi/6sx9MP8AF1ej7BfVeve/de61Yv8AhUN/LZqvk58Z8V8x&#10;uq8Ach3L8U8Rkm3vR46mMuU3j8e6id8ruNbRgtLJtWqaXOQISFSimyzeuQxIZL9t+YRt24nablqQ&#10;3RGmvBZeA/3sdp+YT59XQ0NOvnIe5+6e697917r3v3XujE/FT5V94fC7vDZ3yE+Pe8arZnYuzKpj&#10;DMFaqwu4sLVMozO0N34YsseQxOQjURVdJKReySxPFURQzRoNz2yz3ezewv01xv8AtB8mU+TDyP5G&#10;oJHWiARQ9fTi/lR/zr/jT/M22hjdu0+QxnUvylxOKWbfHQefysQrMnJR0+vI7n6oyVX4zncOdLyy&#10;RxL97Qj01sKx+GpqMdOZ+T9x5clMhBltie2UDh6Bx+Fv5N5HiAyylerofYQ6r1737r3Xvfuvde9+&#10;691737r3XvfuvdFa+XnzQ+N/wX6kyndHyW7Jw+wdp0azwYbHyyLWbu3xm4ofNDtfYW1oG+6yuRl4&#10;/Zp00QoTPUyQUySTIZbVtG4b1dCz26Mux4n8Kj1ZuCj7ePAVOOtgEmg6+ZF/N3/nD90/zTO0qb72&#10;nrutvjXsDKVk3UPSkGQFQIp5I2o2372HVUpEWR3DVQMyKVBp8fA70tHcyVdVWZF8q8p2fLVtj9S4&#10;kHfJT/jKeij9rHJ8gHlUL1Tr7FnVuve/de697917rZ3/AOEx/wDLWqvlX8r0+WfZOANT0L8TM3js&#10;1hv4hTlsdvfv9YlyexsHTiQBZo9uqY9x15R7xTri4pEaKra0c+4vMI2za/3Xbt+vdAg04rFwY/7f&#10;4B6jV5jqjmgp19JX3j50z1737r3VZP8AOc/7dV/PL/xXLfn/ALhr7EXKP/KzWX/NVetr8Q6+RT7y&#10;n6Ude9+691737r3Wwv8A8Je/+3ufVP8A4ivvD/3gKj2A/cj/AJVaX/Tx/wDHuqP8PX09feOXTPXv&#10;fuvde9+691737r3Xvfuvde9+691737r3Xvfuvde9+6918wr/AIVCf9vc+1v/ABFfR/8A7wFP7yN9&#10;t/8AlVov9PJ/x7p5Ph616PY86v1737r3XvfuvdfXW/kx/wDbqv4G/wDiuWw//cNveLHN3/KzXv8A&#10;zVbpO3xHqzb2HetdaaP/AArc+ce8+u+vek/gz1/mqzB0ndeOyfbHdk9BO9LVZrYW282uF2Ds2SSM&#10;3egr8vT5Gvr4yF1PjqRbtG8yGW/a3ZobiebepxqMJCR18mIqzfaFIA/0x+XTkY8+tCH3N3TvR1fg&#10;f8+/kX/Ls7wxneHx53QMdWstPjd8bHzP3NZsPs/akdR559rb2wkMkfmhJLNS1ULx1VJIfLSzRPck&#10;n3vY9v3+zNnfrUcVYYZG/iU/4RwPAg9aIBFD19Mv+WR/OS+J38zXaFFT7Cz1P1v3/j8WKvfHx03n&#10;laRd6YqSmivkctsutZYI9yYVGBZchQRiWFDGa+lopJEjOO/MfKW6cuykzr4kBPbKo7T6BuOhvkcH&#10;8JPTLKV6ts9hbqvXvfuvde9+691737r3Xvfuvde9+691737r3TZms1h9t4bLbi3DlMfg8BgMZX5r&#10;OZvL1lPjsVh8Pi6V67J5TJ5CrZIoKenhjeaaaVgiIpZiACfdkR5HEcYLMxAAGSScAAeZPXuvkefz&#10;g/mnjPnx/MF747/2pPPN1pJlsd1/1G08UtO9R1r15j023gs2KapVZYf4zLFVZ0wTKHiatMTAFLDK&#10;XlTaG2PYoLGX+0oWf/Tsakf7XC186V6fUUFOqyfYi6t1737r3Qi9P9Zbi7q7Z6w6c2hC1RuvtfsL&#10;ZnW+2oFieYyZ7e+4qbbWJXxR8sPPUpcD8e093cx2drJdy/DErOfsUEn+Q6919bv/AIbD+KP/ADx8&#10;/wD1Ph/69+8XP6x7n/H0nqev/9Hf49+691rHf8KUuuPvOuvjH27DBp/u7vPfPXGSqVX/AD398sHS&#10;7mwsEz/82/4DXtGP9rf/AGA/5Cnpcz2x/EqsP9qaH/jw6zz+43vvhbtzByy5/t4Le6UengSPFIR9&#10;v1EdfsHWobU/n3MVt5dZ17jxPTDP+fZ7b9Ai+8+mmb6n2bQ+XQUu+J6tQ/kg7lXbP8z74zSzSiKl&#10;zNX2ZtqpBNhK2d6fz9Fj4r/41hpiB+bW/wAfYW9xIfG5MvQOKiNv95lQn+VeoO98LY3PtruQAqU8&#10;Fx/tZ4if+M16+iP7xU656de9+691737r3Xvfuvde9+691737r3Xvfuvde9+691737r3Xvfuvde9+&#10;691737r3Xzn/AOfV3O3cP8y3uekp6v7zCdPYrZvTGCbXrEA2thVzO6aQKLhfFuDJ5hCAfxc2JIGZ&#10;3tLtn7t5HtWIo9yXmb/bNpQ/nGqdTTyja/TbHESKGUs5/M0H/GQvVNnuTOhGePXvfutde9+69173&#10;7r3XvfuvdbSf/CZ34bpvntzsP5nbvxfm2/03BUdc9VvUw6oKns3deI17szVI5FvJh8FUJSkHgnLK&#10;6+qHiBffHmU2m3Q8s2zUe5pJLTyiQ9in/TyCv/Nunn0A+eNy8K2TbIzmXuf/AEoOB+bZ/wBr8+t2&#10;D3i/1GHXvfuvde9+691737r3Xvfuvde9+691737r3Xvfuvde9+691737r3Xvfuvde9+691737r3X&#10;vfuvde9+691737r3Xvfuvde9+691737r3Xvfuvde9+691737r3Xvfuvde9+691737r3Xvfuvde9+&#10;691737r3Xvfuvde9+691737r3Xvfuvde9+691737r3Xvfuvde9+691737r3XvfuvdYKmmpq2mqKO&#10;sp4Kujq4JaaqpamKOemqaaeMxT09RBKCro6kq6MCCCQRb3sEg1GCOvdfPC/n7fyEsv8AFnM7u+Zn&#10;w62nUZT4xZmtnzvafVmApZqmv+PmTrpjLX53B4+AM0mzJpWL2QE4dm8TgY8RvBPPI/O6bkibRuzU&#10;uRhHPCUeQJ/35/x//TcXVeuD1qb+5P6c697917r3v3Xuve/de697917qbjclkcNkKLLYfIVuKyuN&#10;qYa3HZPG1U9DkKCsppBLT1dFWUrLJFLGwDJIjBlIBBB96ZVdSrioPEHIPXurb/j3/Pi/mr/G6Chx&#10;e0/lrvffW2qLxoNsd3UuG7oopaWEaYaFM32DT1uapYEACpHQZWAKoCiygD2Fr/knlncCWltVRj5x&#10;1j/OikKfzU9VKqerY+uP+Ff3zSwkFPT9pfGr429geAKklZtSXsfrjIVar/uypatyufphIfyYaVE/&#10;pGPYXuParaHNba4lj/02hx/x1T/Pqvhjy6MrQf8ACy3LxwBcn/LuxtZU+MhpaD5V1WOgMv4cU9R1&#10;1VMF/wBp8pP+1ey9vaRK9t+QPnDX/rKOteH8+kruX/hZD2dVQMuzvgfsPBVXq0zbl753BuyAX/Rq&#10;psXtfCsbfn90X/w9uR+01sD+resw+UYX/C7db8P59Ec7d/4VefzPOwKesouv8d8eOioJQ6UWT2R1&#10;lkN1bkpEYel5avtXK57GyyL+GGJRfpdPrc6tfbHlyAhpzLP8mcKP+MKp/wCNdbCL1Sx8j/5gPzX+&#10;XUk4+R/yc7g7Uxc8omO1M5u+votgwTK4kE1D11gjSYKme4BLU+OQmy8+kWF+37Fs+1D/AHX20cR/&#10;iCjV+bmrH8z1YADh0T/2a9b697917r3v3Xuve/de697917rc3/4TVfyXMpvfdG0P5jXyi2nLRbA2&#10;rWQ574tdfbgoWjn3zuqjl10HdmYoKoAriMVIvl22rpesrFXIKUpqWmauiP3C5vWGJ9g216yNiZh+&#10;FfOMH+Jvx+g7eJOlt28h1vq+4S6a697917pi3Rtfbu99s7h2Zu/CYzcu0924PK7a3Pt3NUcOQw+e&#10;2/naCTF5nDZWgqA0c1NVU8skM8TqVdGKkWPu8ckkMizREqykEEYIINQQfUHr3Xysf51v8p7eP8sX&#10;5IVcG3aDL5v4s9s5HKZvoXfdQJqz+G04f7vJdU7syBvbM4QSBI5ZT/l9F4qxP3DVQU2THJ/M8XMe&#10;3gyEC5iAEq+vo6j+Fv8AjJqPQl9W1Dql72Lurde9+691737r3St2Jv7fHV278B2D1rvDc2wN9bUy&#10;EWW2zvHZucyW29zYDJwAiKuxGbxEkNTTygErrikBIJU8Ej21PBDcxNBcIHRhQqwBBHoQcHr3W2N8&#10;Fv8AhWb8guqqHDbF+cPWFJ8jNsUSQUf+lnYEmK2N3JTUcY0mpzuAdI9vZ+ZVConj/g8jcyT1M8hJ&#10;MYb17X2Nyxm2aT6dj+BqtH+R+Jf+N/IDpsxjy62ePj5/woJ/lP8AyFo6H7H5S7d6hz9UkbVO1fkF&#10;jcj1FWYp5ACsVbuncCnbUjA3DGjzs6i3LAWJjm/5F5nsCdVsZVH4oiHr9ijv/ao6oUYdWY7T+Tfx&#10;t39SxV2xfkJ0fvSiqArQVm0+2NhbjpZg1tJiqMPXzIwNxax9h2XbtwgOmaCRD/SRh/hHWqHpx3H8&#10;hOgtn00lbu7vDqDa1HCpear3H2XsvCU0SAai8k+TrYlUWINyfdY7C+lOmKGRj8kY/wCAdeoeq9O9&#10;v56P8qb4+0lZJuj5k9W72ylKsgh290nWVvd+UraqO96COp6whyePp5bgqTX11PGpFndTx7PbLkvm&#10;a/I8K0dAfOT9Mfb30J/IHrYVj5da2fza/wCFdW68/Q5fZvwG6NfYqVMc1LB3X32mKzW6aVZAY/vN&#10;tdT4CepxVNURkCSCoyuWyETA6ZceCPchbP7WRIRLvk2un+hxVC/m5AYj1Cqp9G6uI/XrUF7x787o&#10;+S3Y2b7b787M3f2x2PuFwcnuvemYqMtkDAjs9NjKBJSIaKhp9bLSY+jiipqdPRDFGgCiVbKxs9ut&#10;1tbGNYo14KooPtPqT5k1J8z1cADh0EftV1vr3v3Xuve/de6sQ/lj/wAujtv+Zf8AJvbfRvXkFZht&#10;mY6Sj3F3T2iaI1GH6w65jrBFkMtMz2jmydZZqTCY7UGqqogtopoaqeAh5j3+15d25r2fLnEaebv5&#10;D7BxY+Q+ZAOmNBXr6z/QfRfWXxm6a646E6b25T7U6z6r2vj9p7TwsGl5I6GhUtPkMlVAK1TXVtQ8&#10;1bkayQeSpqpZp5CZJGJxevr253G7kvrttUkpLMfmfIegAwB5AAdJyamvQu+0vXuve/de6ou/4Um/&#10;9uZvlv8A9R3x7/8Agmtnexp7e/8AK22v2S/9WZOrJ8XXyxPeSvT/AF737r3XvfuvdbWX/CQj/t4r&#10;3x/4pXvr/wB/n177jL3V/wCSBB/z0L/1bl6bk4dfRa9wH011737r3Xvfuvde9+691737r3Xvfuvd&#10;e9+691737r3Wif8A8LJv+P3+AP8A4avyO/8Advsv3NPtL/Y33+mi/wAEnTsfn1pR+5g6c697917r&#10;3v3XuvpP/wDCTf8A7ddbh/8AFqu2f/eO2r7x79z/APlZF/5op/x5+mX+LrZt9x11Tr3v3Xuve/de&#10;697917r3v3Xuve/de697917r3v3XuvlT/wDCjH/t8z8z/wDqO6L/APgZdl+8meQf+VSs/sk/6vSd&#10;Pp8I6pL9jDq3Xvfuvde9+6919jj+Wz/27q+Av/ilfxY/98ZgveJ3MP8AyX77/nom/wCrjdJzxPR1&#10;PZP1roo/8wD/ALIO+bP/AIqP8kf/AHzeZ9mmx/8AJbs/+a8X/VxetjiOvjV+8telHXvfuvde9+69&#10;1cx/wnv/AO3xXwo/8Ors3/3xW6fYS57/AOVTvP8ASp/1cTqr/Cevq6e8Y+mOve/de697917r3v3X&#10;uve/de697917r3v3Xuve/de61Wv+Fef/AG7Y6R/8Xi62/wDfC9l+5L9q/wDlYZv+ed/+rsPV4+PX&#10;zmPc/dPde9+691737r3W8N/wjN/7qP8A/ln/AP8ANR9w37t/8s//AJv/APWHpqTy63hvcNdN9e9+&#10;691737r3Xvfuvde9+691737r3Xvfuvde9+69187P/hX3/wBvA/j3/wCKc7W/9/Xvj3PftV/yQp/+&#10;a5/6tx9Ox8OtT/3J3TnXvfuvde9+6919S3/hNP8A9ubfi3/2vPkB/wDBEbp941+4f/K23P2Rf9Wk&#10;6Yf4ur3/AGCuq9e9+691UZ/O7+Bk38wX+X/2l1htbFrke5OvGh7m6NRI0asrewdkUNQZtp0zGxLZ&#10;/E1GSwsKtIsa1NTTzyG0A9ink3exsW+xXMppDJ+nJ8lYju/2rAN9gI8+rKaHr5NU8E1NNNTVMMtP&#10;UU8skFRTzxvFNBNE5jlhmikAZWVgVZWAIIsfeUAIIqOn+sfv3Xuve/de697917oWeke+O5fjZ2Ng&#10;+2+heyt39UdkbckZsVu3ZeYqcPk0gkZWqsbWiE+KroqgKEq6CrjlpqhP25opEJUpbyytNwt2tb6N&#10;ZY24qwqPtHoR5EUI8j1oivHrbK+Iv/CvDufZ2Nxe1/mh8fMD3LHSxw01R2p0/lKbrne1RFGAJchn&#10;Nh5KGoweQq5Dcn+HVOHgHGmH6kxhuvtXaTMZdonMNfwSDWv2BhRgPtDn59UMY8urqtgf8Kov5Ue8&#10;KGCp3JuHvfqqpkRWlx2+em6/KVFO5HqjabrKs3DC1jwCspv/AIewfP7aczxNSNY5R6rIB/x8L1XQ&#10;3QhZn/hTh/J+xdG1TQ99b63HMsYcY/DdD9wwVjsRcwq+4cRQU+ofQlpwv9GPthPbrmtjRoFX5mSP&#10;/IxP8utaG6IR3t/wr9+Ju2aOtpfjt8aO8O285GJYqau7Kyez+n9pPKVtDWQVGIqN0ZKaJSQzRTY6&#10;ldrFdSX1g7svardJCDf3EcS+iBpG/mEH8z1YRnz61pPnL/woJ/mL/OCgzGzMh2NRdBdQZiOakrer&#10;+gosls6DNY2UGJqPd2+ampqdwZJJYiY6yk/iMNBOCdVCAQokTZeRdg2ZhMsfjyj8ctGof6K0Cj5G&#10;hYfxdXCAdUhexj1br3v3XunTIYPM4mkwdflMTkcdQ7mxc2c25WV1FUUtNnsNT5qs23PlsPPOqrU0&#10;yZHH19C00JZBUU08JPkidVqroxZVIJU0NPI0BofQ0IP2EHz6901+7de697917r3v3XuvrV/yMP8A&#10;t0n8Gf8AxDo/96zJ+8XedP8Alab3/mp/z6OmH+I9Ww+wx1Xr3v3Xukrvv/jyN5f+GruH/wB1E3t2&#10;H+2T/TD/AA9e6+I77zE6U9e9+691737r3VjP8oX/ALei/AX/AMWq6b/97Gm9kHNX/Kt33/NGT/jp&#10;6q3wnr6+fvFXpjr3v3Xuve/de697917r3v3Xuve/de697917r3v3Xuve/de60Fv+Fi3/AGUD8Lv/&#10;ABDnZn/va0XucPaf/cC8/wCaif8AHT07Hw603Pcs9Ode9+691737r3X0yv8AhKz/ANuo8L/4n/uT&#10;/rdjveO/uZ/ys5/5pR/5emZPi62QvcfdU697917r3v3Xuviq/Ij/ALKA7z/8TF2b/wC9rXe8vrD/&#10;AHBh/wCaaf8AHR0p6B32r691737r3Q/fE/8A7Km+NX/if+m//fi472h3P/km3H/NKT/jh60eHX2j&#10;veInSfr3v3Xuve/de697917qnD+dV/Kw23/M9+L9Rt3Ax4vC/JLqVctuz4/bzrvFTQS5iopU/jnW&#10;u469hdMPuFIIIZZb/wCS1cVJWWeOCWCcW8ocyycubl4j1a3losqj08nA/iX+YJHmCLK1D18q7fuw&#10;95dXb13X1x2JtrMbN33sbP5Ta27tqbgo5cfmtv7hwlY9BlMTkqOYBklhmRkYfQ2uCQQTkvBPDcwr&#10;cW7B0cBlYZBByCOn+kn7d691737r3XvfuvdGw+JHzj+VPwX39/pF+Lvce6esMzVPSjcGIoZocnsz&#10;eVJSOWix+9dkZhJ8XlIlDOsRq6VpINbPTyQyWcFe67Ntm9QfT7lEJAOBOGX5qwoR+Rz51HWiAePW&#10;3t8RP+Ffe2Kmixe3PnF8bsvicrGkNPWdo/HOqpstiK2UgRfd5DqzfVbT1FEi28k8lJuKsLXPipV0&#10;hGivdfaqQEybNcAj+CXB/J1BB+VUHzPTZj9Or5OpP59/8pPuOlpZcL8y+vtnVs6p9xie28bu3qSq&#10;x8z/AFp6qv3/AI+gx7lf7UlNWyxf0kPPsE3XJHNNoSHtGceqFXr+Skn9oHVdDdGtpv5k38uuspRX&#10;U3z3+F81IVVjUJ8oukPEurgCRjnPSbmxVrEHgi/ssPL2/g6TY3Ff+aMn/QPWqH06C7e/84n+Vp19&#10;TzVWe+e3xhr44IjK67I7T292ZUMgF7Q0nW8mWlkb/aI0Zv8AD2ph5T5lnNEsZh/pkKf8f09b0t6d&#10;Vc/If/hVp/LX6ro6+m6Xo+4vk5uNIpBjP7p7JrOttkzVaDiLLbl7UXG5OniJ481Jt+s/qEI59iSw&#10;9suYbkg3hjtl89Ta2/IJUH82HWxGfPrVw+en/Ckr5+fMvH5rYewMrj/iZ05l1mpKrafTeVybdgZz&#10;FzKUkx+7O4qkU+SlRlZo5o8LTYqCeMmOoglUm8k7J7fbHtDCecG6lH4pANIPqseR/vRYjyI6uEA6&#10;172ZnZndizMSzMxLMzMblmJ5JJ+p9jvq/XXv3Xuve/de6W/WfW2+O4uw9k9U9Z7byO7+wexdz4XZ&#10;uzdsYmIS5DObj3BXpjcVj6cMVVdcsihpJGVEW7yMqKzBm4uIbSB7q4YJHGCzE8AAKk9e6+vL/LS+&#10;Eu2v5e/wy6b+MmEloslndq4V832buehjZIt4drbpf+L77z8byqsj0wq3+yxvmHkSgp6WJuY/eK/M&#10;W8Sb7u824vhWNEB/Ci4UfbTJ/pEnpOTU16Ph7JOtdfLg/wCFI3xRr/jR/NB7b3TR4x6XYfydpMd8&#10;g9n1iRH7abL7pDY3s+jkqVGhqpdzUmTrpYuHSGspmcfuKzZJe325ruPLcUZNXtqxN9i5T8tBA+0H&#10;p9DVeqEvY36t1737r3XvfuvdbLP8j3+fnuD+XhHTfG35HUO4OwviFlszU12BrcKv8S3t0JmM1WGq&#10;y+S2xj6h0GQ2/V1EklXk8KrrLFM0tbQlp5KilrY85y5Hj34ncNvIjuwKGuFlA4AnyYDAbgRQNihF&#10;GSuR19Db47fKf46/LXYlJ2V8bu49h9w7Oqoqd5shs3OU9dW4aaqj8sWO3TgJfHkcRWheXoMpS09Q&#10;n9uJfcD3+2X+1zm33CFon9GFK/NTwYfNSR8+miCOPQ++0PWuve/de697917ovvyB+V/xp+Ke2X3f&#10;8ju8+sumsH4Jaikk33u3E4XJ5kQ31wbb2/NIchlJ+DppsdSzytY6UNj7X2O17jucnhbfC8zf0VJA&#10;+08APmSB1sAnh1qL/wAxf/hWRgKbHZ3rL+W9sysymXqI6nHyfJXtjAGgxGMDgxjJdZ9VZQfcVcul&#10;hJT1u5kp0ikUrLiKlGDCU9g9sHLLc8wPQcfBQ1J+TuMD5hK1/iHVxH69aTPZ/aPY3dW/t0dpdt72&#10;3L2L2LvTJzZndO8t3ZarzefzeQmATzVlfWszlURUihiW0cUSpFEqRoqiYLa2t7OBba1QRxoKKqig&#10;A+z/AA+pyenaU4dIP2/17p+3RtbcmyNxZnaO8MFldsbp25kKnE5/budoajGZnC5WjfxVmNyuOq1W&#10;WCohcFJYZVDowKsAQR7pHLHNGJYmDKwqCMgj1B8x17ph93691737r3Q4fGP/ALKT+Pf/AInDqf8A&#10;972g9o9y/wCSdP8A803/AOOnr3X2nPeIXSbr3v3Xuve/de697917rQA/4V+/HKq218kPjP8AKXG0&#10;DLg+1uq8v1FuOqgivTxbv6p3BLuDF1OQlA9M9di9wrBACfVHjnsB42JnL2q3ASbfcbYx7onDj/Su&#10;KGnyBXP+m6djOKdaeXuV+nOve/de697917q6j+TV/ON7H/lW9pZulyOEyXZvxm7SrcfJ2x1ZR18V&#10;LlsdlKNBR0nZHXU1cwpoc3TU/wCxUU07RwZKnVKaolheGkq6QIc28p2/M1spUiO5iroemCP4HpnS&#10;TwPFTkA1INWXV19D74zfze/5cPyzwGMy/VXyw6loczkIIpJuveyt04vqzsvG1LIDU0NRsvfctDVV&#10;DQOfHJU44VNKzcxVEiMrNA248q8wbW5S6tXIH4kUuh/2y1Ar6Gh9R0yVI49HWyPd/S2Hxz5jL9vd&#10;X4vERo0j5TI7/wBp0OOSNP1u9dU1axACxuS3HsnWzvHbQkTk+gVif8HWqHqq/wCW38/r+WH8TMNl&#10;Gq/kNtzvffVJFMMf1t8ca3Hdr5jI1sakGjrN14Sf+7eNKPZZhkszDKo1aIpHUp7Eu18j8x7o4pAY&#10;EPF5aoB/tSNZ/JSPmOrBGPWhB/NZ/nR/JP8Amjbop8NuSNOpvjltbLNk9h9C7Zy1RX47+IRq8NNu&#10;vsTPtHTtnsysbvHDK9NDS0iMy0lLE8lRNUTfyzyht/LcWuP9W4YUaUihp/CgzpX8yT5k4AdVQvRD&#10;Phz8quzPhR8lOp/kv1Pkqij3T1lumhy1TjY6qWlod3bYlkFLu3Y2d8V9dBmMe9RQVKkEqsnkj0yx&#10;xup3u22W+8bdLt10KrIpFfNW/Cw+amhH7OHWyKinX2Q+vt8YDs3YWyOydqVD1e1uwdoba3xtqrdV&#10;R6rAbsw0Oew9Q6KWAL09RGxAYgX+p94mTwvbTvby4aNip+1TQ/zHSfpX+2uvdfOl/wCFe/8A28V6&#10;H/8AFK9i/wDv8+wvc+e1X/JAn/56G/6txdOx8OtU33JvTnXvfuvde9+6919Tv/hNl/25m+JH/Ud8&#10;hP8A4JrePvGr3C/5W26+yL/qzH0w/wAXV6PsF9V697917rDU01PWU89JVwQ1VJVQy01VS1MST09T&#10;TzoYpoJ4ZQVdHUlWVgQQSCLe9gkGowR17r5if8/v+T/l/wCXl3vVdzdO7dqpfh33juKtrNmTUUDz&#10;UfTu+sh5cnlOn8tLGCIqSyzVW2ZpbGWiV6UtLPQTTS5Gcjc1pv1kLO7b/G4R3esijAkHz8n9DnAY&#10;API1RQ8eteX2POr9e9+691737r3Tvt/cOf2nnMTufauczG2dy4DIUuWwW4dv5Otw2cwuVoJhUUOT&#10;xOWxzx1FNUQyKrxTQyK6MAykEX91kjSVDHKoZWFCCKgg8QQcEde62mfgb/wqt+WHQlDhdgfL7Z1F&#10;8sdg49Kehh35FkafZfe2KoY7RLJkM7HBLitxeGNRpGQo6atne71GUdjf3Gm9+2e13zNPtT/Suc6a&#10;aoyfkPiT8iQPJeqFAeHW0t8df+FFv8qH5C0lAk3yG/0E7mrEjabaPyG25keu58eZByKvekX321TZ&#10;rg+PPsRa5ABBMbX/ACDzPYE0t/HUfiiIev8AtcP/AMZ6bKMOrSNmfK/4t9jUsNb178lOgt90dQoe&#10;Cr2b3F13uemmRl1K0U+EyM6sCObg+w1Ntm5W5pPbyof6UbD/AAjrVD0p873x0dtemet3N3N1Rt2j&#10;iUvJV53sTaGIpo0AuXefIVkaAAC9yfbaWV7IaRwux+SMf8A61Q9EM7w/nX/ysfj9SVk29/mr0vnq&#10;6jWQHA9S56Tu3PSVSDigbH9SRZnwSs1k/wAsaFEPMjooJB3Zcn8y3xAhs5FB83Hhj7avpr+Vet6W&#10;Pl1rn/NL/hXhjhQ5baXwK6Cr3yEqT0lP3L8hhTU9NRHmBq7bvU21KuZqgkHzUlTlM3EFIX7jGyAt&#10;GB9tHtW2oS73OKf77i8/kXYY+YVT8m6uI/XrTv8Akp8q/kR8weya/tv5K9tbu7b33XK8MWU3NXKa&#10;DCY9pTMMNtTbtAkOOw+PVyXSgxdJBThiziPUzMZY27bLDabcWu3RLEg8gMk+rE5Y/MknpwADh0X3&#10;2u631737r3XvfuvdG/8Agv8ACfuj+YD8jtj/ABv6RxLVGc3LUiu3Rumqpp5dt9bbEoaiJNy9gbtq&#10;IbeOioI5VCx6xJU1DwUdPqqaiFGKt63iz2Lb33C8PauAPN2PBV+Z/kKk4B60TQV6+tj8OfiZ1N8H&#10;/jl1p8aOl8Y1DsvrnCrRyZOrjgGc3fuStc1u5977nqIFUTZHK1ry1VQwASPUsEKx08UUaYubtul1&#10;vO4SbjeGryHh5KPJR8lGB+05J6YJqa9Gc9l3Wuve/de6rJ/nOf8Abqv55f8AiuW/P/cNfYi5R/5W&#10;ay/5qr1tfiHXyKfeU/Sjr3v3Xuve/de62F/+Evf/AG9z6p/8RX3h/wC8BUewH7kf8qtL/p4/+PdU&#10;f4evp6+8cumeve/de697917r3v3Xuve/de697917r3v3Xuve/de697917r5hX/CoT/t7n2t/4ivo&#10;/wD94Cn95G+2/wDyq0X+nk/4908nw9a9HsedX697917r3v3XuvrrfyY/+3VfwN/8Vy2H/wC4be8W&#10;Obv+Vmvf+ardJ2+I9Wbew71rrQc/4WHdL7hoO+fiN8iEpZ5tqbr6j3R0vUVscbPS43cPX+8qjfFH&#10;S1koFo5K2m3NO9MrG8gpJyt/G1pv9qLyNrG6sK9yuJPtDKF/kUz9o9enY+BHWmt7lrpzr3v3Xunr&#10;be5dx7Nz+H3XtDP5vau6NvZCly+A3JtvK12Dz+DytFKJ6LJ4fMYySKopqiFwHimhkV0YAqQfdJI4&#10;5kMUqhlYUIIBBHoQcEde62k/gf8A8Krflp0LSYbYfy92hQfLLr+gWCij3zHXU2yu9cVQoBEslZn4&#10;IJMVuDwxgFVyNFT1k73aoyjE3Ebb37Z7XfEz7U5tZD+GmqM/l8S/kSB5L02UB4dbW3xg/wCFBf8A&#10;Kv8Ak/S4+Cj+R+I6O3dWxxNUbI+SFMvUddj5ZrKlPJvHKyy7UqJC11VKLcEzXtdRdbxjuXIvMu2k&#10;k25mQfii7wf9qO8fmo6oUYdXDbV3htLfWGpdx7I3TtzeO3q5Q9Fntq5vGbhw1YhUOGpcpiJZoJAQ&#10;Qbo54IPsKSxSwuY5lKMPJgQf2HPVelH7b691737r3XRIAJJAAFyTwAB9ST7917qtj5Xfzev5dnwz&#10;x+Tfub5Pddy7rx0c2nrDrrLU/ZvaFVWRcR4+TZ2y2q56B5WBSOfLtR0wIOudArECHbOVd/3dh9Jb&#10;PpP43GhPt1NSv2LU/LrYUnh1os/zd/8AhQ/3V/MJw+a6F6OwOY+P3xTrpjDnsRPk4Zu0u4qSGbyU&#10;8XY+VxDmloMWbI527jpponcE1dbXJ4o4Zo5V5Ds9hdb69YT3Q4GnZH/pAclv6ZofQLmrqoBk9a4P&#10;uQOr9e9+691737r3W0F/wln+CuQ+QXzbq/lVurDSS9UfEXHPmMZWVdOWx+d7v3dj58RsbEU5lAWV&#10;sTRvX56Z4mLU1RDjfIoWpQmOPcrelsNnG2RH9W6ND6iNTVj/ALY0X5gt6dUc0FOvpFe8femev//S&#10;3+PfuvdVL/zuerv9Jn8u3t+qp6b7nK9Y5TZfaOKTTqMf8B3FFh9wVIIuV8WGyOTkJ/oLGwJIEvKN&#10;x9PvsQPCTUh/MVH/ABoDrIr7q/MH7h96NujdtMd+k9o/z8SMvGPzmjiH59aAlT+fc+W3l11U3Hie&#10;mGf8+z236BF959NM31Ps2h8ugpd8T0bv+Xfu4bG+ePxA3JJN9vTU/wAiup8bXTk2WDGbi3jSbcyk&#10;zn/UrT1cpb/C/su5og+p5Y3CEZJglI+1ULD+Y6jH3HtPreR93twKk2s5A9SkbOv81HX03PeHnXNH&#10;r3v3Xuve/de697917r3v3Xuve/de697917r3v3Xuve/de697917r3v3XuoOTyVDhsbkMvk6mOjxu&#10;KoavJZCrmNoqWhoYGqquplP4VI1ZmP8AQe7IjyuI4xVmIAHqTgDraqWYKuScDr5NHdXZFf3H3H2x&#10;25lfIMn2j2TvnsOvWZtUqVe9NzVW46iNyCRdWqSvBtxxx76EbZZJtu22+3R/DbxRxj7EUKP8HWQ9&#10;rAttbR2y8I1VR/tQB/k6DH2YdOHj1737rXXvfuvde9+691KoaGsydbR43HUlRX5DIVVPQ0FDSQyV&#10;FXWVlXKIKWkpaeIFnkkdlREUEsSABc+6u6xqXcgKoqScAAcSfkOvEhQWbAHX1GP5enxaoPht8Pek&#10;ehY6amh3FtvadNluw6qn8b/xLszdLHcO+qpqpLmaOKvqJaOkkYkilhgQWVFAwO5x39+ZeZLrdyTo&#10;dyIx6RJ2xinlVQCf6RJ8+oH3i/O5blLd/hY0X5KML/LJ+ZPR0fYY6LOve/de697917r3v3Xuve/d&#10;e697917r3v3Xuve/de697917r3v3Xuve/de697917r3v3Xuve/de697917r3v3Xuve/de697917r&#10;3v3Xuve/de697917r3v3Xuve/de697917r3v3Xuve/de697917r3v3Xuve/de697917r3v3Xuve/&#10;de697917r3v3Xuve/de697917r3v3Xuve/de697917qPV0lLX0tTQ11NT1tFW081JWUdXDHUUtXS&#10;1EZhqKapp5gUkjkQlXRgQwJBBB97BKkMpoR17rSF/nK/8Jl6irq91/Jz+WxtqJmqpK3cHYPxLojD&#10;SqkrlqrJZnoJpSsYVjqlbaUrCx1JiXsafGCY+UvcUALt3MLcMLOf5CX/AKD/AN6826cV/I9aRGbw&#10;mZ21mMrt3ceIyeA3BgsjWYjN4LN0FXisxh8tjqhqTIYvK4yuSOenqIJUeKaCZFdHUqyggj3MaOki&#10;CSMhlYVBBqCDwII4g9O9Nnu3Xuve/de697917r3v3Xuve/de697917r3v3Xuve/de697917r3v3X&#10;uve/de697917r3v3XuuUcck0iRRI8ssrrHHHGrPJJI7aUREW5JJIAAFyffuGT17rcl/knf8ACbnc&#10;vZOQ2h8rP5h+z67a/WVLJQbj62+Mm4Kaag3R2K6FavHZ7uPGy6ZsXggdLx7fmC1lf/ympTUQ8NfE&#10;vOHuDHbq+2bC4aQ1DzDIT1EZ82/pcF8qnKts/kOt9uhoaLGUVHjcbR0uPx2PpaehoKChp4qSioaK&#10;kiFPS0dHS04WOKKKNVSONFCqoAAAAHuEWYsSzGpOST59NdSveuvde9+691737r3Rb/ln8T+kfmx0&#10;TvX47/IDacO6uv8AelHpLIYqfPbWz1MjHCbz2dl3SRqDL46VjLSVSqwN3hmSamlmhkMNr3S82e9S&#10;/sW0yJ+wjzVh5qfMfmKEA9bBoajr5a/807+U18g/5Xnbsu3d90VVvXo/dmUrV6d74xONlh21vKgQ&#10;NUw4LcEaGRcTuKmgBNbiZ5Dq0PPSSVNKPL7yT5a5osOZLXxIDomQDxIycqfUfxITwYfYaHHTysG6&#10;qr9ibq3Xvfuvde9+691737r3Xvfuvde9+691737r3Xvfuvde9+691737r3Xvfuvde9+690en+X//&#10;AC8Pkd/Mf7tx/TfQO2XlpaR6Gt7G7LzMNTBsDqra9VOYn3Bu7LRKR5JAkooMbBqqq2RGSCMqkskR&#10;Lvu/bfy/Zm7vmyahEHxOfRR/hJwPPyrokAZ6+pt/Lx/l7dD/AMtz4+YXonpLGtV1UrQZnsvsrLUl&#10;NFvDtbe7U4hrNz7ilg1CKJBeHG42N2hoqcCJC8jTTzY1b9v17zDfm9vDQcEQfCi+g/wk8SfyAYJJ&#10;NT0e32S9a697917r3v3XuqLv+FJoJ/kzfLiwJtXfHsn/AAH+zN7NFz7Gnt7/AMrda/ZL/wBWZOrJ&#10;8XXyxPeSvT/Xvfuvde9+691tZf8ACQj/ALeK98f+KV76/wDf59e+4y91f+SBB/z0L/1bl6bk4dfR&#10;a9wH011737r3Xvfuvde9+691737r3Xvfuvde9+691737r3Wif/wsm/4/f4A/+Gr8jv8A3b7L9zT7&#10;S/2N9/pov8EnTsfn1pR+5g6c697917r3v3XuvpP/APCTf/t11uH/AMWq7Z/947avvHv3P/5WRf8A&#10;min/AB5+mX+LrZt9x11Tr3v3Xuve/de697917r3v3Xuve/de697917r3v3XuvlT/APCjH/t8z8z/&#10;APqO6L/+Bl2X7yZ5B/5VKz+yT/q9J0+nwjqkv2MOrde9+691737r3X2OP5bII/l1fAYEEEfCv4sg&#10;g8EEdGYK4I94ncw/8l++/wCeib/q43Sc8T0dT2T9a6KP/MA/7IO+bP8A4qP8kf8A3zeZ9mmx/wDJ&#10;bs/+a8X/AFcXrY4jr41fvLXpR1737r3XvfuvdXM/8J7gT/OK+FFhf/f1dnHj+g6J3SSfYR57/wCV&#10;TvP9Kn/VxOqv8J6+rn7xk6Y697917r3v3Xuve/de697917r3v3Xuve/de697917rVa/4V5/9u2Ok&#10;f/F4utv/AHwvZfuS/av/AJWGb/nnf/q7D1ePj185j3P3T3Xvfuvde9+691vDf8Izv+6j/wD5Z/8A&#10;/NR9w37t/wDLP/5v/wDWHpqTy63hvcNdN9e9+691737r3Xvfuvde9+691737r3Xvfuvde9+69187&#10;P/hX3/28D+Pf/inO1v8A39e+Pc9+1X/JCn/5rn/q3H07Hw61P/cndOde9+691737r3X1Lf8AhNP/&#10;ANubfi3/ANrz5Af/AARG6feNfuH/AMrbc/ZF/wBWk6Yf4ur3/YK6r1737r3XvfuvdfO+/wCFMH8o&#10;rJ/HftzN/Pfoba8svQPdW4vvO6cLhaNnpuou5M/Vk1e4qiCnX9jB7rqn+4Sdrx0+Wkmp2aNazHwm&#10;evbvmpb+1XZL1v14R+mT+OMeXzZBinmtD5MenkaooetTT3J/V+ve/de697917r3v3Xuve/de6979&#10;17r3v3Xuve/de697917r3v3XurYf5R/8qrtj+aH8g6LZ2Iiyu0+g9iVuNy3fXb8dJ/km2tvSTeVN&#10;qbaqalGgqNx5dEkhxtMQ4hXyVs6NBTsjhjmnma15bsDK1GneoiT1P8R8wi+Z8+Ayeqs2kdW3/wDC&#10;rD4n7G+OG/8A4BTdSbNodl9S4v42bg+P2zcJiY3+wxNF0vvQ7ngo555C0ktRMu8GqZ6mpdpqqZp5&#10;5XklMrkLe2W6TbhBfC6cvKZhKxPE+ItP2fp0oMAUAxTqqGtetS/3KHTnXvfuvde9+6919av+Rh/2&#10;6T+DP/iHR/71mT94u86f8rTe/wDNT/n0dMP8R6th9hjqvXvfuvdJXff/AB5G8v8Aw1dw/wDuom9u&#10;w/2yf6Yf4evdfEd95idKeve/de697917qxn+UL/29F+Av/i1XTf/AL2NN7IOav8AlW77/mjJ/wAd&#10;PVW+E9fXz94q9Mde9+691737r3Xvfuvde9+691737r3Xvfuvde9+691737r3Wgt/wsW/7KB+F3/i&#10;HOzP/e1ovc4e0/8AuBef81E/46enY+HWm57lnpzr3v3Xuve/de6+mV/wlZB/4ajwnH17/wC5SP8A&#10;EefHC4947+5n/Kzn/mlH/l6Zk+LrZC9x91Tr3v3Xuve/de6+Kr8iP+ygO9P/ABMXZv8A72td7y+s&#10;P9wYf+aaf8dHSnoHfavr3XvfuvdD98T/APsqb41f+J/6b/8Afi472h3P/km3H/NKT/jh60eHX2jv&#10;eInSfr3v3Xuve/de697917r3v3XutbP+ep/Io27/ADC9vVvyK+OlFhdo/MzaWFSGppZmpMPt35CY&#10;DE04jodq7syEpSKkz9LCggwmcnYIyBMfkHFKKaqx0hcl86SbDILDcCXtGP2mIn8SjzU/iX/bLmoa&#10;6tTB4dfNt3/sDe/Ve9Nz9cdk7Tz+xd+7LzFZt/de0N04urwu4Nv5rHyeKrx2UxlcqSxSIfwy8ghl&#10;JUgnIKCeG5hW4t2Do4qrKagg+YI6e6SPt3r3Xvfuvde9+691737r3Xvfuvde9+691737r3Xvfuvd&#10;e9+691737r3XvfuvdS8fj6/LV9Fi8XRVeSyeSq6bH47HY+mmrK+vr6yZaekoqKkp1aSWaWRljjjj&#10;UszEKoJIHvTMqqWY0AySeAHXuvos/wDCen+R5VfDHCUPzI+Ve3IY/lNvTAywdcdf5OFJp/j9svPU&#10;Zir5spHICI925amkaCuC+rHUbPRahNUV0awHz5zkN3c7Ttjf4sh72H+isOFP6CnI/iOeAXpl2rgd&#10;bVHuM+qde9+691Rn/Pz/AJZVT/Ma+HNQ/XGJirfkp8fKjMdi9KIixrWbupqmhjj371OlRJwpz1LT&#10;U0tDfSDkqKgV5IoHnb2M+R+YhsG7f4waW89Ek/o57X/2pJr/AES3E06srUPXyya+grsXXVmMydHV&#10;47JY6rqKDIY+vp5qSuoK6kmNPV0dZSVAWSKWKRWSSN1DKwIIBBHvJVWVlDKag5BHAjp/qL7317r3&#10;v3Xuve/de6W3X3ZfY/Uu5qPenVXYG9us9444MMfuzr7ded2ZuahDEMwo89tyemqorlQTolH0H9Pb&#10;M9vb3UZhuo1kQ8VZQwP5EEde6tS63/n9fzeurqOnx2B+am+87Q06xp4+yNp9YdrVk8cY0hajOdkY&#10;PKZFif7TirDn6lr+wzccj8q3J1PZqp/oM6fyRgP5dV0r6dDHV/8ACmH+cXUU3gh+Sm16CXSy/e0n&#10;QXQ71Nz9H0V23Zobj8fs2/qD7SD275TBqbcn/m7J/kfrWheivdpfzs/5rncVNU0e8fnN3fRUtYrp&#10;Uw9dZbEdNpLHINMkLf6IKLBHxsCVaMHSRwRbj2ZW3J3LFoQYrKMkfxgyf9XC3W9K+nVaW5d0bm3n&#10;mq7cu8NxZ3de4spL58nn9y5fIZ3NZGe1vNXZXKSSzzPb+1JIT7EUcUcKCOJQqjgAAAPsAx1bpi93&#10;691737r3W4z/AMJ3P5FeW7W3Fsn59fMPZslB1Dt6qot0fHjqPc9BJDVdqZ+jlWrwnaW7cTWICNs0&#10;bhanD0sq/wC5adY6lx/DI0XJRPz7zotrG+x7S9ZWxK4PwDzRT/GeDH8Ix8R7W3byHVJP89Dr6r60&#10;/m1fOLAVkDQNlu4G7BgDA6ZaTtTa2O7LpZ42P1DJlgTb6G4+oPsY8lzi45XsnHlHp/3glP8An3qy&#10;/COqnPYn6t1737r3Q4fGP/spP49/+Jw6n/8Ae9oPaPcv+SdP/wA03/46evdfac94hdJuve/de697&#10;917r3v3Xuql/52XwRqP5gn8v3tjqXa+MTI9vbHNL3J0dHpU1FV2RsSkqHXbVKzFQJM9ianKYGEu6&#10;xpNWRTSHTF7FHJ+9DYt9iupDSJ/05P8ASNTP+1YBvsBHn1ZTQ16+TDU01TRVNRR1lPPSVlJPLTVV&#10;LUxSQVNNUwSGKenqIJQGR0YFXRgCCCCL+8oAQRUZB6f6w+99e697917r3v3Xuve/de697917r3v3&#10;Xuve/de697917r7NHwc2Ln+r/hT8P+s91wT0u6eu/i38fti7lpqpWSqp8/tHqbEYDMQVKOFYSJUU&#10;8iuCAQQbge8SN5mS53i7uIsrJNKw+xnYj+R6TniejSey3rXXzpf+Fe//AG8V6H/8Ur2L/wC/z7C9&#10;z57Vf8kCf/nob/q3F07Hw61Tfcm9Ode9+691737r3X1O/wDhNl/25m+JH/Ud8hP/AIJrePvGr3C/&#10;5W66+yL/AKsx9MP8XV6PsF9V697917r3v3Xugk726K6o+S/Um+ejO79mYnf/AFh2LhJ8DunbOYjZ&#10;oaqmkYTU1bRVURWakraOdIqugrqaRJ6aojingkSWNGCqyvbrbrpL2zcxyRmqkf5fUEYIOCKg469w&#10;6+X5/OB/kv8Adn8sDsap3Bjoc12Z8Td4ZqSDrHuiOiWWfCzVbNNSdfdrR0CLFj85AgKwVISOkyca&#10;mek8cq1VFR5H8qc3WfMlv4bUjukHfH6/0krxU+Y4rwOKEvqwbqlH2MOrde9+691737r3Xvfuvde9&#10;+691737r3Xvfuvde9+691737r3Xvfuvde9+691737r3RqPh18MPkJ87+7Nv9DfHHY9Xu7d+YZKrM&#10;ZOby0e0dibaSoSDI7z37uEI8WOxdLrXXKwaWaQpT0sVRVSwwSFm7bvYbJZte7g+hBwH4mPkqjzJ/&#10;lxJABPWiQBU9fUn/AJWX8rbpD+V30RH11sAQ7v7V3emOyndndNfjYqPP9hbjpIWEFDQw6pHoMDjj&#10;JNHiMSszCIPJPM81XPPNJjbzLzLecyXv1E/ZElRHGDhR6n1Y/ib8hQADpgsW6s99hvrXXvfuvde9&#10;+691WT/Oc/7dV/PL/wAVy35/7hr7EXKP/KzWX/NVetr8Q6+RT7yn6Ude9+691737r3Wwv/wl6BP8&#10;3PqmwPHVXeBP+A/uDUC59gP3I/5VaX/Tx/8AHuqP8PX09feOXTPXvfuvde9+691737r3Xvfuvde9&#10;+691737r3Xvfuvde9+6918wr/hUJ/wBvc+1v/EV9H/8AvAU/vI323/5VaL/Tyf8AHunk+HrXo9jz&#10;q/Xvfuvde9+6919db+TH/wBuq/gb/wCK5bD/APcNveLHN3/KzXv/ADVbpO3xHqzb2HetdV//AMzb&#10;4EbG/mQfEPsP42btqqXBbgrvt93dTb5qKZqo9f8Aa+3YJv7q7kaKMF3pZFnqMZlIoxrkoKuqSIpK&#10;0ciHnLu+Tcv7rHuEXco7XX+JD8Q+3gV/pAVx1sGhr18lr5C/Hztz4sdx766F702bkti9m9d5qfC7&#10;hwWRjOhitpaHL4itUeKtx1dA0dXj6+nZoamnkjmiZkcH3lFYX9rudol9ZOHjkFQR/MH0IOCDkHHT&#10;4NRUdAx7V9b697917r3v3Xuve/de6V+zOwt/dc5I5nr3fG8NiZchAcrszc2a2vkiI21Rg12Engl9&#10;J5Hq4P09tTQQXC6J0Vx6MAR+w1690b/bf80b+ZNtKFKbA/Pb5f0tJEgjhoqn5EdrZWhp41XSEp6L&#10;LZSeKMAfQIg9lUnLfL0pq9jAT/zSQf4FHWtK+nSprv5vP80TIQNTz/Pr5VxxtH4y1D3NvPGT6f6r&#10;U42qikDf7WH1f4+2l5V5bU1FjD+can/COtaV9Oi1dl/LT5U90U9RR9w/Jj5A9r0lUCtTSdk9y9i7&#10;5pahSLFJqfc+SqkYW4sVt7Mbfa9sszW0t4oiP4I0X/AB1ugHRffa7rfXvfuvde9+691737r3Rkfi&#10;V8UO6vmx31sX469B7Xm3Nv7fGQEQkkEsOC2rgKZ1bO713hlI0cUWJxkLeerqGVmPphhSWolhhkL9&#10;03Sz2exe/vm0og/Nj5Ko82PkPzNACetE0FT19aj+X38H+rv5efxZ67+M3ViiuptsU0mX3vvKekjo&#10;8r2P2Tmo45N376zESM5R6uWNIaSnaWT7WihpaNZHSnVji7vu83O/blJuNzgthV8kQfCo+zzPmST5&#10;9ME1Nejp+yjrXX//09/j37r3QY92dcUXcXTfa/U2RMa0XZvXG9thVEkoukCbt23U4L7m4BIMRnEi&#10;sBdSoI5A9qLO4NrdxXK8Y3Vv95IPR9ytvcvLXM238xQ112FzBcADz8GRZKfnpoR5g0PXy+M7ja7D&#10;ZPJYfKU0tFk8TXVeNyNHONM1JXUNQ1LV00y/ho5EZGH9R7yXtGV1V1NQcj7D127up4rmFbmBg0ci&#10;hlYcCrAEEfIg16Sc/wCfZ/b9A2+8+mmb6n2bQ+XQUu+J6c9o7lrNmbv2rvDH3+/2puTB7lodLaT9&#10;5gsnFlKazD6HXEvPtVJCtxbyW78HUqfsYEf5egxudsl5aS2knwyqyH7GUqf8PX1dcVk6LN4vG5nG&#10;zLU47L0FHk6CoX9M9FX061VLMv8Ag0bqw/1/eEbo0bmNxQqSD9oweuV0sbwytDIKMhII9CDQ/wA+&#10;p/uvTfXvfuvde9+691737r3Xvfuvde9+691737r3Xvfuvde9+691737r3RGv5mXZjdQ/y/8A5eb6&#10;hqPs62k6K31t/E1YfQ9Lnt9YptiYCpib/Vx1uSp3QflgB+fYq5Hsf3jzft1oRUGeNiPVYz4jD/eV&#10;PRtsUH1O8W0JyDIpP2KdR/kOvl5+87+p564+99UPHr3v3Wuve/de697917q4b+Rd8YU+S38wrq2b&#10;MY8VuyeiYarvndqyxa6aWfZFXTxbGoZGf9tjJuKqxUrwPfyQRVA0kBiI391t9/cfJ1wIzSW7pAnr&#10;3g+IfyjDivkSOg5zXffQ7PIFNHl/TH+2+L/jIP5kdfRt94W9Qv1737r3Xvfuvde9+691737r3Xvf&#10;uvde9+691737r3Xvfuvde9+691737r3Xvfuvde9+691737r3Xvfuvde9+691737r3Xvfuvde9+69&#10;1737r3Xvfuvde9+691737r3Xvfuvde9+691737r3Xvfuvde9+691737r3Xvfuvde9+691737r3Xv&#10;fuvde9+691737r3Xvfuvde9+691737r3Xvfuvde9+691737r3XvfuvdU9fzKf5JPw0/mU0FbuTe+&#10;3pOpvkClGIMN8g+tcfj6TdlQ1PAIaGj7CwsgSj3NQxhY00VxSsjiTxUdfSKzXFfL3OO78vMI4W8W&#10;DzicnT89J4ofswTkqerKxXrQX/mBfyIPnx8AajN7mz3X03d3ReOknnp+8umaHI7kwNDioyXSr39t&#10;aNGy23GSPR9zNXU7Y9ZG8UGQqSNRnDYuddj3wLGkngzH/Q5CASf6LfC/yodXmVHToYHqmD2Lurde&#10;9+691737r3Xvfuvde9+691737r3Xvfuvde9+691737r3Xvfuvde9+691ZB8Ff5Tvzi/mHZqjj+P3&#10;T+TXr5q77PMd379Wr2d03gPHJ4qxpN31cLnJTQGwmx+Cpq6sS4LU4U6gH965n2bYUP10o8SmI17p&#10;D/tfIH1YqPn1osBx635v5Xf/AAnn+J38vufAdq9g/bfJX5P44U1fS9jbwwsEGyeussgEpfqjYVS1&#10;RFTVML2EecyMlRXhk8tKaASSQe4Q5k583TfQ1tB/i9scaFPc4/ptio/oii+R1cemmcnrYG9gXqnX&#10;vfuvde9+691737r3Xvfuvde9+690FndXSPUvyM6z3V033jsDbfZvWW9ce2N3JtDdNCtdja2G+uCp&#10;gcFZqWrppAs9HXUksVTTTKk1PLHKiOFNneXW33C3dk5jkQ1DKaH/AGQeBBwRginXgSOHWgt/NI/4&#10;S994dB1m4+4fgOmf+QnTAepyld0zOVru9+vqViZpKXb1PAqLu+gh5WEUaJllUxxmjrSktY04cte5&#10;FlfBbTfKQTcPE4Rt9v8AAft7fOowOnVcHj1qe5TFZPB5PIYXN42vw+YxNbU43K4nKUdRj8njMjRT&#10;GnrKDIUFWqSwzRSK0csUiBlYFWAII9yerK6h0IIOQRkEeoPTnUH3vr3Xvfuvde9+691737r3Xvfu&#10;vde9+691737r3XvfuvdckR5HSONGkkkZUjjRSzu7HSqIq8kk8AD37r3Wyv8Aywv+E13yo+Y9Xt7t&#10;D5O0m4fit8cKiSlyFtwYv7PvHsXFPacRbJ2PmIycRTVEfCZrPQooV456WhyERNo85j9wts2kNbbc&#10;Rc3HDB/TQ/0mHxEfwr9hZT1RnA4dfQl+K/xK+P3ws6hwXR/xu65wvXOwcIPPNT0CNU5rcuakhSGt&#10;3RvLcNWXq8rk6kIgmrKyV30qkUeiCOKJIJ3PdL7d7tr3cJDI7evAD0UcFA9B9vGp6aJJyejHey/r&#10;XXvfuvde9+691737r3VUf88fqDN95fynfm1sLblHPkMxT9VUfYtNQ0qPLVVcfS+9sT3JW09LBH6p&#10;JXgwEqxxICztZVDEgET8mXaWXM9nPIaDXor/AM1FaP8Awt1ZcMOvkn+8oun+ve/de697917rci/4&#10;R49O5vIfIL5dfIFqKaPbe0OnNrdOw5GSJkp6zN9jb2p961FFRzN6ZHpoNrRSVKrcxieAtbyJqib3&#10;Xu0WwtbGvc8hkp8kUrX8y+PsPTcnCnW/V7g/prr3v3Xuve/de697917r3v3Xuve/de697917r3v3&#10;XutL7/hYt07nMx1T8Ku+8fRTS4DYO+u2+rNz1sUbSR01d2fhMLufaIqGW/jUja2WUMbAsyre5UGX&#10;fae7RLq8sWPc6o4/2hYN/wAfXpyPzHWhp7mzp3r3v3Xuve/de6+oT/wmT6hzfVX8pjqTKZ6inx1X&#10;3H2B2n29SUdTG0VQuEyu4hs7b9a6P/YraHB09fTsOHgmjcfq943+4t2l1zRKqGohVI/zA1H9hYg/&#10;MdMOe7rYD9gbqvXvfuvde9+691737r3Xvfuvde9+691737r3XvfuvdfMU/4VEdQZvrn+bN2Xvmvo&#10;pocN311h032Tt2s8TCkqoNv7EpOncpFFMPQZY6vbErzRg6gJEdhaRS2RntvdpccrxwqcwPIh/NjI&#10;P5P08h7etd72Per9e9+691OxeMyObyeOw2HoarJ5bL11JjMXjaGCSprchka+oWkoqGjpoQXkllld&#10;Y40UEsxAAufemZUUu5oAKknyA8+vdfaR+NHWlV0v8cfj/wBO1zI1d1P0l1V1pWNG4ljaq2JsSg2t&#10;UNHIpIZS9KbMCbjm/vEPcbgXm4T3a8JZHf8A3pi3+XpOePQ2+0fWugh+QfXM3cPQnd/UlO8Uc/aX&#10;UPZXXMEk5Cwxzb32ZW7ZjeZjwFDVQLE/j2rsLgWl9DdH/QpEf/eWB/ydeHHr4seZw+V27mMrt/O4&#10;+rxObwWSrsPmcVXwvT12MyuMqnoshj6ynksySwzI8ciMLqwIP095eI6yIJENVYAgjgQeB6U9Nvu3&#10;Xuve/de62E/+EwnTuc7M/m09Tbzx9HPPg+huvO4Oz901Sxv9tTUmW2BW9TYVJpx6Q75LctI8cd7s&#10;I3IBVXsBPce7S35XlhY907Rov5MHP8kPVH+Hr6fPvHHpnr3v3Xuve/de697917r3v3Xuve/de697&#10;917r3v3Xutc3/hUp05nO1P5U+5Nx4Oinrz0T3f1V3HloKaNpp48GI8p1Vkq1YY7sUpl3SKioYAiO&#10;FJJGsiMwH/ttdpbczLG5p48bxj7cOP26KD59XT4uvmS+8iunuve/de697917rf6/4R59Q5vbvxw+&#10;Xvd9fRz02G7T7e6+6/wM08bxLkP9D21K/L5SspA9tcKy7uFP5UGkyxSx3LRuFg73Xukk3C0s1NTE&#10;jMfl4jAD/jlfsp01Ic063EvcT9N9e9+691737r3Xvfuvde9+691737r3Xvfuvde9+691oSf8LEeo&#10;M3Q93/DzvxKOeXbe6Oqt7dQVOQjjd6ahzexN3f3zoqOslHpjerg3HUPTK1jIKecrfxtabvae7RrO&#10;7sa9yuslPUMun+RQV+0evTsfCnWmd7lvpzr3v3Xuve/de6+s9/Ik6hzfSP8AKV+FWy9x0c9Bmcl1&#10;tmezKmlqo2iqYqTuff8AmO3sKlRC9mR1oM5SqyMAy2swDA+8X+dbpLzmi8mjNQHCf841VD/NT0w3&#10;xHq272Fuq9e9+691737r3ST33sTZnaGy90dddi7Ywm9dib2weS2zu3ae48fT5XBbhwGXpmo8lisp&#10;j6oNHLDLGzKysP8AEWIB9uwTzW0y3FuxR0IKsDQgjgQevdfOH/nNf8J6u2vhFmd1/IH4q4Xcfbvx&#10;BqJ63N5PFUEdXn+xfj9SuzVNTj93UsIepyW3KZbml3FGrvTwqUyojaNa2sn/AJR58td5RbHcyIrv&#10;gCcJL818g5808z8PoHlauD1rL+5F6v1737r3Xvfuvde9+691737r3Xvfuvde9+691737r3V5/wDK&#10;e/kUfJf+ZPn8Lv3P0WX6Q+JlNXq+f7qz2KaLJb0paSfRW4HpjBZAIctVSFXgfLOv8No2WQyS1FRE&#10;KGYF8z867dy8hgjImuvKMHC/OQj4R56fiPoAdQozAdfS2+LPxW6M+GPSu0+gfjxseg2L11tGBjDS&#10;U5NTl8/malEGW3Xu3NSjz5HK1zor1dZUMWNkjQRwRRRR487nud7u9419fuXkf9gHkqjyUeQH+Gp6&#10;aJJNT1Vd/wAKHPgdnvnJ/L33UOucHPnu5/jvnYu8uusRj6dqjL7ox+DxVRjOw9k42OJXllmrsNUT&#10;1lHSQoZKmuoqKBRd/Ym5D3tNm31fqDphuB4bk8ASQVY/YwAJ8lJPW0ND18sv6cHgj6j3kp0/1737&#10;r3XvfuvdfWr/AJGH/bpP4M/+IdH/AL1mT94u86f8rTe/81P+fR0w/wAR6th9hjqvXvfuvdRa6ip8&#10;lRVmOq08tJX0tRRVUf08lPVQmCZL/wCKsR72pKkMOI6918Ujujq7cfR/b/afTO76aaj3V1P2JvPr&#10;jcVNPE0MseZ2XuKo27kbxt9AZadmUjggggkEH3mBZ3Md7aRXcWVlRXH2MAR/h6UDIr0GntR1vr3v&#10;3Xurh/5BvTuc7n/mzfD7GYiinqKLYG/K3uLctbHG70+HwfVe36rd0VbXOn6EnyFPQY+NjwZ6mJD+&#10;r2FOd7tLPle7ZzmRfDA9S5C4+wEn7AeqsaL19YX3jD0x1737r3Xvfuvde9+691737r3Xvfuvde9+&#10;691737r3XvfuvdaQf/CxrqHNzUXwh77oqKabbmPqe3uody5ERN4MfmsvFh95bIonmFxrrIKLcDqp&#10;sbUzEX50zH7TXaBryxY9x8NwPUDUrfsqv7enI/PrRv8AczdO9e9+691737r3X1RP+E5XTuc6d/lH&#10;/GqPclFPjsx2bL2B3EaKojeN0we/d8VtVsusXXa6VuChxmQjYCxWcWv9TjTz/dpd803BjNRHpjr8&#10;1Uav2NUfl0w5q3V5HsGdV697917r3v3Xuvjn/wAyjp3O9BfP/wCYvU+4KOeiqdsfIjtGoxi1Mbxy&#10;Vm09y7pqN2bHzISTkJX4WuoK6Pk3SVSCRycseXrtL7YrS6jNQ0SV/wBMFCsPyYEfl0oBqOiR+zjr&#10;fXvfuvdHs/lg9Q5vvb+Yj8LesMFRTV0+b+R3VeVy0cEbSyU20dmbqp9776yfjT6rR4XHV9W9yBpj&#10;NyBcgl5ku0sthvLlzSkTgf6ZlKqPzYgdaOB19iD3ih0n697917r3v3Xuve/de697917r3v3XuqfP&#10;5pH8l74tfzPdsPlt3Uf+iv5FYTEnH7I+Qe0MVSz5+KGBD9ht/sLCl4I9xYaNrFKaoniqaYFvsqyl&#10;Ekyyivlrm7cuXJNMR8W3Y1aJjj5lTnQ3zFQfMHFLKxXr5z38wH+U98zf5b+6amh7564qch1tU5E0&#10;O1O99iRV24uot1rK5FFEu4lhjfF10oDWxWahpaslXaKKWELM0+7FzPtHMEQaykpJSrRth19cfiH9&#10;Jaj1IOOngwPDqtf2Iet9e9+691737r3Xvfuvde9+691737r3Xvfuvde9+691737r3RnPin8Nfkv8&#10;2uyqTqj4ydS7o7R3VK1M+WmxNKKbbO0cdVSmFc5vjdteYsbh6EEMBUV9TGHYeOLySssbF257vt2z&#10;25utxlEa+VeLH0VRlj8gPtx1okDj19Dv+T//AMJ7ulP5ez4HvPvSrwPfHy6igjqcdn1opZutOl6q&#10;WK08HV2MysaS1eSGoo+5a+COo0gLRU1AGnNRA3NfPd5v2qysgYLXzH45P9ORwH9AGnqWxRpnrgdb&#10;GvsAdU697917r3v3Xuve/de61F/57X/Cep/lHlt1fMf4QYXGY35BVqz5nt7pKN6PDYbuyqjjMlVv&#10;LZdTOY6ai3ZIBevpp3jpssf3zJDkfK2RlPkrnv8AdqrtO8kmAYSTiY/6LeZT0IyvDK00uK9MHr5/&#10;e7Npbq2HuXObM3xtvPbO3ftjJ1eF3JtbdGIr8DuLAZehlMFbi8zhspHFUU1RE4KyQzRq6ngge5zi&#10;linjWaFg6MKhgQQQeBBGCOnek/7v17r3v3Xuve/de697917r3v3Xuve/de697917pb9b9Z9h9w72&#10;291t1TsjdXY3YG669MZtvZuy8Fkdx7kzVdIC3gx+IxUcs0mlQzyME0ogZ3KqpIZuLiC0ha4unWON&#10;RUsxAAHzJ69w63mv5Qf/AAmGxfXGQ2v8jP5kOOwe7d5UT0mb2d8WKWpo89s7bVdEwqKPIdz5mieW&#10;jzdVE4DDAUMkmOUqPvKivWR6WKGOavcdrhWsOXyUQ4abgx+UY4qP6R7vQLxLTP5Drc3hhip4oqen&#10;ijgggjSGGGFFiihiiUJHFFGgAVVAAVQLAcD3EZJJqem+tCT/AIVyfCrObe7h6Z+d+1cNPPszsTbF&#10;D0j2vXUcDPBhewtoNVZTYWYy8oF1/jOGlnx8LX0KcQqtpeVA83e1m8JJaTbJKe+M+Ig9VagYD/St&#10;n/b/AC6djPl1ppe5b6c697917ocPjH/2Un8e/wDxOHU//ve0HtHuX/JOn/5pv/x09e6+057xC6Td&#10;e9+691737r3Xvfuvde9+691oW/8ACj3+SHuPaW798fzD/iZs6ozWwN1VNbur5O9Y7aoWqMjsTc1Q&#10;xqc53Pt3F0il5sLknLVe44o1L0NU0uQOqinnOPm32/5yjliTYd0eki9sLk4YeUZP8Q4J/EKLxA1O&#10;o3ketMX3LnTnXvfuvde9+691737r3Xvfuvde9+691737r3Ww1/wn2/lN7t+eHyZ2z3n2Tterp/iR&#10;8fN24vc+8cxlaJ0xHam/MBPHmNudRYJ6hfHWxtOKer3J4wyQ0H+TyNFNX0pID565oi2Tbmsrdv8A&#10;Gp1IUDiinBc+mKhPVs5CnqjtQU6+nl7xy6Z697917rQY/wCFh3Tmcx/f/wARPkCtDPJtvdvT26un&#10;J8lHGz01HnOu96z71paGsmXiN6mn3RNJTK1jIIJyt/E9pv8Aai7RrG6sK9ySLJT5OoX+RTP2jp2P&#10;hTrTa9y1051737r3XvfuvdfWu/kbdQ5zo7+U58Jdh7jo58fmKnquu7GqKGqR4qqkh7o3xlu5KGnq&#10;oJPVHKlPnohJE4DI11YAggYu853SXvNF5PGajXor/wA01WM/zXphviPVr3sMdV697917r3v3Xuve&#10;/de6R3YPXmxO2dk7m637N2ht3f2wN54mpwe69nbtxNFndu7gxFWLT0GUxWQR4pUJAYalurBXUhlB&#10;DsE81rMtxbOUdDVWU0IPqCOvdaKH81D/AISz772HV7j7s/lu/e9h7EZqnLZf4x7gyom7F2pGWNRU&#10;J1XubLOqbgoY11eLF5GZMoiqqQz5WaQKk1cte5UE4Wz5g/TfgJgOxv8ATgfCf6Q7fUKOnVf1608t&#10;17T3TsTcea2dvfbWf2du7blfPitw7W3Vh8jt/cWCylK2ipxuZwmWjhqaWeM8PDPErqfqB7leKWKe&#10;MSwsHRhUMpBBHqCMEdOdMHu/Xuve/de697917r3v3Xuve/de697917r3v3Xuve/de697917rYA/l&#10;k/8ACeb5h/Par292H2Pisn8ZPjLWPSZCXsjfuDqYN676w0hExTqjr6u8FTVrURlTDmcj9tjtD+WC&#10;WtaNqZgNzHz5tOyBre3IubkY0Ke1T/TYYFP4RVvIgceqswHX0SPhP8DvjN/L76ho+m/jTsCm2thm&#10;NNV7r3VkWiyu/wDsbPQQmI7k3/uoxxy11UdT+GJUjpaVWMVHT08FohAu8b3uO+3Ru9xfUfwqMKg9&#10;FXyH8zxJJ6ZJJNT0cT2U9a697917r3v3Xuve/de6Jp/MU6izXfXwM+YnTu2aOXI7q7A+N/cGA2jj&#10;oY2llyO75dj1k+1KBI0uSZ8jHTRekE+rgE8ezfYLpLHe7S7kNFjljLH0XUNR/ZXrYNDXr43xBBII&#10;IIJBBFiCOCCD7yy6Ude9+691737r3W0l/wAJLenc5vX+Ypv7tmKin/ut0n8et2yZLLCN2pYd0djZ&#10;3HbW2xhZZF4WWqokzdVEG+q0cluRxG3ujdpDsEdrXumlWg/ooCxP5HSPz6pIcU6+j17x/wCmeve/&#10;de697917r3v3Xuve/de697917r3v3Xuve/de697917r5u/8AwrK6hzeyf5kO0e0ZqKYbZ7r+PeyK&#10;/GZbxMtLPuLYOXyOzdx4ZZTw09LSxYiplA+iVcP5PvIH2vu0m5fe2B7oZWBHyYBgfsJ1D8j08hx1&#10;q9+5I6v1737r3XJEeR0jjRnkdlRERSzu7HSqIq8kk8AD37hk9e6+yX/L76gzXQPwY+IXS+5qWWh3&#10;V1t8centq7toplZJKLd+O2LRLuujZH5HiyJqYwDyAAD7xL327S+3q7vIzVZJZGU+qljp/lTpOTU1&#10;6N/7Kutde9+691VR/NC/lFfGj+aL15T4zsqkk2D3VtTG1NJ1f39tbG0s+7tqrI7VMeB3FQytCmdw&#10;DzsZZsTVTI0bPLJRVNHPLJKwm5b5q3HlufVbnXCx74mPa3zH8LU/EPlUECnVlYr184P+YN/KM+af&#10;8uDclbH3b1xVZ7qqTIGl2z371/BXbi6m3BDNN4sfHXZpIllwlfN+kYzNw007MrmnFRCFmbIDYuad&#10;o5gjH0cmmWmYmoHHrQfiHzWo9aHHToYHh1WN7EfVuve/de697917r3v3Xuve/de697917r3v3Xuv&#10;e/de697917r3v3XurJ/5ef8AKk+YH8ybetPhui9hVGL62oMlHR73743pT1uH6p2ZCrKayJs2Yy2V&#10;yaIymPDYlJ6olkaVIKcvUIHt+5n2rl6HXevWQjtjWhdvy/CP6TUHpU46qWA6+ln/ACy/5V3xv/lf&#10;9SPsnqOgfdXZe6aahk7a7y3JQUsW9uxMnSrrWkiSEyLisHTSFjjsJTStHCD5J5aqraaqlx55i5m3&#10;DmS68a6OmNa6Ix8KD/n5j5sePkAKAMli3VmXsO9a697917r/1N/j37r3XvfuvdfOi/mt9Ov0j8/f&#10;krtSOl+1xWd37Vdl4AImilfE9pU0W/RFQiwHipqivqKIACytCyDhfeQnKN39ZsltLWpVdB+1Dp/m&#10;AD+fXX72U5jHNHtFsm4M2qSK3FtJ667UmCrfNljV/mGB8+q25/z7HVv0Kb7z6aZvqfZtD5dBS74n&#10;puk/P+v7MI+iCfr6cf8AL17CXtP4NfEze5qBVVeT6D60ocvUBtXl3BtzbFPtncjk/wBfv6OpuCbj&#10;6Ekj3h3zXafRcy31tSgWeQj/AErMWX/jJHXM/n2w/dnOu62VKBbqYqP6LuXT/jLDo4vsP9BLr3v3&#10;Xuve/de697917r3v3Xuve/de697917r3v3Xuve/de697917qiT/hRj2Adm/y1Nz7dE5iPa/b3VOw&#10;NAaxqFx+Un7PaHj6i229ZH+0+5Y9mLP6nneOan+48Msn7QIv+snQt5Kh8XfFf/faO38tP/P3Xz6f&#10;eYPUxdcfe+qHj1737rXXvfuvde9+691vHf8ACZD46rsf4udq/I7LUAizfe3YQ2ztyrlj1NJ1/wBU&#10;xy41KmjmcXVajO1uZgqFThjRxFiSihMVvfPevqt+t9ljPZaR6mH/AAyWhofsjVCP9Meos55vfFv4&#10;7JTiJan/AEz5/wCOhf29bMvuDugP1737r3Xvfuvde9+691737r3Xvfuvde9+691737r3Xvfuvde9&#10;+691737r3Xvfuvde9+691737r3Xvfuvde9+691737r3Xvfuvde9+691737r3Xvfuvde9+691737r&#10;3Xvfuvde9+691737r3Xvfuvde9+691737r3Xvfuvde9+691737r3Xvfuvde9+691737r3Xvfuvde&#10;9+691737r3Xvfuvde9+691737r3Xvfuvde9+691737r3VPPzL/kR/wAtj5sT5fcO+OjaTq3s7MGa&#10;ao7Z6EqKbrLd9RXT3abJZrFUVPPt/LVMjaTJVZjC1U5tYSqCbivaOdeYdnAjhm8WMfgl71p6Ak6l&#10;HyVgPl1YMR1rH/Jr/hIL8gtsTV+X+JfyU657Xwy+aop9n9x4nLdXbyhhH+ZxtFuHb6ZvE5Gc8Xnq&#10;UxUZ59K2GqRtu91bGQBN0t3iP8UZDr9tDpYD5DUeriQefVF/d/8AJV/mm/H6SsO/PhT3RlsfRM5k&#10;znVmEpu68J9shNq+XIdRT5oQQlfVqqhEVBtIqNcAaWfOHLV9TwLyME+Tnwz9lHC1/KvVgynz6rc3&#10;Ts7d2x8rLgt67V3Hs/NwX8+H3Tg8nt/Kw6W0t5cflooZlseDdPr7EEcsUy64WDj1BBH7R1bpOe3O&#10;vde9+691737r3ThisRls7X0+LwmMyOZydW/jpcdiqKpyFfUufolPSUivI5/wVT7qzKi6nIAHmcDr&#10;3R+emf5Tv8yjv+WlXq/4T/IXJ0Vdo+zz+5uv8r1vtGpEh4aDenZQxGJYDgsRW2UWLWB9kd3zRy9Y&#10;g/U3kQI8gwdv95TU38utagPPq7L43f8ACSL5wdiS0GS+R/bfTvxw2/N4mrcTiJ63ujsak51TQvht&#10;uvj8B9PSske55bNc6CANQP3D3S2a3qu3xSXDeppGn7TVv+MDqhkHl1sqfD3/AITY/wAtD4rz4vcm&#10;6+v8x8pew8eYKgbj+QVVQ7h2pS1sZDytiuqcTBS4BoCwVkjzFLkpY7emfk3j3dvcLmLcwY4pBbRn&#10;yiqG/NyS3+8lR8uqFyer78Zi8ZhMdQ4fDY6hxGIxdJT0GMxeMpKegx2OoaSIQ0tFQ0NIqRQxRoAk&#10;ccahVUAAAD2CGZnYu5JJySckn5nqvU73Xr3Xvfuvde9+691737r3Xvfuvde9+691737r3Xvfuvde&#10;9+691Wx83/5SPwO/mC01TWfILpPE/wCkN6b7ah7p6+kTYnb2P0QiCmafdmJjK5WOBBanpM/TV9LH&#10;clIA3PsQ7NzTvexECwmPh+cbd0Z/2p+GvmVKn59bDEcOtS35Y/8ACQ7v7aU+Sz/w2+QGye4Nvp5q&#10;mk2D3HTTda9gwQi4hxmP3Th467BZWc8E1FWmGi5I0iw1ShtfupYygJu0DRN/FH3r9pU0ZR8hrPTg&#10;kHn1r9d8fymf5kvxrmrR238Mu9sXjcd5DWbo2ps2q7O2RTpGf87PvrrE5jERqRyvkrVJF+ODYdWX&#10;NHL24AfS3cZJ8mbQ3+8vpb+XVgynqvqtoqzHVU9DkKSpoK6lkaGqo62CWlqqaZOHinp5wrow/KsA&#10;R7PQQw1Kag9W6je99e697917rnHHJNJHDDG8ssrpHFFGjSSSSSNpSONFuSxJAAAuT79wyevdHg6N&#10;/lnfzA/klPRL0v8AD3v7eGPyDItLueXrvO7Y2MzSfoEvYG8I8fg4r3v+7kF45+gv7Jr3mLYtvB+s&#10;u4kI8tYLf7ytW/l1rUB59X5fFT/hJD8wOxJ8Zmvlf291r8ctsyGOWu2ptF/9MfaIVCHmoJ1xEtHt&#10;ukMg9CVcGdrwhuxp3ACuB9z90tqtwU2uJ7hvJm/TT7c1c/YVX7eqmQeXW2L8Fv5IX8vb4CS4nc3W&#10;PUcfYXb2LEMkfd/dMtHv7sGkroRcV+14pqeDEYCUEuFnweMpZyjaJZpRz7jDeuct93wGO5l8OI/6&#10;HH2rT0OSzfYxI9AOmyxPVuXsLdV697917r3v3Xuve/de697917r3v3XusNTTU9ZTz0lXBDVUlVDL&#10;TVVLUxJPT1NPOhimgnhlBV0dSVZWBBBIIt72CQajBHXutDP+ZZ/wlU7kg7M3Z2r/AC6K7Z+7ut91&#10;ZSuzsfx43duOi2Tu3YFZkZ2qpdv7D3TuFo8NksNG5cUa5SvoailiMdOzVhRqkzZy97mWht1tt/DJ&#10;IoA8VRqVqebKO4N60BBOccOnQ/r1SdXfyAf5wWOqXpKj4Sb6klRipeh3x09lKYkHT6K3GbjmhYf4&#10;rIR+fp7GC888qMKi8X81kH+FOral9ejO/HX/AITAfzSu4t042h7R6/2V8Zdky1MP8W3n2V2Dszc9&#10;dBjg4+8kwuyusMhmK+pq1S/gp640MUjWVqqJSZAXX/uPy1aRFraRrl/JUVgK/NnCgD1I1Eeh60XX&#10;r6BX8vr4GdMfy5fjXtb449LxVddQ4+rqtyb43vmIaeLcnZXYOXp4YM9vTPpS/txvIlPT0tJSxlkp&#10;qSCnpw8hjMrwXvu93e/7g24XmCcKo4Io4KP2kk+ZJPy6aJqa9Hc9k/Wuve/de697917r3v3Xuve/&#10;de697917r3v3Xuve/de6Ln8s/ix1D80/j92N8bO8sJLmuvOycOuPrnoZYqXO7fytFUpkdv7s2xkJ&#10;o5VpsljK2KGso5WjdNaaJo5YHlicw2vc7vaL6PcLJqSRmorwI4FSPMEYP8qHPWwSDUdfPj+Vv/CW&#10;D+Yz07u3L/7LvQbJ+VnWzVc8m38xt3eG1Ot9+wYnWfAu69mdk1+OpY6tRwyYjK16PwwKkmNJ12z3&#10;L2C7iH15a1k8wVZ1r/RZATT/AEyr06HHn0SGL+QJ/OAmqftE+Ee/BLqKa5d6dQwU1xxf72fcSw2/&#10;2ryW/wAfZweeeVAK/WL/ALzJ/g0db1L69WqfAr/hKT8q+wd/bc3T88MhtvoXp/E5Ckr9x9c7W3hg&#10;t9dv70pYJVmfb1Jk9mTV2Bw1PUqDHPkjlKmoiBtFRsx8sYa3v3N2yCBo9kBnlIoHKlUX50ajMR5D&#10;SAfM+XVS48uvoG7M2dtbrvZ+1dgbHwWO2vsvZG3MLtHaW2sRAKXFbf21tzGx4jB4XG068JBS00MU&#10;MS34VQPcFzSy3ErTzMWdyWYniSTUk/MnprpS+2+vde9+691737r3Xvfuvde9+691737r3Xvfuvde&#10;9+691Uj/ADdf5S3VX81TpbCbVzme/wBG3dfWNRlsr0123Bixl0wk+ZhiTO7S3XiVkhetwmUNNTNU&#10;JFMk9PPDDUwMwSanqRTyrzRc8s3jSoviQyUEiVpWnBlPkwqaeRBIPkRZW09aJfb3/Caf+bn1dn63&#10;F4LoHbnc+CpppY6XefVHa/XNThskiMdEtPhd85HB52PUtmtPiE/pcn3NVp7h8rXMYZ5zC38Lo9R+&#10;ahl/Y3Tmtegqwf8Awn0/nC5+tioaT4Vbuo3lkRDUZzsTpXb9FEGNjJLWZrcsEYVRybMT/QE2HtS/&#10;PXKiDUbxT9iSH/Ah63rX162Wv5OP/CZ/cfxs7g2V8q/nZn9l7h3z1zk6PdPVXRGyKyXcuA27vTHu&#10;KjCbx7F3ZNFDT1dZiahVqsfjMWk1OtSkFTJXSiM0xjzmz3Ej3C0fbNlVlSQFXkbBKniqLxAYYJND&#10;So0jj1RnrgdbjvuJum+ve/de697917rTv/nJ/wDCaXP/ACe7e3n8rvgxuDZm2uw+xMhVbm7Y6O3v&#10;Vy7c25uveVYTNmN6dfbrpoZoKLIZWY/c5HHZOOOmlqnmq1roTIYDK/KXuGm22qbZvSs0cYoki5Kr&#10;5Ky8SF4AjIFBQ8enFemD1rM53/hPl/OF2/Wy0NX8K92VrxSPGKjBdi9K7gopgp4liq8LuWdCrDkX&#10;IP4IBuBIqc9cqOKi8Ufakg/wp1fWvQn9Q/8ACaz+bn2ln6DGZr4+YHpvBVU0UdXvPtjtXriiw2Lj&#10;dhqmqsLsvI5vPSBVuSKfDyf04PtNd+4XK1shZJzMw/CiPU/mwVf2t1ouvW9v/KK/lK9U/wAqvpfN&#10;7YwmdHZPdvZ0+Kyncvbk+LGJTMzYeKVcHtDaWKZ5XosHjDUVLQJLM89TPNNUzsoaGnpoV5q5ouuZ&#10;rxZHXw4Y6iNK1pXizHzY0FfIAADzJbZi3VuHsLdV697917r3v3Xuve/de697917r3v3Xuve/de69&#10;7917pJb+2Js/tHY+8OtewtvY7dmxN/bZzezt47Yy8Jnxe4Ns7jx0mIzeHr4gQTFUU8skT6WDAG6k&#10;EAh2CeW2mS4gYq6EMpHEEGoI+w9e6+ft87v+Eo3yv673zuHcvwVy22vkB1Hk66qrtu9f7r3dgdhd&#10;xbRpZpTNHgK7I7vlodv5iGnUiOLJLlKWea37lEhGt5z2X3O2u4hWPegYJQMsqlo2+YC1Za+lCB69&#10;Ohx59VXzfyBP5wEFT9o/wj340uoJrh3p1DU01ybA/e0+4mht/U+Sw/r7Ew555UIr9Yv+8v8A9AdW&#10;1L69He+J/wDwli/mL9x7vxH+zGY7ZnxT6zWsgl3Dmdwbw2l2Pv6pxPkH3Ee0tm9b1+SpXq2Fwq5f&#10;KUCJy51kCNybc/cvYLSI/QFrqTyAVkWv9JnANP8AShutFx5dfQn+LPxl6l+HPQXWvxu6Qwb4Lrjq&#10;/ArhsPHVSpU5bLVtRUyZPPbn3DXRpGtRkspXzVOQr51jRWmlfxxxxhI1gjc9xut2vpNwvG1SSGp9&#10;B5AAeQUUA+Q9emiamp6MD7Q9a697917r3v3Xuve/de697917r3v3Xuve/de697917okv8wT4HdM/&#10;zGfjXur4390R1lDQZKqpdybJ3thoqeXcnW3YOHgmhwG9MAlV+3I8SVFRS1dLIVWppJ6inLxmUSoc&#10;bFvd3sG4ruFnkjDKeDqeKn9gIPkQD5U62CQajr5/HyJ/4S+fzSent0ZKi6s2Hsf5N7Jiqpv4TvHr&#10;fsLZm1MjPjS5FHLmtldo5DD1tNVMtvPTUL18UbXC1MqDyGc7D3I5au4wbl2tn81dWYV+TIGBHzOk&#10;/IdOh1PRXaL+QD/OBr6paOD4Sb6jmZtAet3v09jaUHVpu1dkdxxQAf4mQC3N7ezI888qKKm8X/eZ&#10;D/IJXrepfXq6X+W1/wAJUe66/srafZ/8xWv2jsjrLbGToc3VfH7Z+56Lem9uwKrHzLVR7c3purbT&#10;y4bF4eZwq1rYvI1tVURCWCM0TOlWgQ5h9zbNbdrbYAzyMCPFYFVWvmqnuZvSoUA0OeHVS/p1vrUd&#10;HSY+kpaCgpaehoaGngo6Kio4Iqako6SmiENNS0tNCFSOONFVERFCqoAAAHuEiSxLMak9NdSPeuvd&#10;e9+691737r3XvfuvddMqurI6hlYFWVgGVlYWKsDwQR9R7917rXV/mEf8JrPg58zK7OdidSxVHxG7&#10;uy71VdWbi6ywdDX9Xbny1QTLJXbu6ieWkpVmke7SVOBrMa8js81SKqQ+x9sXuFvO0Ktvdf41CMUc&#10;kOB6K+T+TBvQU6uHI61GflJ/wmp/mjfHOryVbtLqzCfJrZFI00lPunoPcFPm8w9KpLUy1fW24xjt&#10;wmpZP85DjsfWxIwKid/SzSltvuHy3uAAllNs5/DKKD/exVafaR9nVw6nqlPsvpHufpfJvhe4uouz&#10;+p8wkpgfE9l7B3VsXJJMty0LUO6KSllDCxuum/sYW15Z3i67SVJR6oysP2gnq1QeHQYe1PW+ve/d&#10;e6W2xOs+x+0szFt3rLr/AHv2NuCdkSHBbE2pnt3ZmZ5DaNIsZt+nqJ2LfgBOfx7ZnuLe2TxLmRY1&#10;9WYKP2kjr3Vy3xe/4Tp/zUPkvVY2qrOhz8ednVrRmo3j8j8oOuXooyQzq/XqRVm7TJouUDYFYy1l&#10;aVL3AS3Ln7lrbgQJ/qHH4Yhrr/tsJ/xr8uql1HW2Z8BP+Eu3wv8AjDWYXsD5L5Op+YPauOamroMT&#10;urDR7d6MwORiYTKaXrWOapkzRjYtEzbgraikmUK/8Ngf6RfvnuRu+4gwbcPpIj5qayEf6fGn/agE&#10;fxHpsuTw62aaCgocVQ0WLxdFSY3GY2kp6DHY6gpoaOhoKGjhFPSUVFSU6rHFFFGqpHGihVUAKAAB&#10;7jpmZmLMak5JPEnqnUv3rr3XvfuvdalP81r/AITCbF+Um+d0/IX4Sbv2n0X2zu6trc7vjqTd9LX0&#10;3TW9dxVshq6/cW3Mpt+Cqq9tV9XKXkq6eOgqqGomcOkdAfNJNKPLHuPNtsK2G8I00SUCutPEUeQI&#10;JAcDyNQwH8WKOK9MHrV+3t/wnV/nB7Jy8+M/2Uit3bSpMYqXO7J7T6az+IyCB9C1MCDcEVZCh+oF&#10;ZSQOByVA9yPDz9ypMmr6oIfRkkBH/GafsJ6vrXoffj9/wlz/AJpfbuaoIuztm9b/ABp2rLNE9fuD&#10;szsja+6MqmP1jzyYrafU9TnqiWpC38VNXy0SsRZ5olIb2ivvcnlq1Qm2d7hvIIhAr82cKKfMavsP&#10;Wi6jr6HHwp+MeN+GfxT6M+L2J3ZXb6oul9jUO0f74ZHGQYWq3HVx1MuRyOV/g1NLOlJHLU1Epgpv&#10;uJjFHoRppWUyNA28bi277nNuTqEMzatINaeQFcVwONBX0HTRNTXo0Xst611737r3Xvfuvdaqf87D&#10;/hOs3zq7Gy3yt+JW6dpdffITPUVHF2f1/vZ6zFbB7ZqsRQpj8funHbgxUFTJiM/9rDFSVImpJKOv&#10;0QyyyUUy1FRVSZyfz9+5bcbZuitJAvwMuWSuSpBI1LXIzVc0qKAXV6YPWqBuf/hPR/OF2tkZ6Co+&#10;Gm4cwsUzxRZDbHZfSu48dVxj9FTBNi9ySOqOOQJo43H0ZFa4Enx8+cqSrqF2B8ikgP8ANOnNS+vS&#10;r60/4Tg/zfOxs5RYur+MNN1ri6mWOOr3Z2X2r1VhsHiUkbT9xW4/C5jI5iVF5LCixU7gD9NyAWrj&#10;3A5Vt0LC58Q/wojkn8yoX9rDrxdet3r+TF/JZ69/lWbJ3NubP7nx3a/yf7QxdHiOweyMfjp6Dbm2&#10;tsU1SmSTrrrmmyAFUMcatI6mvr6lYpshLDTySU9MlPDBHDnN3N8/M0yxopitozVUJqSeGt6YrTAA&#10;qFBOTUnppm1dXjewZ1Xr3v3Xuve/de697917r3v3Xuve/de697917r3v3Xuve/de6Kh82fhv0789&#10;fjhv74z934+qn2hvWmp6jH5zEtTw7l2Ru3Eyfd7a3ttWsqUkSKuoJ/UodGjmhaalnSSnnljc02fd&#10;rvZNwTcbM96cQeDKeKt8iPzBoRkDrYJBqOvnw/Jn/hLl/M36b3XlKbpfauyflN1+tXMcJuzYm+No&#10;bF3G2L8hWkk3LsXs/I4uWmrCLeWnxdbkokv6ahxciddu9yeXLuIG8ZraTzVlZhX5MgNR8yFPy6dD&#10;r59FGpv5An84CrqRSRfCPfiSsxUPU706hoqa4NiTW1m4o4QP6EyW/N7ezU888qAVN4v+8yf9Adb1&#10;L69W/wD8vL/hKV8h919hbY33/MIyW2epupsDkaLK5fpbZu7sbvPs7f32cy1B2xmNzbQlqMLhcbUW&#10;CVdbQ5SsrGj8kUMdNI6VkQU373NsIoGg2IGWVhQSMpVF+YDUZiPIFQPM14GpceXW/lgcFhdr4PDb&#10;Z23iqDBbe27isdgsDhMVSw0OLw+FxFGmPxeKxtFThY4aengjjhhijUKiKFUAAe4Od3lcySEszEkk&#10;5JJySfmT0106+69e697917r3v3XutdD+dh/IV2v/ADMazHd8dL7t2/1J8rtuYCn23V5Hc1LW/wCj&#10;3t7bmM1HCYnfVThYaisx+Rx4doqHOU1JVMae1HU080UdLJRj7k/neTl0GyvFMtqxrQU1Rk8StaAg&#10;+akjOQQag3VtOD1ptb6/4Tp/zgtjZarxw+JVXvGip5jHTZ/YvaXTm4MTk4g2hamkpzn4chGjfhau&#10;hhkA5KAe5ah5+5UmUN9VoPoySAj/AIzT9hPTmtesWyP+E7H84Pe2WpMcvxFyG06SeZY6nO737Q6b&#10;29icbEWCtVVccm4JK2RFvcrSUc0hHKo1j73Nz7ypCpb6oMfRUkJP/GaftI69rXrci/kkfyFsB/LQ&#10;rsp333fu3bva3yt3Lt+o2zQ1O1YK5+ven9tZMo2bxWzK3NQ09XkcnkNCxV2anpKUrT6qOmgSKSpm&#10;rIl5x53k5iUWNmhitVNTqpqkI4FqVAA8lBOck8AG2bV1sb+wB1Tr3v3Xuve/de697917r3v3Xuve&#10;/de697917pk3Jtrbm8cDltq7vwGE3VtjP0M+Lzu3NyYqhzmBzWMqk8dVjsth8nHLT1MEinTJDNGy&#10;MOCCPd45JInEsTFWU1BBIIPqCMg9e61q/mx/wlo+CPyMqctu/wCO2T3D8POw8g1RVNQ7Mol3n0zW&#10;105MjST9YZqpp5scpbSkcOBy9DSQrfTRube5D2f3K3rbwIr8C7jHm3bIB/pwDX/bKxPr1cORx61e&#10;Pkz/AMJkP5o3Qc+Qr9i7A2Z8nNoUhlmjzvSW76Fs8lEpvCa3r/fX8Hy71LCwenxMFeFPAldfV7kj&#10;bvcXlu+AWaRrZz5SKaf70upafNtP2dXDqeqUO2fjh8hOha6TGd4dF9wdPV8Uvhal7O623jsWRnLa&#10;V8Q3NR0wcMf0MhIYcqSCD7GFruFhfLqspo5R/QdW/wABPVqg8OgY9q+t9e9+691737r3S42H1j2V&#10;2nllwPWPXu+exs65RUwuw9p5/d+WZpDpjVcdt+nqJiWPCgJz+PbM9zb2y67mRY19WYKP2kjr3VuP&#10;x1/4T3fzXvkXPQTUfxkzHTO26x4ln3Z8iMpRdSU2MWWxWWt2fmPJul1AuW+12/MRaxAJAIWv+e+W&#10;LAEG5EzD8MQL1/2w7P2sOql1HWyj8Nf+EjXRWxajFbr+bnd2c7yy1O0NVU9VdSxZDrnrXzIR5sdm&#10;t61LncWVpmFyJKBMJKCRyQDqj3dvdO9mBi2eEQj+N6O/2hfgU/brHVDIfLraz6P6A6S+NWwcZ1d0&#10;D1ZsfqLr/E+uk2vsTb9BgcfJVNGsc+TyRo0ElZWzBVNRXVkktRM3qlldrn3GV5fXm4zm5vpWlkPm&#10;xJP2D0HoBQDyHTda8ehf9pOvde9+691737r3Xvfuvde9+691737r3VaHz5/lIfCH+Y3i3l7/AOr0&#10;ouyqbHjH4HvLrqem2h27g4Yo/HSQS7ijgmp8tSwC4goM9R11NFqZoYo3bX7EWx807zy+1LGSsdam&#10;N+5D+XFSfMqVJ8z1sMRw606/lr/wkq+Y/WdXk838S+zuvfkvtJGmmx+1dy1VN0/2xGjEyQUAh3BP&#10;LtqsMa/ttVvnqIyNZhSxqxVJY2v3R2m4ATdI2t382H6ifbjvH2aT9vTgkHn1Qh3P/LZ+fvx6qKuL&#10;uH4d/IbZ1HRM6z7hfq/dGc2axi/zn22+dtU9ZhpwByTDXOLWP0IPsb2nMOx34BtLuJyfLWob/eSQ&#10;38ur1B6JXU01TRVE1JWU89JVU7tFPTVMUkFRBKps0c0MoDKw/IYA+zcEEVGR1vrD7317pQ7a2juv&#10;emSTD7O2xuHdmXkt48VtrC5LO5KTUdK6KHFxSym54Fl9tySxQrrlYKPUkAftPXurI+if5LH80n5E&#10;z0Y2B8Le5sTja3xyR7i7VwUPSm3DRycnIU+W7blwyVUIW7XohMzWtGrtZSH73m/lqwB8e8jJHkh8&#10;Q/ZRNVPzp1Uso8+thT4i/wDCQXemRqcbuL5wfJDDbZxYMFRV9Y/Hallz+4KmFyJHpMh2fvijgoqC&#10;ZANEqUmAyCMSfHUAKGYCbr7qwqDHs1uWP8cuB+SKST+bL9nVTJ6dbcfw6/l6fDz4FbVk2x8Xektr&#10;deT19JDSbj3o0c+4Oyd3rEVkP96ewM89RlKqIygzJRfcrSQuzfb08KnT7izdt+3be5fE3KZpKcF4&#10;Iv2KKAfbSp8yemySePR0fZR1rr3v3Xuge796E6m+T/T+/Ohu8dnY7fnV3ZGFkwW6tt5EzRLUU/lS&#10;roq6graVknpK2jqY4aygrqaRJqaoijmhdZEVgrsb66227S9snKSxmqkf4D5EEYIOCDQ9bBoajrQK&#10;+cP/AAlK+Y3U26s3n/hbmMB8neqKmqqKnBbXzm5Nt9e91bdoGkMqY3Nw7plx+38r9vGQgr6DJQS1&#10;LKzDG05Ko047N7m7TdRBN3BtpRxYAtGT6jTVlr6EED+I9Ohx59VLv/JG/mxR5M4lvgp3oaoSePyp&#10;hcXLjNWoLcZqOsNHpuf1efTa5vYE+xR/XHljTq+tjp9pr+ylf5db1L69WofAD/hMl/MU3H3Z1P2T&#10;8h8Psn4y9c7G39s/fOZTc28Nu757EzWO2znqfO/w3be0uvKrI0sdRU+AQk5jJ0XgDGQxysghcM77&#10;7i7BHZy29gWuZHVlFFKoCQRUswBoK/hBr8uPWi48uvo3e4B6Z697917r3v3Xuve/de697917rg6J&#10;KjxSokkciMkkbqHR0caXR0bggjgg/X37hkde61Wv5mH/AAl6+Pfygy+4e3/htn8J8W+4sxLVZPMd&#10;f1WLqJ/j9vPLTkyPPBiMKjVm055nbVNLiKeporKNGKSR5Jmkzl33Iv8AbVW13dTcxDAav6qj7Th/&#10;9sQf6Xl1cORx603PlH/Jl/mVfEStyJ7R+K3Y+b2rj3lYdj9TYqbtzr6ehjbSmUqs9sNa1sZDJ/YT&#10;NQUU30DRKSB7lnbebuXt1A+muUVj+BzoavpRqV/2pI+fTgZT1WHPTz0s81NVQy01TTyvBUU88bwz&#10;wTRMUlhmikAZWUghlYAg8H2JAQRUdW6xe/de697917ozvx9+Ffy2+VmTpcX8dPjn2/28aqoNMcts&#10;7Y+brtq0Egfxs+a3nJFHiMfGrelpq6uhjBsCwJA9l1/vG17YpbcLiOKnkzAMfsX4j+QPWiQOPW1n&#10;/Lz/AOEme98vlcF2N/MZ3zj9qbappabIN8depc7HmN15oKBKcVv/ALSxxNBjIdY8dRT7daulmiY+&#10;HJ0coDCMt+90IUVrfYELNw8VxRR81Q5PyLUA81PVC/p1u99VdUda9G9e7V6n6g2RtzrnrfZGLiw2&#10;1dm7TxlPicHhsfExkZKelpwNUksjPNUTyFpZ5neaZ3ld3aG7q6uL2drq7cySOaszGpJ/1cBwAwMd&#10;NcehB9sde697917ok/8AMC+B/TH8xj42bq+OHdUNZR47JVVJuPZW9cNHTPuXrfsDDwyw4Hem3vuw&#10;Y3kiSeopaumkslTST1FOzJ5RIhxsW93mwbgu4WeSMMp4Op4qf2Ag+RAPl1sEg1HXz+fkZ/wl6/mj&#10;dO7nyVH1TsfY/wAndkR1U38J3h1xv/Z20spNjS5FJLnNk9oZDEVdNVstvNTUEtfFG1wtTKo1mc9v&#10;9yOW7uMG6drZ/NXVmFfkyBgR8zpPy6dDqeitUP8AIA/nBZCqWjg+Em+Y5nbSHrt8dO4ylB1abtXZ&#10;LccUCj/EyAW5vb2ZNzzyooqbxfyWQ/yCV63qX16uv/lqf8JU+5ajszaXan8xau2ftDrbauUoc7N8&#10;edobkot7bv3/AFmOmWqi29vvdO3mkw2Nw8rhBWri8hXVFVEJadWoy61IB/MPuZaC3e12AM8jAjxW&#10;GlVr5qp7i3pUKAc54dVZ/Idb5tNTU9FT09HR08FJSUkEVNS0tNFHBT01PBGIoKengiAVERQFRFAA&#10;AAAt7hMkk1OSemus/vXXuve/de697917r3v3Xuve/de697917ohnzQ/lmfCb5+4X7D5M9G7Z3buK&#10;mozR4Ts3CibaXa+3Y1QrTpit/wC3zBXyU8THyLj66SooWYAyU0g49ne0cxbxsb6tumKr5oe5D9qm&#10;or8xRvn1sMRw61LPlr/wkF7Iw1Rk9wfCb5Ibf3tiAZ6ij61+QdHLtTddNAl2joqHsjZlLU43JVDi&#10;yr91hcXECPVLY3Eo7X7q27gR7xblD/HF3L9pRiCB9jMfl04JPXrXp77/AJOH8zv42z1n+kz4Yd1T&#10;Yqh8jz7n6424O49pRUsdytdV7l6nkzNJSxMLMPvJYWFwrqr3UDux5t5c3AD6e8jqfJz4bfZR9JP5&#10;V6tqU+fVb+VxGVwVfU4rN4zIYbKUchirMblaKpx9fSyjkx1NHVqkiN/gyg+xArq66kIIPmMjq3Tf&#10;7t17r3v3XuvAEkAAkk2AHJJP0AHv3XujidI/y9vnN8j56NOkfiX392FRVzpHDuHEdY7pp9mxNJ+g&#10;12+MrT0+Hplb8NU1yA2PPB9lN5vuy7eD9ZdRRkeRddX5KCWP5DrRIHHq+L4s/wDCTT519qT43LfJ&#10;jfvV/wAW9rSvG2Rw0eQh7k7SijuHZIMDsupj28NS+nyPuksjG5gexHsFbn7obLbAptyPct5Gnhp+&#10;1hq/4x+fVTIPLra1+DH8gP8Al1/Bupw27sR1nN3t3FiWgqoO2e+jjt55DFZOIiVa3aGzUp4cBiHi&#10;lBekqocc9fCLA10hGoxjvXPO/wC8gxPJ4ER/BFVQR/SaupvmK6T/AA9NliersfYP6r1737r3Xvfu&#10;vde9+691737r3Xvfuvde9+691pJfzaP+EvW++z+3d7/I3+XtltlRRdh5jJbt3r8cN5ZVNnxYvdmX&#10;qGrszX9S7pmjbGrRV9TI9QcLlZKOKicyCmq2p2hpKaYuV/ciC2tU2/fg36YCrKo1VUYAdeNQMalq&#10;T5itSXFegoete/K/8J+v5wmGq3o6v4Tb0nljZ1MmK390xnKRijaSUrsLuWohYH8EPyOR7Ha89cqO&#10;Ki8X81kH8ig6vqX16HLo/wD4TMfzZe2tyUGN3f0ztPoLbE9RClfvbtjtDYc9FQ0xYNUyRba66r89&#10;mppVS5jjOPjjd7KZkGplRXnuLyvaxlopmnbyVEbP5uFX+f5daLqOt+P+Vz/LL6d/lefHhem+uchU&#10;b03punJQbp7h7ayuOhxeY7F3fFSfZ0zxY2KScUGJx0ReDE4taiUQI8ssks1TUVM8sIcycxXfMl/9&#10;XcDQijTGgNQi/birHizUFcCgAADbNqNerKPYe6r1737r3Xvfuvde9+691737r3Xvfuvde9+69173&#10;7r3XvfuvdVjfzVP5X/UX80r4+Q9T77ys2xuw9lZKs3P0x23j8bFlsjsLc9ZSLR5Glr8W8kBr8NlI&#10;o4YsrjhURGTxU88ciT00LqI+WeZLrlq/+qgGuNxSRCaBh5UPkw/CaHiRwJ62raT1oSd1f8Jnv5tX&#10;VG46/F7X6Q2t3rtynnlSi3t1N2n1+MZkIVYmGT+73YNfgc5E7JyyviyqtdRI3BabrP3E5Xuow0kx&#10;hbzV0ao/NQy/z6dDqegXxH/Cfn+cJmqyOipPhPvOnlkdEEuX3/0xgqNNbaQ0ldmty08KgfViX4H1&#10;9rG565UQVN4v5LIf5BD1vUvr1sUfyjv+EwW8One3dkfJb+YHmtlZCt66zGO3bsH46bLyP97MfNu7&#10;EzrW4TM9sbrEcdDNDjqlFqYsLijVQVUqxNU1hp0moqgA80+48V3avt2xBgJAVaVhpOk8Qi8cjGpq&#10;EZoK0Ioz4oOt1T3EHTfXvfuvde9+691737r3TZmcLh9x4nJYDcOJxmewWZoqnG5fC5mgpcpicrjq&#10;yIwVdBksdXI8M8EqMUkilRlZSQwIPuyO8bB4yVYZBBoQfUHy691r1/Mf/hMl/Lh+TtTld0dZbf3F&#10;8Sew8g01Scl0m9GeuaqvlJ0y5PqHOrJjYIFB4ptvTYlSQCWPNx3tPuLzBtwEdywuox5SfHT5OM1+&#10;baurhyOta/5Gf8JM/wCYJ1lNX13Qe+emfk1t+Ey/w6ipM4/UHYdYqG6Gp25v1zgoC4tpC7qk5uDY&#10;AEyFt/uhsVyAt8kls3maeIn7V7v+MDq4kHn1TT27/Ko/mRdFS1S9l/CX5HYqjoi61edwXWW4d+bT&#10;g8Z9RfeOwYspirHkq33lmFypIHsXWnM3L96B9PeREnyLhW/3lqN/Lq2oHz6ItmsDndt18uK3Fhct&#10;gMpBxPjc1jqzFV8PNv3aOuSOReQRyvs6R0kXVGQw9Qaj+XW+mn3br3Xvfuvde9+690Yzqj4ffLHv&#10;ealh6W+M/ffaoqzH4ajYHUm/N10ASQ2WefJYagmp4oh9WmllWNRyzAAn2gut12uyFby4iip/E6qf&#10;2E161UDj1cd8cv8AhMT/ADTO8aigq987A2H8adrVTRyyZrujfWLkzJoiQZmpdk9d/wAcyiVAFwlP&#10;k4aIMws0iKdfsJbh7jctWQIhdrhh5Rqaf70+kU+Yr1Uuo62Z/hX/AMJVfhB0FVYnd/yZ3Puj5e76&#10;oGhqhgs3SHrvpelrIyJoydiYOrqcjkvE/pZcrnJaSoUDy0ABKe473j3M3m+Bi25RaIfMd0n+9EAD&#10;/aqCPJuqFyeHWzRtHZ+0uv8AbOF2XsPa+3dlbO23QQ4rbu1NpYXG7c23gcZTi0GOw2Dw8UNLSwJc&#10;6IoIlUfge46lllnkM07F3Y1LMSST6knJPVOlH7b691737r3Xvfuvdf/V3+Pfuvde9+691qFf8KVe&#10;lWxfZfx6+QVBRn7beGzs/wBVbjqoU0xRZTZWU/vNtp6thYNNV02Yr40bklKPSeEX3LntreaoZ7Bj&#10;lGDj7GFD+wqP29Z/fc65l8fYN45SlbNtKl1GDxKzL4clPkrQoT85K+Z61c5/z7mK36ypvvPppm+p&#10;9m0Pl0FLviem6T8/6/swj6IJ+t+b/hPZ2Yu/P5cm1dsPU+ep6e7Q7M67mR21TRQ5DLR9nUavf1FB&#10;HuIJGfpZdA/RYYye61n9Lza81KC4jjk/YPDP/Vv/AFV6wK9+tu+h9wpbkCgu4YZf2KYT/OLP218+&#10;rwvcbdQv1737r3Xvfuvde9+691737r3Xvfuvde9+691737r3Xvfuvde9+691qt/8Kmt6NQ9IfFDr&#10;vy2XdPau/t6GDV/nG2FtGlway6fzo/vIRf8AGr/H3PvsJa6903C9/wB9xRp/zkct/wBY+pA5Aird&#10;3E38KKv+9En/AJ960sveTnUn9cfe+qHj1737rXXvfuvdco43ldIokeSSR1jjjjUu8judKIiLySTw&#10;APr70SAKnr3X1T/hP0VF8Z/iT8eeihTpTV/XXVW1MRuNIwFjl3pVY9cvvqtVV+gqMzU11Rbm2vkk&#10;8nATmjdjvnMV5u1aiaVyv+kBpGPyQKPy6gPdLs324zXfk7kj/S1ov7AB0aL2Q9IO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ZM/tnbm6qF8Xujb+E3JjJL+THZ/FUGYoX1Cx10mRjkjNxwbr7ukkkTa&#10;o2Kn1BIP8uvdFm3H8BvgpvB3k3d8K/iXumSVi8km4/jl09m3kcnUXdsnhpSTfm59mMe+b1DiK8nX&#10;7JZB/gbrdT69IBv5WX8s95hOf5ffwvDgEaV+M3TiQ2Ykm9OmHEZPPB08fj2//WXmKlPr7j/nNJ/0&#10;F17UfXpYYD+Xj8AtqvFLtn4O/EDb00JVo58L8aumcZOrp+mQT0eFR9X51Fr35vf20+/b5LiS9nb7&#10;ZpD/AM/deqfXoy+1Ng7F2HStQ7H2XtPZlCyqrUe1NuYfbtKyp+hWp8RDChA/Atx7LpZ55zqmdnP9&#10;Ik/4etdKz2117r3v3Xuve/de697917r3v3Xuve/de697917r3v3Xuve/de697917r3v3Xuve/de6&#10;97917r3v3Xuve/de697917oO98dQ9TdnReDsrq/rvsKHx+Hw742VtrdkXh/45ePP01QNP+02t7UQ&#10;3V1bGtvI8f8ApWK/4COvV6LPl/5aH8uXPTNUZj4D/DLIVL311dR8YulTVvqFjrqlwokP+F24PI59&#10;mKcxb+gol9cAf81pP+gut1Pr1Hxn8sT+W7hpY58b8AvhhTVEVvFUf7LF0vNUxkG4aOoqMK7g/wCI&#10;a/vzcx8wOKNfXB/5vSf9Bde1H16MbsPofo7qto26w6Z6o64aJSkTbD672htBokI0lYzt6jp9ItxY&#10;e0E97eXP+5Mzyf6Z2b/CT1qp6Ff2l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FrqChydJPQZKjpchQ1KGOpo66nhq6SojJuY56ecMjr/gwI97VmU6lNCPTr&#10;3Rf898P/AIlbqqGqtz/Fz467jqndpHqc90l1pmKh5G5aRpshjJGLG5uSb+1ybrukQpHcyr9kjj/A&#10;et1PTdh/hR8NdvTRVGA+JPxkwdRAQ0M+H6F6rxk0LC9milosUjKRc8g+7PvG7yCj3UzfbK5/5+69&#10;U9GFwmAwW2sfFiduYXE4DFU9zBjMJjqPFY+Et+oxUVCkca3sL2Ue0Du8japCWPqTU/z6107e69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BU01NWU81JWU8FXS1Mbw1FNUxRz088Mi6ZIpoZQVZWH&#10;BVgQR9fewSDUYI690WneHwm+GXYU0tRv74j/ABi3xUT388+8OhOqtyzTajdvLLmsTOzX/Nz7MIt4&#10;3eAUgupk/wBLK4/wN1up6Clv5WX8s95vOf5fXwuD2YaV+MvTaQ2Y3P8Ak6YcR3/odPH49qv6y8xU&#10;p9fcf85pP+guvaj69CBtj4DfBXZMsVRs34W/E3adRDYxVG2vjp0/g6iMj6Mk+Mw8TA/m97+2JN83&#10;qYUlvJ2+2WQ/4W69U9Gfw2Dwu3cfBidv4fF4LFUo002Mw2PpMXj6dfppgoqJEjQcfRVHstd3kbVI&#10;SxPmTU9a6dPdevde9+691737r3Xvfuvde9+691737r3Xvfuvde9+691737r3Xvfuvde9+691737r&#10;3SU3HsTY+8FC7t2btTdKhdAXce3cRm1CjgKBk4ZeP8Pbsc80X9k7L9hI/wAHXukNB8dfj7TTNU03&#10;RXTdPUOVZ54OsdkxTMyghWaWOhDEgEgEn28b+/IoZ5P97b/P1up6FHFYXD4KlWhweJxmGoU/RR4q&#10;gpcdSrxb009IiIP9gPaZndzqckn5mvWunP3Xr3Xvfuvde9+691737r3Xvfuvde9+691737r3Xvfu&#10;vde9+691737r3Xvfuvde9+691737r3Xvfuvde9+691737r3XvfuvdBF2H8fuhe3WZ+2Okuouz3dB&#10;G79h9bbN3qzRquhY2bclFUkqBwAeLce1UF9fWv8AuLM8f+ldl/wEdeqei4Vn8rv+WrXz/cVP8v34&#10;WtNrEjPF8Yul6fyOPzKtNhUD3vyGBv8Am/swHMnMKigvrj/nNJ/0F1vUfXoQdl/BL4QdcVUNd178&#10;N/itsWup5FmhrdnfHvqTbVbFMv6Zkq8NiIZA/wDteq/+Ptibet5uBpnu5nH9KVz/AIW69U9Gmggg&#10;pYIqalhipqanjSGCngjSGCGGNdEcUUUYCqqgABQAAPp7LSSTU9a6y+9de697917r3v3Xuve/de69&#10;7917r3v3Xuve/de697917r3v3Xuve/de697917r3v3Xuve/de697917r3v3Xuve/de697917r3v3&#10;XukRvPrPrfselWh7D6+2RvyiRGjSj3ntTA7opVjflkWnzlPOgB/IAt7ehubi3Oq3kZD/AEWK/wCA&#10;jr3RYs1/La/l27jnNVnvgb8NctVs2pquv+MfStRWMT9dVXJhDIQfyC1j+fZknMO/xiiXs4Hymk/6&#10;C63qPr0047+V9/LXxUkc1D/L/wDhfHNFcxTS/GPpiqmjYtq1pLV4Z2DD8MDcDgG3uzcycwsKG+uP&#10;+c0n/QXXtR9ejCbD+OXx66slhm6x6H6Z65mpyGp5dh9X7I2hLAw4DQybfoacqR+CpHtBPuF/c4uZ&#10;5JP9M7N/hJ61U9DN7Sde697917r3v3Xuve/de697917r3v3Xuve/de697917r3v3Xuve/de69791&#10;7r3v3Xuve/de697917r3v3Xuve/de697917r3v3Xuve/de697917r3v3Xuve/de697917r3v3Xuv&#10;e/de697917r3v3Xuve/de697917r3v3Xuve/de697917r3v3Xuve/de697917pkzu2tubopDj9zb&#10;fwm4qA3vRZ3FUGXpDqFmvTZCOROfz6fd0kkjOqNip+RI/wAHXugMy/w5+Iu4JGmz3xY+OOblc6nl&#10;y/R/WWSkdr31M9Zi3JNxe5Ptam7brHhLmVfskcf5et1PSfg+B3wcpZGmpfhn8UaaZ3EjywfHfqGG&#10;RpFJZXZ48OCSCSQSb8+7ne95ODdzf85ZP+guvVPQr7T6H6O2FLFPsbpnqjZk8LBoZtp9d7Q27LEw&#10;5DRSYejhKn/EH2mlvb2cUmmd/wDTOx/wnrVT0K/tL17r3v3Xuve/de697917r3v3Xuve/de69791&#10;7r//1t/j37r3XvfuvdVJ/wA7noz/AE2fy9+2Kqio/vNw9NVeE7swQWPU8UOz5ZKLeMxdfUqx7ers&#10;vMbcEot7DkC3ki++i5hhDGizVjP+2yv/ABsKOp4+7dzP/Vv3WsY5G0xbir2b/MygNEPtM6RD8z18&#10;+qf8+8kbfrpffefTTN9T7NofLoKXfE9N0n5/1/ZhH0QT9bYv/CYDtdUrvlZ0bWVXqqKTr3tfbtFq&#10;+i0ctbtDedVoP1uZ8Clx9Lc3uLQl7z2PZY7mo4GSJj9tHQfyfrEv7ye11XbN6QcDLA5+0LJGP5S9&#10;bcfuCOsVuve/de697917r3v3Xuve/de697917r3v3Xuve/de697917r3v3XutLz/AIVO7nar7h+I&#10;+zPKSuA617L3OIb8Rtu7dGOxTShfxr/ggF/zp/w95NewkGnbdxuf45Yl/wB4Vj/z/wBSfyBHS2uZ&#10;fVlH7AT/AM/daqPuf+pA64+99UPHr3v3Wuve/de6PN/LO6ZTv/58/FPq+po/4hisp2/tvcW4qEpr&#10;Ss2n18z9h7tpJR+ElxuKqo2P4DX9hTnjcztHKO4X6mjLCyqfR5P00P5M46Kt8ufo9ouJwaEIQPtb&#10;tH8yOvqG+8EOoJ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X3+Pfuvde9+690x7n23ht47a3DtHcdFHktvbqweW23ncd&#10;MLw1+GzlBJjMpRSj/UywSvG3+B9uRSPDKs0ZoyEEH0INQf29KbK8uNvvIr+0bRLA6yIw4q6MGUj7&#10;CAevl7fIPqTM9C929sdL7g8j5Xq/sDdWyZ6mSPx/xGLb+YloKLLxLx+1WQJFVQsOGSRSOD7yu2i8&#10;TcLGG9j4SorfZUVI/I4/LrsDs2+2/M/LllzDa/BewRzAfwl0DFT80YlT8wegNm+p9iKHy6Q3fE9N&#10;0n5/1/ZhH0QT9W//AMiPuJepP5kXUdFV1f2eH7ewm8+nsvIX0rI+4sMc9tilK/RvNncVioQP6sCL&#10;kWII9zNv+v5PuGUVa3KSj/anSx/JGY9Qr737T+9Pb+6dRV7Ro51/2jaXP5Ru56+hT7xS6wM69791&#10;7r3v3Xuve/de697917r3v3Xuve/de697917r3v3Xuve/de60Rv8AhTtnPv8A549WYZHvDgPizstZ&#10;Ev8Aorsn2hvCsmNv8Yftv9t7yw9i4tHKdxKeL3T/ALBFCP8ADXqWuREptEjesrfyVP8AZ61x/c09&#10;DXrj731Q8eve/da697917rYx/wCEzXVI3h85d+dmVdMJaDp/ozcdTQ1JTUaXdW+s9QbWxqhjwvkx&#10;ZzYuDfi30JtC/vluH03KsNipzczqCPVI1Zz/AMa0dAzni48PakgBzI4/YoJP89PW+F7xN6if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//9Df49+691737r3XvfuvdaRn/Ci/46/6N/lhs/vnEUPg2/8AIXZEQy9RHHaI9ida&#10;RU2281q0DSnlw8uCkW9mkkE78kMfc8+2G5fU7S+3ue62fH+kerD/AI1r/KnXQP7sHNX725Gn5ana&#10;su1ynSP+EXBaRPtpKJh8hpHp1rtzfU+5bh8up5u+J6bpPz/r+zCPogn6WvVXYeY6j7S637W28SM9&#10;1nvzaG/8LZzHfKbPz9PuCgUuvIBlp1B/wPv13aR39lNYy/DMjIfsdSp/keg9vFhFum23G2T/AAXE&#10;bxN9kilT/I9fVQ2duvC772jtbfG2qoV23N5bcwe68BXLbTWYXcWMiy+Kql0ki0kE0bixP1+vvCG4&#10;gktbh7aYUeNmVh6FSQR+0dcy7u2msrqWzuBpkhdkYejKSrD8iD0o/bPSfr3v3Xuve/de697917r3&#10;v3Xuve/de697917r3v3Xuve/de6+f1/wo/yLV38yPI0xJIw/SHVeOUEg6Vl/iOXsLfTmqJ5/r7y+&#10;9lU0ckq38U8p/wCOj/J1MPJK02QH1kc/4B/k6oT9y30LuuPvfVDx69791rr3v3Xut0P/AISydcjH&#10;9P8Ayw7ceG7bs7J2B1zTVDLfQOvdr1e5q2GFz9NX956dpAPrpS/0HvGT37vde5bftwP9nFJIf+bj&#10;BR/1aNPz6jPn2atzb2/8Ks3+9ED/AJ962sPcAdAD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//9Hf49+691737r3Xvfuv&#10;dU//AM8P41H5DfAvsHMYigNZvToSrp+7NtmKO9TJittUstJ2BQ+RAX8RwVRXVpiAIealguLgEDbk&#10;Ddf3ZzHEjmkdx+k32t8B/wB7AH2E9Td937mv+rHuLbQTNpt9yBtZK8NTkGE+lfGVFr5K7dfPom+p&#10;95PQ+XXQ674npuk/P+v7MI+iCfqK3tUnRZL19Dr+Rt3ynef8unp6nqqz7vcXS0+a6N3EDJranTZE&#10;sdTs2AKfUFTbdbhkF+Lq1uBYYoe5m1/uzm64KiiXNJl/2+H/AOqiv1gR7y7Idm5+u2UUju9Nwvz8&#10;TEn/AFVWTq3j2AOos697917r3v3Xuve/de697917r3v3Xuve/de697917r3v3Xuvnp/8KIJWk/mc&#10;djIXDCDrbqGJRx+2p2ZDNoNv8XLc/wBf6e8xfZsU5FgPrJN/x89TLyZ/yQk/0z/8e6o69yp0KuuP&#10;vfVDx69791rr3v3XuvoPf8J0tkJtT+Wfs7PLB4m7M7Y7a3vJJpt9y9Bnk64E9/zZdvrHf/aLfj3h&#10;57z3RuOeJYa/2EUKfZVfE/6yV6h/nOXxN8ZP4ERf5av+fur1fcUdBT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//S3+Pf&#10;uvde9+691737r3UHJ4zH5rG5DD5ajp8jistQ1eMyePq4lmpK7H19O1LW0dVC9w8csbsjqRYgkH3Z&#10;HaNxIhoykEEcQRwPTkMssEqzwsVdCGVhghgagg+RByOvmOfN745ZL4m/KjuroSujqfsdjbyrk2pW&#10;VWppcrsPNImf2JlXlbh5J8TVUjT6SQs3kjuSh95dctbou87Pb7ivGRe4ejjDj8mBp8qddSuTeZ4u&#10;cuUbHmKMjVcRDxAPwzL2Sr9gkVqeq0Pn0UiT8/6/sUR9L5+ore1SdFkvWz7/AMJmPkKu2+5u8/jN&#10;mK3RQ9nbQxnZuzoZ5LRLurr2oOL3DQUMY+s9di8ilTJcf5vG/UWs0M+820+Nt1rvMYzC5jf/AEsm&#10;VJ+SstPtfrGr7xGxfUbVZ8wxDutnMMn+klFVJ+SulB85OtzX3jv1iV1737r3Xvfuvde9+691737r&#10;3Xvfuvde9+691737r3XvfuvdfPS/4UQRGP8AmcdkOUCefrfqCUMAB5ANlwwayR9f0aef6f095i+z&#10;ZryLAPSSb/j56mXkw/7ok/0z/wDHuqO/cqdCrrj731Q8eve/da697917r6Yv8nTa42h/LK+H2JEX&#10;hFX1hLujQBpud8bryW9GlsP9Wchrv+b394O+5M/1PPO5SVrSXT/vCKn/AD71CHMknib5ct6NT/eQ&#10;F/ydWXewP0R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9/j37r3Xvfuvde9+691737r3WqB/wAKVviq1Tj+oPmLtrHa&#10;nxpXpbtKWmhuRRVMtRn+uM7VCIcLHM2Ux1RUSXJMtDCCLKPc1e0m80kn2KU8f1Y/twsg/ZpYD5Me&#10;stvuzc26Te8l3TfF/jMFT5iiTIPtHhuAPSRvXrUWk/P+v7nqPrKefqK3tUnRZL0Z/wCE3yEq/it8&#10;sOiO/IJZ0oevewMRWbnjpg7VFZsbL6tu7+x0Cx8l6jC1lfDHwfWynSbWJTzJtK75sV1tR4zRkLXy&#10;cdyH8nCnoJc47EvMvLV7sjAap4mCV4CRe6M/lIqk/Lr6hNDXUeToqPJY6qgrsfkKWnrqGtpZUnpa&#10;yjq4hPS1VNPGSrxyIyujqSCCCOPeFLKyMUcUINCDxBHEdc5HR43McgIZSQQcEEYIPzHUr3XqvXvf&#10;uvde9+691737r3Xvfuvde9+691737r3XvfuvdfP5/wCFH2OND/MjyNSVIGY6Q6ryKmwGoRDI4jUL&#10;DnmlI5v9P6e8vvZV9fJKr/DPKP8Ajp/y9TDyS1dkA9JHH+A/5eqFPct9C7rj731Q8eve/da69791&#10;7r6nXwAwg258FPhnhCmiTH/FjoGKpUCwNa/VmKmrmt/tUzSN/sfeA/N8vjc17nL63VxT7PFen8uo&#10;F3dte63Lessn/Hz0bn2Hei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//1N/j37r3Xvfuvde9+691737r3RfvlX0Btz5T&#10;fHXt7oDdBhix3ZmzMngqPITw+dcFuOMLkto7lSH+0+MysFHXov5aED6H2abLukuzbrBucPGFwSPV&#10;eDL/ALZSV/PoQ8qcwXPKvMdnzBa1LWsisQMak+GRPseMsh+3r5ge/tk7l613tu/rveeMmwu79i7m&#10;zm0N0Yio/wA9jM/tzJy4jL0MhHBMc8LpqHBtccH3mTZXEN3bpdW51RyqrKfVWFQf2Hrplb31rudj&#10;DuNkweGdFkRhwZHUMp/MEdIpvZinSaXrEfr7d6THj19D/wDkg/J4fJT4CdZU+WyH3m+ei2k6M3gJ&#10;ZdVVJBs2jgfY2SkVyZHWfb8+Njeoe/lqYan1FlYDEv3L2X9zc1TGMUiuv1k9O8nWPykDY8gR1gf7&#10;wcu/1f52uGiWkN5/jCelZCfEHpiUOQPJSvVvHsAdRd1737r3Xvfuvde9+691737r3Xvfuvde9+69&#10;1737r3WiT/wp3wRoPnd1Tm0jKwZ/4tbNDyW4kr8V2hu+lqAD+dMDU3+395X+xcuvlO4iPFLp/wBh&#10;ihP+GvUtciPXaZE9JW/mif7PWuJ7mroa9cfe+qHj1737rXXvfuvdfV9+LlEuN+Mvx1xyDSlB0T1H&#10;RIunRZaXr/HwKNH44X6fj3z735te+3rnznmP7ZG6x/vzqvpm9ZH/AOPHodvZT0k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/1d/j37r3Xvfuvde9+691737r3XvfuvdaSX/CjH4fP1b8g9r/ACs2ni/Dsn5A0keD3tJSw6aX&#10;F9vbTxqwGafQAkf8bw8UFREoBaWooshM5LPzkX7S78L3a32Sdv1LXuSvExMf+fHJB9AygdZo/d85&#10;v/enLsvKt21ZtvOqOvFreQ1oPM+HISD6K8ajh1rdN7mNOp5l6xH6+3ekx49X/wD/AAnc+Vf+hf5h&#10;ZPoncOS+12T8m9vpgKNJ5RHSUnaOzYqnObIqS0h0qaylkyuKVFAaaoqaRSfQo9xZ7t7F+8uXl3SF&#10;ay2Taj6mJ6K4/I6W+QDevUD++3Ln715ZXeIFrNt7ajTiYZKLIP8AakI/yVW9et7j3i/1ht1737r3&#10;Xvfuvde9+691737r3Xvfuvde9+691737r3WmJ/wqf2s1J2v8Qd7eOy7g697T2sJbcO2z9yYnLNHf&#10;/af44D/yF7yZ9g7jVt+42v8ABJE/+9q4/wCfOpO5Akrb3MX8LIf96BH/AD71qk+8gOpB64+99UPH&#10;r3v3Wuve/de6+sn8e/8AmQXR/wD4h/rT/wB4ui98995/5K91/wA1pf8Aj7dY+3n+5kv+nb/jx6GD&#10;2W9J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/9bf49+691737r3Xvfuvde9+691737r3RNvn78UsP80Pij2v0PWpSRbg&#10;zmFbN9dZerCqmA7K23fKbNyRqCCYoZKlfsq509Ro6ioQfr9iDlffJOXt8g3Na6FNJAPxRthx8zTI&#10;/pAHoX8ic0zcnc02u+JUxo2mVR+KF+2QU8yB3L/TVT5dfMu3Ht/N7Tz+d2ruXGVeE3HtnMZPb+fw&#10;2QiMFfic3hq18dlcZWwNyk1PPHJFKh+jKR7zKtpY54lnhYMjgMpHAgioI+RGeuiqTw3UCXVuweOR&#10;QysMhlYAqQfQggjpiP19qeqHj0/bP3duLYG7tr772jk6jC7r2VuLB7s2zmKQharFbg27ko8vhslT&#10;k8a4KiGORb/ke6XFvDd272twuqORWVgeBVhQj8wadFO420F7bSWdyuuOVWR1PAqwKsD9oJHX1Cvi&#10;J8itufLH42dP/IPbBp46TsjZ2PyuVxtNL5UwG7KQtid6bZZySScdlqesotTcsIw/0Ye8J+YNom2H&#10;ebjaZ+MLkAn8SHKN/tlIP59c8OZdkn5c3262WetYHIBP4kOUb/bIVb86dGP9k/RH1737r3Xvfuvd&#10;e9+691737r3Xvfuvde9+691q1/8ACpXZLV/x7+LnY4h1LtTuTdeyWqLf5o9gbJOdWHV+PJ/dom35&#10;0f4e569hbrRvF/ZV/tIUf/nG+n/rL0PuQZaXtxB/Egb/AHlqf8/daUXvJ/qUeuPvfVDx69791rr3&#10;v3Xuvq9/FitXJfGL45ZFOUyHQ/UNapve61XX2OnXm5/Df1P+v7597+mjfb1PSeYfskbrH+/Gm+mX&#10;0kf/AI8eh49lPST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19/j37r3Xvfuvde9+691737r3Xvfuvde9+691pBf8KI/&#10;hM/T3fuH+WOycR4Ou/kLN/D98/aQ6KPBd0Yih11c0wQBIxuHHQjIRjlpKumyUrm7qDkn7ScxjcNr&#10;bYrlqzWmUrxaEnH/ADjY6fkrIOsyPYbnH97bC/K949biwFY68Wt2OB8/Cc6T5BWjA4da4p+vuYOp&#10;5PHrCfz/ALD3cdIJ+trH/hNR8xkw25+yfhPvHK6KPd33vbPTSVcwCruXFUKU3Y21aLyEsWq8dDTZ&#10;engQKiCir5Td5eYN95eXTJBDzLbrmOkU1P4Sf02P2MShPE6kHl1jJ77cteLFBzTbLmOkM1P4SSY3&#10;P2MShPE6kHAdbhnvHvrGjr3v3Xuve/de697917r3v3Xuve/de697917qkD/hQz14d8fyyuyM5HAZ&#10;5+q+w+qew4VVdciCbdcfXlXOgHP7dPuCZ3I+iBieAfcpezl59LzzBETQXEcsf/GPEH84x+fQq5Mm&#10;8LfUT/fiuv8ALV/z718833mP1MvXH3vqh49e9+611737r3X1OP5f2a/vD8EvhjmS+uSu+K/QL1LA&#10;3/y2PqvFQVy3/wAJlcf7D3gRzhF4PNm5x+l1cU+zxXp/LqBd4XRu1yvpLJ/x89G79hzou697917r&#10;3v3Xuve/de697917r3v3Xuve/de697917r3v3Xuve/de697917r3v3Xuve/de697917r3v3Xuve/&#10;de697917r3v3Xuve/de697917r3v3Xuve/de697917r3v3Xuve/de697917r3v3Xuve/de697917&#10;r3v3Xuve/de697917r3v3Xuve/de697917r3v3Xuve/de697917r3v3Xuve/de697917r3v3Xuve&#10;/de697917r3v3Xuve/de6Z8/uLb+1MPXbh3TnMPtrAYuBqnJ5zP5Oiw2Hx1OvDVFdk8i8cMKD8vI&#10;4H+Pu6RvK4jjUsx4ACpP2Ade6qm7z/ntfyofj/JXUW7PmP1xu3NURki/gfTcWf7qqp6uL9dEMp1h&#10;R5TGQyAgq33dfCqsCrMG49iay5K5nvgDFaOgPnJSP+TkE/kD1YKx8uqsuzP+Fd/wK25NPSdZdF/J&#10;vsyeHUEyGTw/XmwMBVEfoalqqvO5DIaT+TNi4yP6H8CW39q97kFbmaGP5Asx/wCOgfz6t4Z6Jvuf&#10;/hZR65odm/y+rxgt9vkNz/Jmzuv9kzYfFbFIU/1C1zf6/wCfZvH7S+c1/wDkIf8AKZP8nXvD+fQY&#10;z/8ACxzuZnvTfB3rGKPn0z9ybqqH+vH7keEiH0sP0/4/4e1A9prTzvX/AOca/wDQXW/DHr0pcL/w&#10;sm3tBKp3F8AdrZOHV61wvyOy2Dl0X+ivXbLyAv8A66+239pYSP075h9sQP8AgkHXvD+fRmNhf8LE&#10;/jbkZIh2h8OO8NnwsV877C35sPsiSMH9Zii3DHtUPbmwLpf/AA9l0/tPuC/7jXcb/wCmVk/wa+te&#10;GerGenP+FNH8pPtiWlpM13JvrpPJVhjSCg7j6o3ZQRCV/rHVZ/YMe4cTThf7UlTkI4/9rPHsgu/b&#10;rmm1BKQrMB5xup/k2lj+Q60Ubq4zpT5OfHL5I4ps38f+9+ou6MbFCk9XP1l2FtXekmOSQgBMtSYC&#10;qnmo5ASFeKqjjdW9LKDx7Cd5t24be2i+geE/01Za/ZUCv5dVII49Dl7Rda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//0N/j37r3&#10;Xvfuvde9+691737r3Xvfuvde9+690V75mfF/aPzH+NnaHx+3f4KaPeuBlO2s9ND5pNp74xTDJbO3&#10;VThRr/yOvjhaojjKmanM1OToma53y7vVxy9vEG62+fDbuX+JDh1/Na09DQ+XQk5S5kuuU+YLbfbW&#10;p8Fu9f442xIh8u5SaE8Go3EDr5kHZnXO8Ooewt69W9gYeo2/vbr/AHNmNpbow9SPXQ5nB1z0FbGk&#10;g9MkRdC8MyXSWMrIhZGUnM+yu7e/tI720bXHKodSPMMKj8/UcQcHrohYX9putjDuVi4eGdFdGHmr&#10;AEfYfUcQag56QR/P+w9rB1WfoSele3t5dBdt9dd09fV38P3n1lu/C7xwEzl/t5qvDVq1L47IRxlT&#10;JSVcYelrISbSwSSRt6WPtNuO32262E223YrHOhRvWhFKj0I4g+RAPQX3vbrbd9vn2y8FYp0ZG9aH&#10;FR6EHIPkQD19Qf44d8bK+T3RfWHffXtR5tqdnbTx+46OneVJqrD10gNLnttZGSIBfu8XXxVOOqwv&#10;pE0L6SRYnCXedqudk3SfarsfqQMVPoRxVh8mUhh8iOsCd62m62PdZ9pvB+pA5UnyI4qw+TKQw+RH&#10;Q2+yzor697917r3v3Xuve/de697917r3v3Xuii/Pvq5u6PhN8qus4Kb7vI7o6I7KiwNPo8nk3RjN&#10;sVGb2r6BybZKmpW45445t7EXKN/+7OaNvviaLHPFqP8ARLBX/wCMk9GWz3H0u62854LItfsJof5E&#10;9fLI9579T71x976oePXvfutde9+6919Mb+Truhd4fyyvh9lkl8wpOr5Nrl73s2x91ZHZTxX/ANob&#10;HlLfi3vB33Jg+m553KPhWXV/vaK//P3UIcyR+Hvlyvq1f96Ab/L1Zb7A/RH1737r3Xvfuvde9+69&#10;1737r3Xvfuvde9+691737r3Xvfuvde9+691737r3Xvfuvde9+691737r3Xvfuvde9+691737r3Xv&#10;fuvde9+691737r3Xvfuvde9+691737r3Xvfuvde9+691737r3Xvfuvde9+691737r3Xvfuvde9+6&#10;91737r3Xvfuvde9+691737r3Xvfuvde9+691737r3Xvfuvde9+691737r3Xvfuvde9+691737r3V&#10;e3zf/mlfCP8Al74SWr+R/c+FxW8ZKIV2F6f2j4939w7jjkj8lI1BsbGSeakgnsRFkcvJR0JYaTVK&#10;ePZ7s3LW8769NvhJStDI3bGPtY8SPRat8uthSeHWnP8AM/8A4Vr/ACc7HqMvtf4VdV7Y+O+0JPNT&#10;UXY3YVNjuze36qK5EGSosNVKdsYh2U+ukno8xpIBSq+o9yztHtdt1uBJvEpuH/gWqR/ZX42+2qfZ&#10;04Ix59azHf3yz+Tfyozv94/kb3z2r3Pk0qHqaJd/70zmfxWHeQENHt3b9VMaDGxeprQY+mhjFzZR&#10;c3kSx2vbtsTw9vgSEf0VAJ+08T+ZPVwAOHRe/a/rfXvfuvde9+691737r3Xvfuvde9+691737r3T&#10;3tvc25Nm5vHbm2huDObV3Jh6havE7g23lq/B5vF1afoqsdlsZJFPBIPw8Uikf190kjjmQxyqGU8Q&#10;QCD9oOOvdXr/AA+/4UifzMvixPi8Puzs2l+UvXNE0MVRtH5CRVW5txijWyznF9sUUkG41qSgAifJ&#10;11fBGQD9q12DAvdvb7l3cwXij+mkP4osD80ylPsCn59UKA9bhfwC/wCFInwJ+aFRhNi9hZio+Jnd&#10;mVNPRw7M7gzGPOwc9lZ7KKLZfcMSU2NnZnZIoYc1BiqmeRhHT08x5MUb57fb3tAM0A+qhH4owdQH&#10;9KPJH+1LAeZHVChHWwarK6q6Mro6hkdSGVlYXVlYcEEcgj2BOqdc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Hf49+691737r3Xvfuvde9+6917&#10;37r3Xvfuvde9+691qP8A/Cjf4GOsuD+ePW+FvG64bYfyEpqCn5SRdGJ6+7Iqwg5DDxbfr5WbgjGB&#10;VOqZxPftDzRhuV7xvV4Cf2yRj+cij/T/AC6yh9g+dRR+Stwf+KS1JP8AtpYh/OVR/wA1PkOtSI/n&#10;/Ye57HWSM/WBvof9j7dHHomuOtpz/hN385htXem6/g32BlxHg9/z5LsHpCetntHQ73oKATb32VTv&#10;KTZcpQU65SkiXSiz0lVYNNWAGD/ePlfx7aPme0XuipHNTzQnsf8A2rHSTxoy+S9Y6+9HK/jwR8z2&#10;i98VI5qeaE9j/wC1Y6SeNGXyXrco946dY4de9+691737r3Xvfuvde9+691737r3XB0SVHilRJI5E&#10;ZJI3UOjo40ujo3BBHBB+vvwJBqOvcMjr5R/ys6jl6E+TPf3S0lO9PD1j2/2DszHLICPNhMHuepo8&#10;BXR6uTHUUK09RGTyUdSffQHl/cRu+x2e5g1M8Mbn/TMoLD8mqD9nWQe33P1ljDdf78RWP2kCv7D0&#10;X/2c9KTx69791rr3v3XuvoMf8Jzd9ru7+Wltbb4lEh6u7e7Y2K6ar+Bshl4ezBER+LjcQe3+1X/P&#10;vD33otPpueJJqf7kQxSfbQGL/rH1EHOcXh72z/78RG/YNP8Az71e37ifoJ9e9+691737r3Xvfuvd&#10;e9+691737r3Xvfuvde9+691737r3Xvfuvde9+691737r3Xvfuvde9+691737r3Xvfuvde9+69173&#10;7r3Xvfuvde9+691737r3Xvfuvde9+691737r3Xvfuvde9+691737r3Xvfuvde9+691737r3Xvfuv&#10;de9+691737r3Xvfuvde9+691737r3Xvfuvde9+691737r3Xvfuvde9+691737r3Qf9p9rda9IbA3&#10;P2p2/vnbHW/XOzMbJltz7y3hl6TCYHD0KMI1eqrqxlUySyMkNPCmqSaVkiiR5HVS/bW1xeTrbWqG&#10;SRzQKoqSfs/w+gycde49aKH80n/hU12L2PU7j6Y/lxxZHq3r4SVWKyfyU3DjUi7Q3fTgmnnl6121&#10;k43j23RTLrMORrY5Mq6MkkceJnjIM08te2tvbhbvmCksnERA9i/6cj4z8h2/6YdOqnmetP8A3Puj&#10;c29tw5nd289xZ3d269xZCpy24Nz7ny+Qz24c7layQy1eTzGaysktTVVErEtJNPIzseSSfcrRxxwx&#10;iKFQiqKAAAAD0AGAOnOmL3fr3Xvfuvde9+691737r3Xvfuvde9+691737r3Xvfuvde9+691737r3&#10;Xvfuvde9+691fj/K1/4UBfLD+XrXbe6331kMr8i/itTSU1BUdU7vzMsu6Ov8TrCSVPTu8q/yy48Q&#10;L6kwlWZcZIAyRRUUszVaAjmXkba9+VriEC3ueOtR2sf+GKONf4hRvmQKdUZQevo4fDn5qfHT549N&#10;YfvL42b+ot57SrylFmsXMEx+8NibjECz1m0N+7ad3mxuSgDAmNy0U0ZWopZqilkinkgDdtn3DZLs&#10;2W4JoccDxVh/Ep8wf2jgQDUdNEEGh6NX7LOt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S3+Pfuvde9+691737r3Xvfuvde9+691737r3XvfuvdIvsfr3Z/bWw&#10;d49Y9gYWl3Hsnfu28vtPdOErATBkcLm6J6Cug1rZo30OWimjIeNwsiMrqpCmzu7iwuo720YpLEwZ&#10;SPIqaj/ZHAjB6V2F/dbXexbjYuY5oHV0YeTKag/P5g4IwcdfM5+d/wAQd5/B75Lb/wCh92Cqrcbi&#10;qoZzrzdNRCIo97db5meV9q7liKAJ5WjR6SvjjusVbBUwqWEYY5m8rcwW/M2zRbpBQMw0yL/BIKal&#10;+zzX1Ug+fWfvKfNNpzhy/BvVtQMw0yoP9DlWmtPsr3KTkoVPn0TVvof9j7Eo49GNx0otjb43V1nv&#10;XanYmxs1V7d3nsbceG3ZtXPUDhKzEZ/AV6ZPFZCAsCCYpokbSwKsBpYFSQaXNrBe20lndKHjlUoy&#10;ngVYUI/MHog3G2gvLeS0uVDxyqysp4FWFCPzHX02fgP8vtp/OL4v9dd97cNHR5jL0P8AAux9s0kx&#10;kOzezMHDHBu3brq7NIsPkZKzHtKdclFUU0zAGSwwq5r5euOWN8m2qapVTqjY/jjb4G+2mGpwYMPL&#10;rCXmjYJ+W96m2uapVTqjY/jjb4W+2mGpwYMPLo5PsOdB/r3v3Xuve/de697917r3v3Xuve/de6+f&#10;n/wou6Rbq7+YhmN+0lIYcL391rsjsWKaJNFINwYSjfrfcVHHwB5v9wtNXVAH1NWHJu595f8Asxun&#10;1/Jq2jGrWcrx/PSx8RT9neVH+l+XUxclXX1GyiEnMLMv5HuH/HiPy6oY9y30Kjx69791rr3v3Xut&#10;yv8A4SxdmJV9ffLbpuep0Pt/eXXHZmLo2f8Az6bwwlftbPVMEf8AzaODxqyn/m5H9fxjT7+WOm82&#10;7cgPjSSIn/SMrqPz1tT7D1GvPsFJre5HmGU/kQR/x49bZHvHvqPuve/de697917r3v3Xuve/de69&#10;7917r3v3Xuve/de697917r3v3Xuve/de697917r3v3Xuve/de697917r3v3Xuve/de697917r3v3&#10;Xuve/de697917r3v3Xuve/de697917r3v3Xuve/de697917r3v3Xuve/de697917r3v3Xuve/de6&#10;97917r3v3Xuve/de697917r3v3Xuve/de697917r3v3Xuve/de6KZ80/mv0B8BuidyfIH5EbsXb+&#10;08MRj8HhKBYK3eHYG66mF5cTsnYuDlkiNbkqrxuwUukMESS1NVLBSwzTRmm0bPfb5erY2C6mOST8&#10;Kr5sx8gP2k0ABJA62ASaDr5gX80f+br8k/5oHZcuS39kqjYfRO2stU1XVXx+2/k55Np7WgAampc9&#10;ueoRYf45uB4GZZ8rVRAR65YqKGkp5GibI7lvlXb+W7fTANc7DvlI7m+Q/hWvBR8iSTnp5VC9VR+x&#10;P1br3v3Xuve/de697917r3v3Xuve/de697917r3v3Xuve/de697917r3v3Xuve/de697917r3v3X&#10;uve/de6PF8AP5gnyD/lyd84fvDobcDojPSY7sTrrK1NUdj9rbPjqPLVbW3djoTY2DSPQV8a/cUUx&#10;80DC7pITb7sVhzBYmyvV+aOPiRv4lP8AhHAjB60QCKHr6sHwN+cnSn8wv447O+RvSGTZsRnFbFbv&#10;2hkJ4H3P1pv3H08Um4dh7rgg4WqpDLHJDMqiOqppIKuG8M6H3jLvezXmw7g+33gyuVYcHU8GX5H+&#10;RqDkdMEEGh6OV7Ket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//T&#10;3+Pfuvde9+691737r3Xvfuvde9+691737r3Xvfuvde9+691Tb/Oj/l6j5u/G2bcmwMOlV8hejqfK&#10;7p63+1hX+IbzwTwrPu3rJ5BzI9fFClTi1a+mvhiiVoo6moYyJ7cc2/1a3kQ3bUtLmiyV4I34JP8A&#10;ak0b+iSclR1KXtVzseUt9+nvWpY3hVJa8Eb8Ev8AtSaP/QJOSq9fPQnilgklhmjkhmhkeKWKVGjl&#10;iljbRJHJG9irKQQQRcHg+8tlINCOsxpyCKjII6ht+fbw6KLjq7D+R1/MGX4Z/JePr3sTOfYfH/5A&#10;1eJ2tvKauqNGL2RvVJGptk9hsZSEggSWZsdl5dSKKSf7mUv9jEojf3O5RPMmyfV2a1u7QFkpxdOL&#10;x/M0GpBnuGkfEeok9y+V/wB/7T9VarW6tastOLpxdPmcalH8QoPiPX0HQQQCDcHkEfQj+o94j9Ys&#10;9e9+691737r3Xvfuvde9+691737r3Wsn/wAKdugW3n8YumvkLjKLzZLpLsmr2puCeKOzQ7K7ZoYq&#10;Z62rlX9SQZnFYmniVv0tWOVI1MGnL2L3f6bfbnZpDRbqMOv+niJNB9qO5P8ApR0OuRLzwr+WzY4l&#10;Wo/0yf8AQpJ/LrR495UdSkePXvfutde9+691f/8A8Juu316+/mFN1/V1Ijoe8+nt+bLpqZ30RS7h&#10;2v8AbdmYypFyLyJR4bJQxg/iZgBcj3EHvXtv1nJ31ijNpNG5P9FqxEftdT+XQR51tvG2fxhxidW/&#10;I1U/zYfs639PeInURde9+691737r3Xvfuvde9+691737r3Xvfuvde9+691737r3Xvfuvde9+6917&#10;37r3Xvfuvde9+691737r3Xvfuvde9+691737r3Xvfuvde9+691737r3Xvfuvde9+691737r3Xvfu&#10;vde9+691737r3Xvfuvde9+691737r3Xvfuvde9+691737r3Xvfuvde9+691737r3Xvfuvde9+691&#10;737r3XvfuvdF3+Vnyk6c+GPQ3YHyM733LHtrrzr3EvXVZjEU2Z3Blpz9vgto7Wx0jx/eZXJ1JjpK&#10;GmDqC7a5HjhSSVF+2bbd7vfR7fZLqkkNPkB5sx8lAyT+zOOtgEmg6+Uh/My/mT94fzNfkNlO4+0q&#10;qbBbLwrV2G6a6iochNVbY6s2VLUB46CkBEa1WVrfHFPm8u8SyVc6qqrDSQUlLT5N8u8vWfLtgLS2&#10;GpzQyORl29fko4KvkPUkkvKAo6rq9n/Vuve/de697917r3v3XulFtLZ+7d/7kw+zdibW3HvXeG4q&#10;2PG7f2ptLCZPcm5M7kZrmKgw+Cw0U1VVTNY6YoImY24HtuWWKCMzTsERclmIAA9STgde62Pvh5/w&#10;lo/mDfIWmxe6O9avZvxB2LkFgqPF2AZN59szUNQodKml6u2tOkdM6i4kpc7m8bUo1g0HJIj/AHb3&#10;K2KwJjsg124/h7Ur/p24/aqsPn1QuBw62Lugv+En38uHrWnoqrufcPd/yQziBDkafP7xXrPZNU6A&#10;X+xwPWkdFl6dWN9Sy7jnP0swtyAb73P5guCRaLHbr5UXW37Xqp/3gdUMh8urS+vv5M38q3rOCCn2&#10;38DfjjkEpkCRPv8A2DQ9sVJC/RpqztM5maRv9rkdm/x9hqfm7ma5NZL2UV/hYp/xzT1rU3r0YCm+&#10;A/wVooBTUfwt+JlJTKLLT03xz6eggUaQlhFFhgo4AH0+ntCd83ompvJz/wA3ZP8AoLrVT0gd3fyt&#10;v5bW+oJYNyfA34jVLTRmKStx3x/6x2/lvHawVM1t7G0tYtv7JWcEfi3t+LmXmGE1jvZ/zlcj9hJH&#10;XtR9eq9O6f8AhMz/ACle3IKpsD01vbovMVaSBs70z2nu2ikilceiWDb3YMu4sLFo/CRYxFP5B9n1&#10;n7ic0WpGuZZgPKRFP810N/PretuqHPlV/wAJBu4ts02R3B8OfkntXtKmhSapp+uu68NL15uto4wT&#10;FQYrfO3f4hia+qk4CmtocVCD+qUDn2Nts91bSQiPdrdov6cZ1L9pU0YD7Cx+XVxIPPrVt+T3wy+U&#10;3wx3guxvk/0dv3p7O1Dzri5tzYoSbb3GlM2moqNo70xL1OHzEKHh5sZXTop4LA8e5J23d9t3eLxt&#10;tmWVfOhyP9Mpoy/mB1cEHh0WT2Y9b697917r3v3Xuve/de6vD/kKfzLMv/L1+aG2KDduflpfjX8g&#10;8ngute8cZV1LJh8A1dWmi2X2zoY6Iptu1lSXrJtLFsZNXxhGlaFowbzvy8m/bQzRLW4gBeM+Zp8S&#10;f7YDH9IL5V6qwqOvqkg35HIPII940dM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1N/j37r3Xvfuvde9+691737r3Xvfuvde9+691737r3Xvfuvde9+691pA/wDCgD+X&#10;A/RnZ03zF6jwPi6h7kzzJ2hicXTWpOv+28mWqJ8y0UI/ax25WElSHIKRZEVEbMgqqSL3kx7Uc4/v&#10;SyHL24N/jFuv6ZJzJEPL5tHw+aUOdLHrKf2i53/e+3f1a3J63Nqv6RJzJCPw/NouHzTSc6WPWtg3&#10;59zQOpauOsB/P++/Ht5eiafrfO/kKfzGk+UvRo+N/aOdFR318f8AA0NHjqzIVPkyXY3UNI0eLwO4&#10;/JKdc9dhmaDFZVjdmU0VS7yS1M2jFX3X5NOxbp++rFKWl2xJAGI5jll+Svl0/wBsoACiuMXuRyt+&#10;59y/elmtLa5YkgcEkOSvyDZZf9sMADrYG9xH1GnXvfuvde9+691737r3XvfuvdFg+afx/pPlN8UO&#10;/OgKiOnkq+yuttwYjbslWUFNRb1ooBm9hZScvxppM1S0FU3I4j4IPIPeWN4bYOYLTd14QSKWpxKH&#10;tkH5oWH59L9rvDt+4Q3g4IwJ/wBLwYfmpI6+VtX0Fbi6+txmSpKigyOOq6mgr6GrieCqo62jmanq&#10;qSpgkAZJI5FZHRgCCCDz7z7R1kQSIaqwBBHAg8CPt6nwEMNS5B6ie7de697917oy3w07sb44/K74&#10;894tUSU9B1t23sncW4Gi1eSbaMeaipd5US6ef8oxMtZTn6/r+h+nsj5l2v8AfXL95tVKmeF1X/T6&#10;SUP5OFP5dItytfrdvmtfN0YD7adv7DTr6rMUsU8UU8Esc0E0aSwzROskUsUih45YpEJDKwIKsDYj&#10;ke8AiCDQ4I6gHhg9ZPeuvde9+691737r3Xvfuvde9+691737r3Xvfuvde9+691737r3Xvfuvde9+&#10;691737r3Xvfuvde9+691737r3Xvfuvde9+691737r3Xvfuvde9+691737r3Xvfuvde9+691737r3&#10;Xvfuvde9+691737r3Xvfuvde9+691737r3Xvfuvde9+691737r3Xvfuvde9+691737r3Xvfuvde9&#10;+691gqqqmoaaora2ogo6Ojgmqqurqpo6empaanjMs9RUTykIkaICzuxAABJIA97ALGgyT17r5eP8&#10;/X+bNkv5jHyRn686vzs/+yj9A5vLYXq2lo55Y6Ds3dURbGbg7oylOLCUVYD0u31lBNPjf3FWGevr&#10;EOSHI/K67Bt/j3K/41OAX9UXiIx9nFvVvUKOnlWg6oI9jjq/Xvfuvde9+691737r3V338qL+Rj8m&#10;f5mmUo9+TGfpH4sUGSemzveG5MRLVT7qkoKnwZLAdR7bmeBs1WK6vDPXtLHj6R1kWWeSpjFHKDeZ&#10;+c9u5dUwD9a5IxGD8NeBc50j0HxHyFMirMB19E/4Lfyxvhv/AC7dnxbd+OHVONxm56qgSi3V2/ul&#10;KXcncG9/0tMdwb3nhSWOmkdBJ/C8bHS4+N7tFSIxYmBN65j3bf5fE3CUlQarGuI1+xfX5mrep6ZJ&#10;J49H/wDZH1rr3v3Xuve/de697917r3v3Xuve/de697917oOO2On+q+99i5vrHujrvZ3aXX244DBm&#10;tn762/jdy4GuGkrFO1BlI5ESeIsXp6mMLLC9nidHAYKLW7ubKcXNnI0Ui8GUkEfmP5jgfPr1acOt&#10;Jf8Amr/8JZa3a9DuXvT+Wo+V3BiaKKqzG4PinuTKT5XclJSxXmqW6V3flHafJBE5TA5mZ6x9L/bV&#10;9XNJDRe5h5Z9yhIy2XMNFJwJgKD/AJuKMD/TLj1UCp6dV/4utLTM4bMbdy+U2/uDFZLBZ7B5GtxG&#10;awmZoarGZfD5bHVDUeQxmUxtaqTU9RBKjxTQyoro6lWUMCPcvI6SIJIyGVhUEGoIPAg+YPTnTb7t&#10;17r3v3Xuve/de6+wl/Kw7Z3B3j/Lj+FfZ+7Kiat3TuP47dbQ7jyVS7SVOYzu3cBHtfLZyqdvrLXT&#10;0UlXJ+NUhtx7xS5ltY7LmC8tosKsr0HoCagfkDTpOwoej9eyPrX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V3+Pfuvde9+691737r3Xvfuvde9+691737r3Xvfuvde9+6917&#10;37r3Qb9wdS7C736w3x092hgafcuwew9vV+2tzYeoAHnoa5PRU0k9i0FVTSiOqo6qO0kE8cc0ZV0U&#10;hZt9/dbXexbjYvolhYMp+Y9fUEYI4EEg4PS3btwu9pvotysXKTQsGUj1HkfUEYYcCCQcHr5p/wA/&#10;PhT2B8DvkXuzpPeQqcngQzbg6x3w1N4KPfvXuQqJEwuciC+hKqIo9Hk6ZSfDVxSqpeIxSyZn8p8y&#10;2nNOzx7lbUV/hlSuY5BSq/YeKnzUjzqBmbyzzNac17NHultRX+GVK5jkAGpfsPFT5qR51AJGfz/v&#10;vx7Fa9Lp+hp+OPyD7I+K/dvX3fPVGV/he9Ovc5FlaNZTKcdmcfIrUmb2znIImVpqDJUck1FWRBlY&#10;xSMUZJArqh3nZ7Lftrm2ncF1RTLQ+qnirL6MpowPqM1GOg5vW22u7WEu33grHIKH1Brhh81NCPmO&#10;vppfED5U9bfM74/7D7/6vq1OG3bjxFm8BNUxT5fZG8KBFi3NsrPrEF01VBOSocoqzwtDVRAwTxM2&#10;EfMWw3vLW7y7RfDujPa1MOh+F1+TD9hqpyD1idvO03WybjJt10O5Dg+TKfhYfIj9hqDkHozPsj6K&#10;+ve/de697917r3v3Xuve/de6+cZ/PK+L7fGf+YR2tJi8caHY3ehh732Y0cWilD74qpv78UERQeND&#10;T7igypSnS3jp5Kf0hXW+aftVv3785OtxI1ZbT9B/XsA8M/nGUz5sG6mjlW/+u2ePUavF+m3+1+H/&#10;AIzT869U/wDuR+hH1737r3XvfuvdfTZ/lL/IMfJb+Xz8a+waquFbuXDbFpust6u8gkrP719Wytsa&#10;urcjb6TZCGip8qR+VqkNhewwZ9wtn/cfOF9ZqKI0hlT00S94A+Slin+16g7mGz+h3ieECiltS/Y3&#10;d/KtPy6sa9gvol697917r3v3Xuve/de697917r3v3Xuve/de697917r3v3Xuve/de697917r3v3X&#10;uve/de697917r3v3Xuve/de697917r3v3Xuve/de697917r3v3Xuve/de697917r3v3Xuve/de69&#10;7917r3v3Xuve/de697917r3v3Xuve/de697917r3v3Xuve/de697917r3v3Xuve/de697917rVg/&#10;4VDfzKKj4yfGnF/DXqzOmh7l+VmFyQ3zW4+q8eT2Z8e4KlsVuEkRkPHLuyqWbBwMQytRQ5ZfRIIX&#10;9yX7b8vDcdxO73K1htSNNeDS8R/vA7j8ynz6ugqa+nXzkvc/dPde9+691737r3XvfuvdbPX8hT+R&#10;NX/PDM475T/KLE5TCfEDa2akj2ztcvV4nL/IrcmFq/FW4ugrIvHNT7Wop0any2Tp3WSqmWSgopFk&#10;jq6ikjnnfnVdkQ7ZtpDXbDJ4iIHgT5FyMqDwHcfIGjNTA49fR12vtfbWyNuYLZ2zdv4Xam09r4mg&#10;wO29s7cxlFhcBgMJi6ZaPG4jDYjHJHT01NTxIscMEMaoigKoAHvH+SSSaRpZmLMxJJJqSTxJJySf&#10;Xpnp990691737r3Xvfuvde9+691737r3Xvfuvde9+691737r3Xvfuvde9+691rZfzyv5Emx/n3tL&#10;cHyK+OWDwuyvmjtjEPWTRUy0mGwHyKxmLpgI9q7zlOiGHcCQx+HCZ6UrrIjocjIaT7epx0g8mc6z&#10;bHKthuDF7Nj9piJ/Evnp/iX/AGy5qGurUweHXzWdx7cz+z9w53aW68Lldt7o2xmMlt7ce3c5QVOL&#10;zWBzuGrHx2Xw2XxlaqTU9VTVEckM8EqK6OrKwBBHvIWORJY1liIZWAIINQQcgg+YI4Hp7pm93690&#10;s+uOvN59ub/2V1b1zt+v3Xv7sTdGD2Zs3bWLi8uQzm5Nx5GPE4fGUqmwDSzyoupiFUEsxCgkM3Fx&#10;DawPc3DBUjUsxPAACpP7OvcOvsofEXoaj+Lvxb+PXx0o6uHIr0r07171vWZWnV0hzWX2rtmmxedz&#10;qI4Uj76tjqKsgqLGS1h9PeJe63p3Lcp78injSM9PQMSQPyFB0nJqa9GJ9oOtde9+691737r3Xvfu&#10;vde9+691737r3Xvfuvde9+691737r3TXkc5hcOFOWy+LxYcakORyFJRBl1adS/cutxfi4/Puyo7/&#10;AAgn7B17qPj9z7ay0ghxW4cHk5mtpix+WoK2Q3GoWSmkY/QE/T3to5EyykfaD17p890691737r3X&#10;vfuvde9+691737r3Xvfuvde9+691737r3Xvfuvde9+691737r3Xvfuvde9+691737r3Xvfuvde9+&#10;691737r3Xvfuvde9+691jlligjeaeSOGGJWeWWV1jjjRRdneRyAAB9ST78ASaDr3TBHvHaM05pYd&#10;1bclqVJDU8ecxjzqQ2kgwrKWHPH0+vtzwpQKlTT7D17pRgggEG4PII5BB/I9t9e697917r3v3Xuv&#10;e/de697917r3v3Xuve/de697917r3v3Xuve/de697917puyGXxOJQSZXKY7GRnkSZCtpqNCP6h6l&#10;lHuyozYUE/Z17qLjdy7czEnhxGfwmVlC6zFjcrQ10gS19WilkY2tze3vbRyJl1I+0Ede6e/dOvde&#10;9+691737r3Xvfuvde9+691737r3Xvfuvde9+691737r3Xvfuvde9+691737r3Xvfuvde9+691737&#10;r3Xvfuvde9+691737r3Ueqq6WihaoramnpKdSoaeqmjp4VLGyhpZSFFzwOfewCTQCvXumOn3ltCs&#10;mFNSbq23VVDMEWnp85jJ5mc2sgiilLE8ji35Hu5ilAqVI/I9e6Untvr3Xvfuvde9+691737r3Xvf&#10;uvde9+691737r3Xvfuvde9+691737r3Xvfuvde9+691737r3Xvfuvde9+691737r3XvfuvdRKyvo&#10;cdC1TkK2koadf1VFZUQ0sK/8GlnKqP8Ab+9hSxoor17pgXfeyHfxrvLarSHTZF3DiC51kqnpE1+S&#10;CB/X254M38DfsPXulNDNDURJNTyxzwyDVHLC6yxOv01JIhII/wAQfbZBBoevdZPeuvde9+691737&#10;r3Xvfuvde9+691737r3Xvfuvde9+691737r3Xvfuvde9+691737r3Xvfuvde9+691737r3Xvfuvd&#10;e9+691737r3XvfuvdR6qrpKGE1FbVU9HTqVVp6qaOnhVmOlQZZSFBJ4HPvYBJoM9e6ZKXeO0a6Za&#10;ai3TtysqHIVaelzmMqJmY2sqxRSlieRxb8+7mKUCpUj8j17pR+2+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1t/j37r3Xvfuvde9+691737r3Xvfuvde9+691737&#10;r3Xvfuvde9+691737r3VbP8ANC/l8bS/mDfHjIbJIx2F7j2OMhubpLe9WmhcRud6ZVq9s5mpjVpB&#10;h82kUVLXqobxOtPWCOWSlSNhnyPzbccpbuLnLW0tFmQea1wwHDWlSV9RVagMT0MeSubLjlPdhc5a&#10;3losyDzXyYDhrSpK+oqtQGJ6+b7vzYu7+sd57q673/t/I7U3tsrO5LbW6duZeHwZHDZvEVLUeQoa&#10;qMEglJFIDozI4syMykE5l2V1b31sl5aOJIpVDKw4FTkEf6vt6ywW5t722ju7Vw8cihlYcCCKgjpG&#10;N9f9v7XDh0in6t//AJO/8yrJfATvsYjfGQr6r419vVuOw/a2JQT1i7RyKN9rhO08LQxam8+O1mPJ&#10;RQKWqqEuuiWogowkee43JKc3bT4lqAL23BMR4axxaJj6NxUn4XpkAtWO+deWl3+w1wAC5hBMZ4ah&#10;5oT6H8NeDegJ6+iXh8vitwYnF57A5KgzODzeOosvhsxi6uCvxmVxWSplrcdksdXUrNFNBPC6Swyx&#10;sVdGDKSCD7w5kjkhkaKVSrKSCCKEEGhBByCDgg8OscXR43McgKspIIOCCMEEeRHTj7p1Xr3v3Xuv&#10;e/de697917rXe/4UefExu6fh9hfkDtvGGq3t8YNwyZnJvTxa6ur6o3vLTYTecOiMan+xrYsTlCzE&#10;rDTQ1jgDWze5l9leYf3XzI2zztSK/XSPQSpVk/3pS6/Nio8uhlyXuH0u5Gzc9s4oP9OtSv7RUfMk&#10;daFvvLXqWeve/de697917rbq/wCEu3yWWnyHyF+I2br9K5CLH989fUksmlDVUgptkdlU8PkNmkki&#10;O3Zo4k50w1EhBAYjHX342OqWfMUQ4Vt5D8jV4vyB8QE/NR1HfPdjVYdxUcP02/my/wDP37R1uE+8&#10;b+o4697917r3v3Xuve/de697917r3v3Xuve/de697917r3v3Xuve/de697917r3v3Xuve/de6979&#10;17r3v3Xuve/de697917r3v3Xuve/de697917r3v3Xuve/de697917r3v3Xuve/de697917r3v3Xu&#10;ve/de697917r3v3Xuve/de697917r3v3Xuve/de697917r3v3Xuve/de6Yt0bmwGy9tbi3jurK0m&#10;C2vtLBZfc25M3kJPDQYbAYHHyZTMZWtl50w09PFJNI1uFUn3eKN5pFhiGpnIAA4kk0A/M9e6+Pd/&#10;Mc+ZG5fnv8zO8fk5nnr4cXvjddRR9eYKvkJfafVe3FGD6722IFYxxyw4yGCWu8IVJa2WpqLa5mJy&#10;t5f2mPZNoh25KVRe4j8TnLn9pNPQUHl0oAoKdEh9nPW+ve/de697917q3v8Aku/yw9wfzOvljjNj&#10;ZePJ4v4+dWpjN8fIbd1A0tNNBtVq1o8PsLCZBBaLL7knhlpKR9WqCmjra5VkNH4pArzfzHHy5tZm&#10;ShnlqsSn+LzYj+FOJ9TRfOvVWOkdfVp2RsnaPWuztrde7B27idobI2RgMTtXaW1sDRxY/C7e27gq&#10;FMbiMPi6KABY4KeCNI41A4A/J594yzTS3EzTzsXdyWZjkkk1JP2npjpUe2uvde9+691737r3Xvfu&#10;vde9+691737r3Xvfuvde9+691737r3Xvfuvde9+691737r3Wk1/wqT/lP4/IYKo/mW9D7aSmzeHf&#10;E4P5W7cwtGAuZw87xYXa3daUtOAfuaKQ0+Jz7qG8lO9JWMsYpa2aSYfbbmdlf+r163aamEnyPFo/&#10;sOWX51HmAHEb8J61H/iv/L6+ZvzVz9DgvjV8eex+yKasqkpajeNNgp8N1thS0njeXcPZWf8AtcHR&#10;BfU2ior1kfSwjR2Gn3KW577tGzoX3GdI6fhrVz9iCrH8h04SBx6+gR/Jc/kB9ffy5aij+QPe+YwH&#10;b/y8rMVPR4vI4iCom696RocrSNSZfHdetk4oqiuytVDJJTVu4KmnhcQM9LRwQRSVUtbBnN/PM+/g&#10;2NkDFaA5B+KQjgWpgKOIUE5ySTQBpmrjrY99x/1Tr3v3Xuve/de697917r3v3Xuve/de6Lr8kflv&#10;8aPiBss9gfJjuzYHTe13FQMfPvDNw02W3BPSIJaih2ltilEuUzFUikMaTFUdRNp9Xjtz7X7fte47&#10;rN4G3QtM3npGB82PBR82IHWwCeHWrd8sf+FeXRe0J8ltz4b/AB53b3JXwmamp+yO4Mn/AKM9j+db&#10;mHI4nZuKSuzeSpm4HjrpsNMObqLDVJW1+1d7KBJu06xD+CMa2+wsaKD9msdXEZ8+tfTvn/hSh/Nm&#10;7vmrIcX3lt3ojb9b5A22+iuvtu7aSEPwn2u7d1pm9yRFQSAYs2t/qQSAQOrL295XswC0JnYecjE/&#10;8ZXSn/GerhFHVWPY/wA0vmF3BLUTdrfKr5GdjGp1CWLevdXY+5aXxubmCKjy2SlhjiH0WKNAgHAU&#10;Dj2JbfaNptBS1tYo/wDSxoP8A63QdFsnqJ6qaSoqp5qmolbXLPPI800rfTVJLISzH/En2YgACg63&#10;1jBKkMpKspBBBIIINwQR7917ocOv/k78lOppqeo6r+QvePWlRSMHpZtgdsb92dLTspurQSbdr6Yo&#10;R/tJHtHPtu33QpcwRyV/iRW/wg9aoOrN+jP+FCf82noqaijpPlRm+1MFSMhn253ntzbPaMOSWP8A&#10;SlbunOUo3Go+oY0+biJvySQCA5e8icr3oNbYRMfOMlKf7UHR+1T1oop6v0+Kf/CwLEVlRjMB81fi&#10;7LhllMcWQ7L+OOZkyNDFJIRH5pep+wakVEcCH9yWSHdNRJpuI6d2AVgPuftSwBfZ7mvokoof97UU&#10;/wCMD7eqGP062pfiN/MH+HHzq282f+L3fOyey6iloo67N7OgrJsF2PtiByIzJubrrcSUuZo4hIfE&#10;tVJR/byuD4ZpF9RjTddi3bZZPD3KBo68G4ofscVU/ZWo8x1Qgjj0cv2Uda697917r3v3Xuve/de6&#10;97917r3v3XuiY/zCPmXt7+X98QO4vlrufZeY7ExvVVFtcQbKweSo8LXbhzW9d7Y3r/btDJma5Jo6&#10;Om+/ytNJW1Qp53ip1leOCeQJC5vsO0Sb7usW1xuIzKT3EVoFUsTQcTRTQVFTSpHHrYFTTrQa70/4&#10;VWfzPOysxWy9T1PTXxy28ZpBisds3rfE7+z0FIWvEuYz/bQzVNVVAHDTU2LpI2/EC+5vsvbPly3Q&#10;fVeJcN5lnKj8gmkgfax+3p0IvQRbB/4U3/zgdnZmnym4e+9jdq0MMyyybc390R0/j8NVqGDNBUVH&#10;WGI23kQjcg+KvRgD6WHFlU/t1ypKmmOBoj6rJIT/AMbZx/Lr2hetrn+Up/wo26X+fm7cF8fO/NpY&#10;v47fJjOlaPZ6UmYmyHUvbuVEes4jZ2Uy1qvE5iUh/tsJkpZxPZUpa+pqZBTCMuaOQLzY4mvrFjcW&#10;6/FijoPVgMMvqwpTzUDPVGSmR1sr+486p1737r3TNuLce3toYHMbp3ZncNtfbG3sdV5fP7j3Fk6L&#10;C4LB4mghNRXZTL5fJPFT01PDGrPLPNIqIoLMwAv7vHHJK4iiUszGgABJJPAADJPXutWT55/8Krvi&#10;l0NW5nYHw92dV/K/f2PknoZt/VNfU7M6JxVbGTE0mOzTwyZbcXhkUhhQUlLRTIQ9PlJFPuStk9st&#10;zvVE+7P9KhzppqkP2j4U/MkjzXq4Qnj1qrfJL/hQp/NY+SVXXxz/ACSynSG2Kxpvt9n/ABzx0PU9&#10;JjUmJ1R0u8cc8+6pBpso+53BLa11sSxMmbfyJyzt4FLcTMPxSnXX/ans/Yo6c0L1Ulvzt3tftOtk&#10;yfZ3Z/YfY2SmfyTZDfm9dybvrZZL6tclXuCpqJGN+blr+xTBa2tsum2jWMeiqFH8gOrdB77f690K&#10;/X3fPeXUtTDWdVdzdr9ZVlNpNPVdfdibv2ZUwFTdfDPtyspmWx5Gkj2lnsrK6FLmFJAf4kVv8IPW&#10;qdWyfHP/AIURfzXfjtVUEY+RtT3ltqj8fm2l8isHR9n0+REZFvvd5ymk3Xci4Ji3Cl73a7AEBjcO&#10;QuWL8H/F/BY/iiOin+1yn/GetFFPW0l8Ef8AhVr8V+8q7D7C+Y2x674qb4r3paCHsLHV1bvno7KV&#10;8zCHy5PIRU6ZjbiyyMukVlLWUcKBpKnJxKt/ca737ZbnZKZ9pf6pBnSRpkA+Qrpf8iCfJT02UI4d&#10;bUe2tz7b3pt/D7s2duHB7s2ruLH02X2/uXbWWoM7t/OYqtjE1Hk8PmcXJLTVNPKhDxTQyMjA3Uke&#10;40kjkhkMUqlWU0IIIIPoQcg9U6fPdOvde9+691737r3XvfuvdEA+cn8zz4X/AMu/bS5f5K9uY3C7&#10;or8fJkdr9S7XjTdXbu8YVZo4pMHsmhkWSGnkdGiXJ5OWkoA4KPVo3Hs82blzd9+k0bdESoNC7dqL&#10;9rHz+Qq3y62FJ4dac/y+/wCFcXyZ35V5Xb3wy6c2X0JtRmlgx+/+zIYO0e1aiMX8GTpcG/i21i5G&#10;BGujqaTMKCOKggke5Z2r2t26ACTd5mnbzVOxPsr8bfaCn2dOCMefWv53X/NF/mJ/IeqrZ+2/mb8h&#10;dxUeRZ2q9uYzsfPbK2TIXPq0bB2JJjMJH9bAR49bDgWHHsc2fLewWAAtbSJSPMoGb/emq38+r6QP&#10;LojeSyuTzVZLkcxkq/LZCc3nrslWVFdWTH63lqapndv9i3s6VVQaUAA9BjrfUNHeN1kjZkdGV0dG&#10;KujqdSsrLyCDyCPe+vdGK60+YPyz6Znp6nqP5OfIHrKSlZGhGxO4uwdqwAR8COSmwuQhjeMj0tG6&#10;FWW6sCCR7L7jadruxS6topK/xRq3+EdaoD1b18cP+FMv81Hoapx9Lu3tDaPyR2nSNFHJt3vLZWLr&#10;siaUG1R4N97I/gudeoZb+ObIV9WqNYmJ1ujBXcPbvlm+BMUbW7HzjYgf7y2pafYB9vVSinraV+CX&#10;/Co74R/Jmuw2xPkfisn8O+zcnJT0UGT3hl4d09IZavmYRIsPaFJT0kmI1kNI7bgxtJRwqVU5CVuf&#10;cbb17bbztymfbyLuMeSjTIB/pKnV/tSSf4R1QoRw62Y8Zk8bm8bj8zhshQ5fEZaipcli8rjKunr8&#10;bksdXQLU0Vfj66lZ4poZo2WSKWNirqQykgg+47ZWRijggjBBwQR5EdU6ne69e697917r3v3Xuve/&#10;de6DbuXs7DdJ9Qdrdzbioclk9v8AUnW2+ezs7jcMlM+XyGG2Ftiq3Vk6HFJWyQwmplgpHjgEsqIX&#10;K6nVbkKLS2e8u4rSMgNK6oCeALEKCflnPXuPXz3fkr/wrN+e/ZGcyVP8ctjdRfG7ZXnlGFkqcCO3&#10;OyBTlisT5jcW8QuDkYqFYR0+249BJBklFj7nbbva/Y7dAdwd7h/POhPyC937X/Z06Ix59E/29/wp&#10;Z/nH4XLRZLI/KDA7uo0lEkmA3D0D8fKfE1Cg/wCZll2rtjGVyoQLftVqH83vz7NZPbzlJ00rbFD6&#10;iWWv/GnI/l1vQvWxD/LL/wCFUmyu8t6ba6U+fGyNodH7p3NWUuG273zsOqyVL0/V5mslFNQ0PYG3&#10;dyVFZV7cSZ9KnLrkquiEj6qmPH0yNMoD5i9tJrKFrzY3aZVyY2p4lPPSQAH/ANLQGnDUcdVZKZHW&#10;4QrK6q6Mro6hkdSGVlYXVlYcEEcgj3FHTfXL37r3XvfuvdEX+av8yP4a/wAvza67g+Tnc2A2hl6+&#10;heu211vii25e1d4xq7QxvtrYOIL1z07SqYWyNSkNDE/E9VEOfZ1s/L+7b7L4e3QlwMFzhF+1jivy&#10;FWPkD1sAnh1qC/Lr/hXl3Juaqym3vhP8fdr9Ybe8ktPRdkd5ytvnftZSnmLIUOxNuVFNhcTUDgGK&#10;qr8zFa/5I0yrtXtXaRgSbxOZG80j7V+zUQWYfYE6cEfr1r+d2/zhv5nfyEqauXsj5sd8LRV0kjVG&#10;A6/3fP1DtaWNzxTTbX6nTC0EsSjhUmp3+gJu3Psc2fKnLlgALezjqPNl1t+19R/n1YKB1X1uTd+7&#10;N41r5Pd26NxbqyMjvJJkNyZvJZytkkk5eR6rJyyyFj+SWufZ7HFFCNMShR6AAf4OrdJ32517oWuv&#10;u/u9+pZ4KrqruvtvrOqpnWSmqevux947Mnp5F/S8E23K2mZCPwVIPtLPY2V0KXMKSA/xIrf4QetU&#10;HVpnQP8AwoQ/mx/H+ooY6P5SZ3tzAUhQz7Y7+w2H7Yp8mqEaUrt2Z2IbmUWuCabOxE35JNiA1fci&#10;cr3wNbYRMfOIlKf7Udn7VPWiinrYx+Hf/CvDqzdNTi9rfOD4/wCV6rrahqemqe2Ojams3rsiOeUh&#10;Zq7M9b59xm8dSRC7E0GSzM7XAWDgkgHdvau5iBl2acSj+CTtb7A47SftCD59UMZ8utsD49fJz4+/&#10;LDYFJ2h8ce3dj9w7Gq2SJ81szMwZB8XWSR+YYrceIfRXYquVCGegyVNBUICC8QuPcYX+3X22Tm23&#10;CJonHkwpX5g8GHzBI+fVCCOPQ6+0XWuve/de697917r3v3Xuve/de697917r3v3Xuve/de697917&#10;ornyg+a/xS+F21F3j8oO9tgdP4qogmqMVQ7ky3n3ZuRKc2nTaOxcOlTmsu6EetMZQTsv1YAc+zLb&#10;dn3Pd5fB22BpT5kDtH+mY0VfzI62ATw61e/lR/wr56V2vPktv/D342bu7Xq4TNTU3Ync+ah632j5&#10;kJ8eRxmycAuSy2QpX4slZWYmb66kW1jJG2e1V5IBJu1wsQ/gjGtvsLGig/YHHVxH69UJ95f8KYf5&#10;s3cs1ZFgu5Nm9DYOsaTVgOkus9s4sRRtwiQbn34m4M7EVH9uDKoSfr+ABvZe3fK9oAXhadh5yOT/&#10;ACXSv7V6sEUdVe9jfPv5y9uyzv2d8w/k3viKoLl6DcXeXZOQxEaycvFS4STJfZwRn/jnDAq/4exJ&#10;b7Hs1r/uNaQp8xGgP7aVP7erUA6Kxk8vls3VPXZnKZHL10n+crMnW1NfVP8An11FWzuf9ifZkqKg&#10;0oAB8sdb6b/duvdKHb2792bRqhXbT3RuLbFarrItXt7N5LC1QkX9LioxssT3H4N/bckUUopKoYfM&#10;A/4evdHS6r/mkfzG+lpqaTrn5ufJjD0tIyNT4TJdubv3btaNk+h/ujvGpyGLb6AHVRm44Nxx7KLn&#10;lvYLwf4xZwknzCKp/wB6UA/z61pB8urgvjr/AMKuf5j3Vc9BRd24fp35O7eiKLkJtzbRg6y33UQo&#10;R6MfubrFaLFQuRw0lTtypJ+tr3JCl/7Y8v3IJszJbN5UbWv5h6t+xx1UoOtl/wCFv/CnX+Xj8oKr&#10;E7T7cyGe+IHY+SeGmWi7fqKLIdW1dfNa8GN7iwypRU8S86qncVFiI+LAkkAx3u/tzv22gy2oF3GP&#10;994enzjOT9iF+qFCOtifEZfE5/F47OYLJ47NYXL0VNksTmMRW02SxeUx1bCKijr8dkKNninhljZX&#10;ilidlZSCpIN/YCdHjYo4KsMEEUIPoR5dU6cfdevde9+691737r3Xvfuvde9+691737r3Wmx/N8/4&#10;Uudz/Er5Kdq/EX4s9J7Gp9x9SZKh27u7t/t+TJ7nSuzNfgqXNzrsvYW3arHwwR0y1SJHW5OvqRM2&#10;rVQxBVLy1yr7eWe6bdFuu5TNplBKxx0FACR3MQa1pwAFP4j04qAip6188p/wpT/nKZDKPkKX5V4n&#10;CUrS+RcLi/j/APHKXFxJcEwJJmdp1dYV/F3q2b+jA8+x0vt7ykq6TbFj6mWWv8nA/l1bQvVi3w6/&#10;4VtfKHY+5sPg/mp1dsfvDrmoqYIMzvXrLDw9c9uYankcLU5WDFRz/wB3Mt4l9SY4UeLLte9agsAQ&#10;bt7XbbNGX2eVoZPJXOtD8q01r9tW+zrRjHl1vWfHD5H9M/LTprZffnQW9sbv/rHfmPNdhM5j/JDP&#10;BPBIafJ4TN4ypC1FDkaGdXpq6hqo0lhlVldfoTC+4bfd7XdvY3yGORDQg/yIPAgjIIwR02RTB6HH&#10;2i611737r3RSvlz86Pil8Fdif6QflD3LtXrLF1UVU23sHW1EuT3xvOpo1BlodlbGw6z5TJyKzIkr&#10;0tK0UGtWqJIYzrBptWy7nvU/gbbC0hHE8FX5sxoo/M1PkD1sAnh1p+/MX/hXpvbJ1eV2x8Fvj1iN&#10;r4dWkp6Ttf5CyPnty1kRJQ1mK6u2hVxUGPkW2qGSuzeQVgf3KVCCvuVtp9q4VAk3qcsf4IsD83YV&#10;P5Kv29OCP1614O9P5y380H5E1NZJ2J81O7qLH1skhl271nuU9NbYNOx9FFNgOpo8LT1EKCwAqklY&#10;2DOzPdiPbLlLluwA+ns4yR5uPEP7X1EflTqwVR5dV17l3hu3edc+U3hunce68nI7ySZHcubyedrp&#10;JJDd3eryksshLfklrn2fRxRQrpiUKPQAAfy6t0nfbnXuhd6++QPfXUk8FV1V3d271lU0raqao6+7&#10;J3lsyemYG+qCbblbTMhvzdSPaWexsboUuYUkB/iRW/wg9aoOrVvj3/woc/mw/HupoUi+S+Q7o27R&#10;tEZ9qfITBYztKmyYhPpSu3fXLT7pAIurmn3BEWvcksFIDN/yHyxfg1txCx/FESlPsUVT9qnrRRT1&#10;sx/CP/hWp8eOzq3EbL+bXU+V+Ou4at4KR+1evpcn2H1HNUyMFesze3hEdxYSEkhVWBMwosXlniW5&#10;Edbz7XX9sDNs8ouFH4Gor/kfgb89HyHVDGfLra9617O657k2TgOyept9bT7J6/3TRiv25vPZGfxm&#10;5ttZmkLGNpaDMYiSWCQo4aORQ+pHVkcK6kCMbi2uLSZre6Ro5FwVYEEfaDnpvpc+2evde9+69173&#10;7r3QOd+/ILpv4udT7t7w783/AIHrTq/ZNEK3P7pz80iwRtK4hosbjaGlWSprq+rlKwUWPooZamol&#10;ZYoYndgpV2Nhd7ldLZ2MZkkfgB/Mk8ABxJNABknr3HHWkj80v+FdPamZz2X2t8EOktr7K2dTTz0d&#10;J2v3tR1G6d8ZyFGITK4Xr7BVlPi8Pcj9tMhV5Uuhu8UDkokxbR7WWyIJd7mLv/BH2qPkWILN+QX8&#10;+nRH69VMn/hSh/OWOV/iI+WGMWl83k/gY+P3xt/hXjvf7byNtE1mj/avu9f+1+xR/re8padP0pr6&#10;+LLX/j9P5dW0L1cf/L//AOFaW8m3hgevv5h/XG1Ztm5aqpsa3f3TeGymIzO1TO4iGX331q89bDkq&#10;RWYvVT4FqWaGJSYcdWSeghLffa+Hwmn2GRtYz4UhBDfJXoKH0DVBPFh1Ux+nW8Ls/d+1ewNq7c31&#10;sbcWG3dszeGExm5Nq7p27kaXLYHcOAzNGlfisxh8nRM8M9PUQyJLFLGxVlIIPuG5YpYJWhmUo6Eh&#10;lIoQRggjyIPTXSj9t9e697917r3v3Xuve/de697917r3v3Xuve/de697917r3v3Xuve/de6pf/mx&#10;fzsPjp/K3wNBtnL4+buL5JbsxJy+zOjNu5mnxMlDh5Xenpt3dk7kaKqGFxUkkckdKBSz1dY6MtPT&#10;mKOeppxdyvyff8yuZEPg26GjSEVqf4UGNTeuQB5mtAbKpbrS17g/4VEfzZuxs/V5LYfZfWPQeEkn&#10;kNFtrrfpvYO46empNREEVRle5KPdFXLKEsJJUliDNdkjjBCiXrT235Xt4ws8bzn1eRh/KMoOnNC9&#10;L74/f8Krf5mfV+aopO5pOo/k1tjzRjL47duwMJ1rueakDAyLgty9SQYmipJ2tYS1eErYwCf2CbEM&#10;X3tny7cofpNds3kVYuPzD6iR9jD7evFF63JP5Zv87X4e/wAzOli2rsXKVvU/yCo8a+QznQHYtZQR&#10;7lqYaSnM+SyfXmepilJuSggCyNJJSpFWQxqZqugpY2RmibmLk7duXT4sw8WAmglStPkGHFCfnUHg&#10;GPTZUjq4j2E+q9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Wtn/Pf/lWn&#10;5DbPyXzA6D255u9OvcGG7Q2ph6W9b231/hKSyZeipYBeoz+DpktEoBlrKFTTKZJqaigeaParnz9z&#10;3K8u7s9LWZv0nJxFIx4E+Ubnj5K/dgMxEs+3HOh2uYbDub/4tKf02PCJ28ifJHP5K2cAsetHBvr/&#10;ALf3lIOHU9z9YX9uDork62yf5AP81Zdu1m3/AIF/ITcYXB5OrNF8bd75qqsuIy1bMZD05lq6oNvt&#10;quV2fbjyMPHOzY5SyTUMUOP/ALucg+Mr82bOneorcoo4gf6MB6gf2nqO/wAnJhvn3ljXq3ywXuH9&#10;so8x/vwD1H4/l3eTE7jHvG/qI+ve/de697917r3v3XukzvXZ22+xNnbs2BvHF0+c2jvjbWc2jujD&#10;VYJpstt7cmMlw+ZxtQBzonpppI2sb2PHt+1uZ7K5jvLZtEkTK6sOIZSGU/kQD05FI8MqzRGjIQQf&#10;Qg1B/b18sz5kfGrc3xB+TXcPx33SKmao653dW4/CZapiETbk2bXquX2TuhFUBf8AchiqikqnVLiN&#10;3eInUh957ctb5BzHsVtvMFAJkBYD8LjDr/tXBHzAB8+p522+TcbGO8j/ABjI9G4MPyNR0WX2e9Lu&#10;ve/de6OL8APk1V/D/wCYPRPfyT1EWD2dvWjpd9QUwkkeu653NG+2d/Ui0yXEsgxVXVTUyMCBUJC4&#10;GpFIDXN+xLzJy3d7QQNcqEx18pF7ozXy7wAfkSOi3d7Ebltstn5svb/phlf5gV+VevqR0FfQ5Who&#10;spjKumyGNyVJTV+Pr6OaOopK2hrIVqKSrpaiIlZI5I2V0dSQykEGx94GOjRuY3BDKSCDggjiCPUd&#10;QOQVJVsEdS/detde9+691737r3Xvfuvde9+691737r3Xvfuvde9+691737r3Xvfuvde9+691737r&#10;3Xvfuvde9+691737r3Xvfuvde9+691737r3Xvfuvde9+691737r3Xvfuvde9+691737r3Xvfuvde&#10;9+691737r3Xvfuvde9+691737r3Xvfuvde9+691737r3Xvfuvde9+691737r3Wup/wAKc/l7L8a/&#10;5be4usduZY4/f/y03PSdLY9aabx5CHruOnO5O2siiEgNTT46CHb9WOTpyy2H9pR97c7UNw5hW5kF&#10;UtR4h9NfBB9oJ1D/AEnV0FT18x73kX091737r3XvfuvdSKSkq8hV0tBQUtRXV1dUQUlFRUkElTV1&#10;dXUyCGmpaWmhDPJJI7BERASxIABJ96JCgsxoB17r61H8mX+Xzi/5dHwc636pyWMpoO5t801N2j8g&#10;csqxSVdT2bufHQyVG2PvEvrpdu0i0+EpQjeN2p5qpVV6qW+L3N2+tv8AvMl0p/RTsiH9AHj9rmrH&#10;7QPIdMMamvVrnsMdV697917r3v3Xuve/de697917r3v3Xuve/de697917r3v3Xuve/de697917r3&#10;v3Xuve/de6xTwQ1MMtNUwxVFPPG8M8E8aSwzRSLokilikBVlYEhlIsRwfewSDUde65RxxwxpDDGk&#10;UUSLHFFGqpHHGg0oiItgAALAAWHvXHJ691z9+691737r3Xvfuvde9+691737r3TPuDcOA2lgsxuj&#10;dWbxG2ts7dxlbms/uHP5Kjw+DweHxtO1Zkctl8tkXjgpqaniR5Zp5pFREUszAAn3eON5XEcQLMxA&#10;AAqSTwAAySfTr3Wl5/NI/wCFUuM2xV7i6U/lq0WN3LlqVqnFZn5T7ww4rdtUNVGTFUHp7YmYj0ZM&#10;o3EebzkX2jFW8GOrIHiq/cu8te2jSBbzmElQciFTQ/8ANxhw/wBKufVgajpxU8z1pQdyd39wfIbf&#10;uY7R7y7L3p2v2FnpC+T3bvrcGQ3DmJYw7PDRU8+QdxT0kOorTUdOqQQpZIY0QBRMFpZ2lhALayjW&#10;KNeCqAB9uOJ9Scnz6d4dBb7U9e697917r3v3Xuve/de697917r3v3Xuve/de697917pUbK3xvTrb&#10;dOF3z13u7c2w967brY8lt7d2zs7lNs7mwWQiuI63EZ3DSw1VNKASBJDKrWJF7H23NDDcRGG4QOjY&#10;KsAQR6EHB691uD/yv/8AhVJv7Y9Zt7p3+ZDSVPYuyHelxeO+TG08NCnYe1YOKeGfs3Z2FiSHP0cY&#10;0mbI4uGLJIiu8lPlJ5LiKOZPbSCYNd8vnw34mFj2t/pGPwn5Gq/NR02U9Ot6HrHtDrrunYW1+0up&#10;d67a7F663pi4cztXeW0ctSZrAZvHTEoJqOvomZCyOrxTRNaSKVXilVJEZRDFzbXFnO1tdIY5ENGV&#10;hQg/Z/qqMjprh0vPbHXuve/de697917r3v3XuqLv+FJv/bmb5b/9R3x7/wDgmtnexp7e/wDK22v2&#10;S/8AVmTqyfF18sT3kr0/1737r3U/FZXKYLKY3OYTI12HzWGr6PK4jL4urnoMni8pjqhaugyOOrqV&#10;klhnglRJYZY2DI6hlIIB91ZVdSjgEEUIOQQeII9D17r6138mX5y1X8wT+X9073fuasgq+1MElf1P&#10;3WYFiTy9obASGkyWakhhskb5rHz43PtCiqsX33iUBUHvF3m7ZRsW+y2cYpE1Hj/0jcB/tTVfnp6T&#10;sKGnRnfmj81/j78B+jdw9+/IveEW2tqYm9BgsJRCCt3j2BuqanefGbJ2HgZJI2rslVeNiF1pDBEs&#10;lTVTU9LDNPGXbRs9/vl6tjt6amOSfwqvmzHyA/aTgAkgdeAJwOvmWfzSv50fyk/mb7ur8TuLK1nV&#10;fxrxmUNTsf487Vy1QcAqUs2vH57sjKQrA+4syAquJ6qNaWla/wBjS05aV5cieWuUNt5ciDRjxbgj&#10;ulYZ+YQZ0L9mT+InFHlUL1Tx7FnVuve/de697917r3v3Xuve/de697917r3v3Xurjv5VP86L5Mfy&#10;xt64/EYjJZDtP4x5jLip3/8AH3cOUl/hKJWTA5Hc3WeRqBL/AADNgFnaSBDSVhstdTzMsM0AT5m5&#10;Q27mOEu4EVyB2ygZ+QcfiX7cj8JGQasobr6eXxR+VnSHzT6N2Z8hfj7u+n3f15vSkLRORHTZzbeb&#10;pVUZnZ+78OHd6DLY+RhFV0kjH6rLE8tPLDNJjlue2Xmz3r2F8miRP2EeTKfNT5H8jQgjpkgg0PRj&#10;PZf1rr3v3XutP7+dL/wpLxPx/wAnuz4sfADK4Ld/dGMlrcB2R8hGhoNxbJ6syUYamrtu9c0c3lo8&#10;3uCmkutVXVCS46gkUw+KtqfMtFK3KHt818qbnvgKQnKRZDOPV/NVPkBRm41ApVxUrk9aEe/+wd99&#10;rby3D2J2bvHc3YG/N2ZGXLbn3jvHN5HcW5c9kp7CStyuZysks88lgqgyObKAosoAE3QQQWsK29sg&#10;jRBQKoAAHyAwOnekh7d691737r3Xvfuvde9+691737r3Xvfuvde9+691eT/KX/nmfI/+WpufDbHz&#10;1dm+6PiTX5JF3T0pmco1RX7OpaufXXbk6YyuSYjE10bM9RJiy646vYyLPHBUSJXwAzmjkzb+YYzM&#10;gEN0B2yAYb0EgHxDyr8S+VR2mrKG6+mj8b/kf038temdkd+9Cb0x2++st/4wZDCZmhLRVFNPE5gy&#10;eCzuNmtNQ5KgnV6WvoahVlhlRkYfQnHbcNvu9ru3sb5CkiGhB/kQfMEZBGCOmSCDQ9Dl7Rda6979&#10;17r3v3Xuij/zAP8Asg75s/8Aio/yR/8AfN5n2abH/wAluz/5rxf9XF62OI6+NX7y16Ude9+69173&#10;7r3X0tv+Ew3z4z/y0+EeX6P7Kzs+e7U+H+XwGwUylfUNU5XN9Nbkx89R1NXZGeWzSTUAoMpgbgE/&#10;bUFI8jtLKxOPPuPsce17yLy3XTFdgtQcBID3gfbVW+1j5DplxQ9bKxNuTwBySfcedU607f5yn/Cl&#10;3DdI5Ldfxj/l55TAb07WxstbgewPkjJDQ7j2J15kItVNWYTqyhm8tHnszTyXE+VqUlxlKy+OKKvl&#10;Z2pJY5S9u3vFXcd+BSI5WLIZh6v5qp8lFGPmVHFxU8z1oc9idkdgdu703B2P2nvXdPYm/t118mU3&#10;LvLemcyW5Ny5yvlAVqnJZjLSSzysFARAz2VQqKAqgCa7e3gtYVt7ZFjRRQKoAAHyA6d6Rft7r3Xv&#10;fuvde9+691737r3Xvfuvde9+691737r3Q/8Axs+VHyF+IHZeN7d+Nva+7epd+Y0xxvlNs14WhzVA&#10;konbC7q2/WLLj8vj3YBpMfk6WenYgMYyyqQh3DbLDdbc2u4RLKh8iMg+qnip+YIPWiAePX0GP5P3&#10;/CjTqT5wVm2vj58qafbfRPynyDUuI2zl6aokoOo+7cm6iKCl2xV5OWR8Jnqh7qmDrqiSKpkKigqp&#10;ZploYoK5r5AutmDX22Vnthkji8Y+dPiUfxAVH4gAKlpkpkdbOvuOeqde9+691737r3Xvfuvde9+6&#10;91737r3TBurde2Ni7az28967iwm0dobWxNfnty7o3LlKLCbf2/hMXTtWZLL5nL5J46empoIkaSaa&#10;aRURQSxAHu8UUk0iwwqXdiAABUkngABkk9e60hf5pn/CqPKy1+4+k/5aNPBRY+mkq8RmvlXu7CR1&#10;dZkXUtDNJ0zsTOxGKCEEDx5vP00jyAv4cdDphq3mTlr20XSt5zFknIhU8P8Amow/46p+1jkdOqnm&#10;3WmP2X2j2T3NvTN9j9t793f2Zv7clS1Xnt5b63Dld0bkys5PpatzGZlmndUHpjQvpRQFQKoAEuW9&#10;tb2kK29qixovBVAUD8h050hPb3Xuve/de697917r3v3Xuve/de697917r3v3Xuve/de697917q2P&#10;+W9/OV+ZH8tXcePpOtd3z9h9Fy5AVG6fjt2Dka6v6+yUE82vI1W0ZiZKjbWUkBZ1r8Vpjkl0NW0t&#10;dGghIY5g5S2nmGMm4Tw5qdsqgBh6avJx8m/Ijj1UqD19J/8Al1fzMPjR/Mw6fXszoncElDubBJRU&#10;vaHUG5ZqODsPrDOVcZMdNmsfTuy1OPqWSQ4zMUmqmqlV1BjqYqmmgx73/l3ceXbv6e9WqtXRIPhc&#10;fI+RHmpyPsIJZII49WFeyHrXXvfuvde9+691737r3XvfuvdfJh/nv/8Ab3P5xf8AiVcb/wC8Dh/e&#10;UHJX/KrWX+kP/Hm6fX4R1Uj7FPVuve/de62lP+Es3z4z3QvzJl+Hm685OenPldDXx4HGVlQ38N2x&#10;3rtnCyZPbWcoUkJWFs5j6SowVWsShqmc4vW2mmUe419ytjS+2n97RL+ta0qfMxk0IP8ApSdQ9Bq9&#10;eqOKivX0ePcAdM9awP8AOi/4UP7B+DVRuP42fFD+7nbHyxhinxu7NyVbR5frXoKrcGOWnz0dM4XM&#10;bmivdMKjiCjezZFy8Zx88j8ochT7yF3DdKxWvFRweX7P4U/pcT+H+IXVK5PXzy+8O+O5Pkp2RuDt&#10;7vnsjdnavZO6Kgz5jdm8MpNk8hJGHZ6fHUMbWhoqGnDFKTH0UUVNTx2jghjjAUTxZWNpt1utpYxr&#10;FGvBVFB9p9SfMmpPmenuHDoJfarr3Xvfuvde9+691737r3Xvfuvde9+691737r3Vin8vL+aF8rv5&#10;a3ZMO8eht6TVex8tkaao7F6S3TUVmQ6u7Go49MU38UwiuPssksShKXNY8xVkNghkkp2lp5SDfuW9&#10;s5ht/Bvko4HZIuHT7D5j1U1B+RoRoqDx6+nR/Lc/mXfHr+Zr0fD2v0vkXw26sD9hjO2un87WU0m9&#10;erN0VcDSJQ5NIQgrMbVmOZ8RmqeMQVkaOCsFVDVUlPjnzDy7f8u3n0t4Kq1Skg+Fx8vQj8SnI+YI&#10;JYKlePViHsh611737r3WnP8A8LAepe39wfH34tdx7f3BmKnpTrnsjde1ux9k0rSDE0m8t+4ank69&#10;7AyUFPYSeGLG5bDrUVIYU71sccBRq2YSSx7U3VpHf3NpIo8aRFKN56VJ1KP2q1BxpngOnI+PWgX7&#10;nHp3r3v3Xuve/de63bf+Eov8yvLpuDcX8tjtncUtbh8hj8/2R8X6nKVTSSYnJY1ZM32b1TjzKWJp&#10;6mm8+5cdAgVIXp8sxLGoiVYd9zuXk8NeYbVaEEJNTzBwjn5g0Qnzqvp026+Y63n/AHDHTXXvfuvd&#10;e9+691737r3Xvfuvde9+691737r3Xvfuvde9+690U/5yfLLZXwc+KHdnyj32kdXiuqtn1WUxOCeo&#10;FLLu3eeSnjwexNnU03JR8pl6miomlVW8SSPMylI29mmy7XNvO6Q7bBgytQn+FRlm/wBqoJ+fDrYF&#10;TTr5AXfve3Z3yb7m7G787l3JU7s7L7S3PkN1bqzNS0gjarrWCU2NxlM7MKagoadIaHHUcZ8dNSxQ&#10;wRgRxqBlXY2Vtt1pHY2i6Y4gFUf5T6knJPmSSenwKY6CD2q631737r3R/wD+Vd0v2V3/APzD/iL1&#10;l1NuDP7P3fkO6Np7hbem16qaizuzNr7GqjvffO68bVw/omocNj6+eFXISSRVibiQgkfMt3b2Ow3V&#10;xdKHQRsNJ4MW7VU/axA/n1pjQV6+wb7xS6T9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//Q3+Pfuvde9+691737r3Xvfuvde9+691737r3Xvfuvde9+691737r3&#10;Xvfuvde9+691737r3Wk5/Pg/lNHpnP5v5pfHPbJTqLdWUNZ3ZsXCUh+36x3Zl6qx3vh6OnFosDlq&#10;iS1XCoCUNa40WpaqOOkyb9qfcD95QryzvL/4xGKQux/tUA+AnzkQcD+NRnuUlp49v+c/r4V2LdH/&#10;AF0FInJ/tFH4CfN1HA/iX5gltYF/c6jqSJOvRzzU00NTTTS09RTyxz09RBI8U0E0TiSKaGWMhlZW&#10;AZWUggi492oGGlhUHorlAIoet8/+SF/Nnpfl7seh+NvfW4oU+T/XuEthM5k50jl7w2TiKcD+OQyy&#10;EeXcOOhUDM0/66mJf4jHrH3opsTvdL29bly6O97Sn+ITN3KP9Ac/h+UbH4DwU9hp26oM5w5ZO1zG&#10;/sl/xeQ5A/0Nj5f6U/h9D2+ldhL3D3QG697917r3v3Xuve/de61Wv+FLfwlfenW+x/m5sbEGbcHV&#10;a0XXHcgo4dUtX1zm8ozbM3RVBLXGIy9VJQzPZnaPIxFiIqXiffY/mgWt7LytdtRLiskNfKRR3oP9&#10;OgDDyqh826H3JG6eFO+1ynEncn+mA7h+YFf9r8+tLH3k71JvXvfuvde9+6919Dj+Qb8vV+TfwX2z&#10;sbcGUFb2X8Zaij6g3NHNN5K6r2bS0Zn6pz8kZJYRPikOIDuxaSbG1Dm2oe8N/dzlz9xc1vdQrSC+&#10;rMvoHJ/VX7dff8g4HUO83bd9DurSoKJP3j/TfjH7c/Yw6u79xb0Fuve/de697917r3v3Xuve/de6&#10;97917r3v3Xuve/de697917r3v3Xuve/de697917r3v3Xuve/de697917r3v3Xuve/de697917r3v&#10;3Xuve/de697917r3v3Xuve/de697917r3v3Xuve/de697917r3v3Xuve/de697917r3v3Xuve/de&#10;697917r3v3Xuve/de697917r5xv/AArN+SM3Z3z+2H8faCu823vjF09iIa6gEusUnYvcTRb73HUF&#10;QbL5cCm1F0kavQSTYgCf/a/bxbbG9+w7rmQ0P9CPtH/GtfT0YxXrVl9yV1fr3v3Xuve/de6vo/4T&#10;i/Dem+Wv8y7rfNbnxSZPrb4yY2p+Q28IqqHXQ12c2nkKfH9X4aR2BjaRtx1ePyLU8gImpqGqQjTq&#10;IBPuBux2vl2RIzSS5PhL60YEuf8AeARXyLDqrmi9fUk942dMde9+691737r3Xvfuvde9+691737r&#10;3Xvfuvde9+691737r3Xvfuvde9+691737r3Xvfuvde9+691737r3Xvfuvde9+691737r3Xvfuvde&#10;9+690G/b/b3WnQfWW9e4+4t44bYHWfXmCq9x7w3dn6g0+NxGKowAWIjDSzTzSMkFLSU8bz1E7xwQ&#10;RyTSIjKLS0uL65S0tEMkkhoqjiT/AKsknAGTjr3Hh18zL+ct/PP7h/mTbty3VnWdTn+qfhpt/Ln+&#10;7nXiVBoNxdrTY6o10G9O4JaGRlmYuq1FBgUlejoj42f7mrjFUMieUuS7Tl6IXNwBLdsMvxCV4rHX&#10;9hbifkMdPKoH29UEexx1fr3v3Xuve/de697917r3v3Xuve/de697917r3v3Xuve/de697917r3v3&#10;Xuve/de6t5/lQfzhPkH/ACvOzYX2/V1/Yvxx3Xl6aftfoXK5KVcRkY3KQVe7tgzVBaPD7jhhUBKq&#10;NfDVqiQV0cqJA9OFeZ+VLDmS2/UAjuFHZKBkf0W/iT5cRxWma1ZQ3X1Dviz8pek/mZ0fsr5CfH7e&#10;FLvLrne9EZqSpVVpsvgctTWTMbT3XiCzSUGVx8xMFZSSk6Ws8bSQyRSvjfue23m0Xj2F8miRP2Ee&#10;TKfNTxB/y1HTJFDQ9GF9oOtde9+691737r3VF3/Ck3/tzN8t/wDqO+Pf/wAE1s72NPb3/lbbX7Jf&#10;+rMnVk+Lr5YnvJXp/r3v3Xuve/de63J/+Eufzj60+Knx8/mTV3fe702t1H1Djupe+xM9pp3rcrFm&#10;Nh7ixuFx7Mpqsnlaim2xjcdSxkNPUPHFcFlPuJfcnZrjc77bxYpqllLxfs0sCT5BQXJPkKnptxWl&#10;Otfj+Z5/Ms7q/mb/ACJy3b3ZFVV4Dr/Ay5DDdKdQU+Qlqdu9X7JlqFaOnjQaY6nMZARxVGcyxjD1&#10;UwVEEVJT0lNAOuXOXbPlywFrbjVI1DJJTLt/kUcFXyHqSSbKAo6rf9iDq3Xvfuvde9+691737r3X&#10;vfuvde9+691737r3Xvfuvde9+691d5/Iz/ms7i/lq/J/HUO88xkKv4qd15TEbZ7y2yZJ6ij2vLLM&#10;KHB9yYOiXUUrsGZCa9YULVmOM8BSSdKN4AbznyzHzDtpaEAXUIJjP8XmYz8m8vRqHhWtWWo6+qJj&#10;sjj8xj6DLYmuo8nispR0uRxmSx9TDWUGQx9bAtTR11DWU7NHLDLGyyRSRsVZSGUkEH3jSysjFGFC&#10;MEHiCPLpjrTY/wCFHf8APByPVA3R/L4+Ie73oOx8hQSYr5L9tbdrClZsLE5SkBl6g2ZlKVrxZqsp&#10;5Ac/XwsGoIHFFEwrZak0Mte3/Jq3Wnfd1SsYNYUP4iP9EYfwg/CPxHJwBqcRfM9aE3ubuneve/de&#10;697917r3v3Xuve/de697917r3v3Xuve/de697917r3v3Xur7P5Cf82XN/wAub5KUOw+ydwVTfEXv&#10;jO4zCds4qsnklxvXG5aopi8D3XiKc38L0H7VPnhCL1OM1FkmqKKhEYI535XTf9uM9uv+NQAlD5uO&#10;JjP28V9G9AW6oy1HX1Gqeogq4IKqlnhqaWphjqKapp5EmgqIJkEkM8E0ZKujqQyspIIIINveNxBB&#10;ocEdM9Zveuvde9+690Uf+YB/2Qd82f8AxUf5I/8Avm8z7NNj/wCS3Z/814v+ri9bHEdfGr95a9KO&#10;ve/de697917raN/4SWdrVuzv5ju/etXqnGF7i+Nu9qF6DyFIpty7H3Pht3YWvKfR3goYsxEotwJ3&#10;N+DeNvdG1E3L6XFMxSqa/JgykfmdP7OqScOrAv8AhRl/PQyeJyO9f5eXw53g9BU0qV21/lH3Htqt&#10;01kM8qGmy3R2yMvSNeF41LwbqroG1qxbFoyMlepI+QOS1ZU37dkrWhhjP8pGH/HB/tv4eqovmetH&#10;D3MvTvXvfuvde9+691737r3Xvfuvde9+691737r3Xvfuvde9+691737r3XJHeJ0lid45I3V45EYo&#10;6Oh1I6OvIIPII+nv3HB691vr/wDCe3+fbke3KvaHwO+bW8WrezpI6Xb/AMee9dzVymq7G8MYgx3V&#10;PY2VqiDLuDSojwmWmcvlLCkqWbJeCTIwjz3yQtqH3vZ0pHxljA+D1dB/D/Ev4eI7a6WnXzHW5n7i&#10;Tpvr3v3Xuve/de697917puzGYxO3sTlM/nsnQYXB4PHV2YzWZytZT4/F4nE4ymatyOTyVfVskUFP&#10;BCjyzTSsERFLMQAT7siNIwRASzGgAySTwAHmT17r5l389P8And71/mF9jZrofovPZba/wq2Dnnp8&#10;TQ0j1WLr+/M9hqq0XYm94Dol/hSzJ5dvYWdQIkCVtXH960cVFkTyXydDsNuL29UNeOM+YiB/Cv8A&#10;S/iYfYMZLyrTJ49a6vsfdX697917r3v3Xuve/de697917r3v3Xuve/de697917r3v3Xuve/de697&#10;917r3v3XujQ/Dr5hd5fBfvvZvyI+P+6Zdu702pUiKvx07VE22d8bWqZ45M5sXe+JhkjFdicgkarP&#10;CWV43WOpp5IaqCCeMt3babLerF7C+XUjcD5q3kynyYeX7DUEjrRAIoevrHfy9fnb1J/MV+MGx/kj&#10;1NKKFMyj4LsDY1VWRVeb6y7JxNPE259kZqSIJrMDSx1FDVGOMVdFNTVSxxibQuMO/bLdbBuT7fdZ&#10;plW8nQ8GH+AjyII8umCKGnR3fZN1rr3v3Xuve/de697917r5MP8APf8A+3ufzi/8Srjf/eBw/vKD&#10;kr/lVrL/AEh/483T6/COqkfYp6t1737r3QyfHTtbIdE/IHo7uzFTyU+R6h7e647Mo5otWtZ9jbwo&#10;9yqulOWDfbaWT6MCVNwbe0l/are2M1m3CVHT/elI/wAvWjkU6+gp/wAKGf52T/CvZcnxI+L26IV+&#10;VPZ22463eG98NVxy1PQHXeeptVFkKOaK4i3Rm6dy+JW/koaQ/wASIR5sc8kF8h8n/veb96bkv+LR&#10;ntU/6K48v9Ip+L+I9vk3TSLXJ6+cfWVlXkKuqr6+qqa6vrqmesra2snlqausq6mUzVNVVVMxZ5JJ&#10;HZnd3YszEkkk+5+ACgKooB091H97691737r3Xvfuvde9+691737r3Xvfuvde9+691737r3Xvfuvd&#10;HQ+A3zo7o/l4/JHZnyL6XyTmsw06YvfGyqqsnp9t9n9f1tVHLuLYe544g4MFUkayU1R43ekqo4Ku&#10;EeWBPZRvmy2e/be+33gwcq3mjeTD5jzHmKg4PWiKinX1tvij8neq/mT8e+r/AJJ9MZc5bYHaW3IM&#10;3jkn8S5XBZOKVqDcW0twU8LOsOSxNfFU46uiV2UTQuY3eMo7YubnttztN/Jt94KSRGh9COIYfJhQ&#10;j5H16YIoadGG9oOtdFZ+bfxd2r80vif3v8YN4fbRY3t7r/L7exmUqofPHtvd9OFzGw92pEASz4jN&#10;01BkkUD1GHT9CR7M9n3KXaN0g3KLjEwJHqvBl/2ykj8+tg0Nevjjb+2NunrDfW9Otd84ip2/vXr3&#10;de4tkbvwVYAtXhdz7Vy82Cz2KqQOPJT1UEsT24upt7yxgmiuYUuITqSRQyn1DCoP5g9KOkl7d691&#10;737r3Q1/G7vbePxh7+6d+Q3X8zRbv6b7E2r2DhovPJTwZKTbmWjr6vBV8kVyaTI06y0NZHYh4JpE&#10;YEMQUe4WUO5WMthP8EyMp+VRSo+YOR8x1oiop19lrp3tXZ/enU3WndHX1eMpsbtjYe1OxNpV/oD1&#10;G3944ODP4o1CIWCSrDOqzRE3SQMjWKke8Sru2lsrqSznFHiZkYfNTQ/4Ok5xjoR/afr3Xvfuvde9&#10;+691737r3Xvfuvde9+691737r3XvfuvdaSX/AAr++WjUeE+M3wj27lSk2Zqcl8jO0aCCYxucbjTV&#10;bD6opKkRH1wz1LbmqZIZOBJS0soBIVlmL2q2ur3O8yDhSJD8zRn/AGDQPzI6cjHn1owe5n6d6979&#10;17r3v3Xut2b/AISEfDz7/cPyL+dG58XqpsBS0/x26mq6iHXG2YyiUm9O18rSeUeiWmpBt+hhqI73&#10;SrrYtQ9atD3uru2lLfZYz8X6r/YKqg/M6jT5A9NyHy63pvcL9N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Hf49+691737r3Xvfuvde9+691737r3Xvfuvde9&#10;+691737r3Xvfuvde9+691737r3XvfuvdNWdwWF3PhMvtrcmJx2e29uDGV+FzuDy9HT5HE5jD5Sla&#10;iyWLydBVq8U9PPC7xTRSKVdGKsCCR7cillglWeFijoQysDQgg1BBGQQcgjh1eOSSKRZYiVZSCCDQ&#10;gjIIPkQevn2/zj/5Uee+CPY8vaPVeNyWY+KnY+alG2K+9RkKnqnclaWqm633PWSanNOQHfB187Fp&#10;4FMEzPUwPLPl57bc/Rc12X0F+wW/hXuHDxVGPEUev8ajgciikAZB8n82x7/a/S3ZC3cQ7hw8RR+N&#10;R6/xAcDkYNBSA/uUh0J5OlLsTfe8esN57Y7D6+3Hldo732ZmsfuLa25sJUtSZTC5rF1C1NFXUc6/&#10;2kdRdWBV1ujqyMVLd3aW19avZ3iCSKUFWVhUMpFCD/q+zosuoYriFoJlDI4oQeBB6+iP/KW/ml7M&#10;/mGdU/wbc0uJ2r8muu8VSL2hsaB1paXcdEhSjj7L2PSyMWfGVcpVaymUs+PqXEEpMMtJPUYbe4XI&#10;VzyduHiwVksZifCfiVPHwnP8QHwng6ioyGCwVzHy/Lstxqjq0Dnsb0/ot8x5H8QzxqBb17jroNde&#10;9+691737r3SM7F6/2l2vsHefWO/cPT7g2T2BtjObP3XhaoHwZPAbhx0mLylIzL6kLRStokQhkazq&#10;QwBCmyvLjb7uK+tGKSwsrow8mU1B/aOHn07DNJbzLPCaMhBB9CDUdfLy+cXxO3h8J/k52f8AHrd4&#10;qaqPaWZer2buKohEUe8uvcwTXbM3XAUAjLVNGyJVpEWWCrjqKYsXhb3nhyrzDbc0bFBvNtQeItHX&#10;+CRcOn5HhXipVvPqdtq3CLdLGO8j/EO4fwsPiH5Hh6ih8+imexD0Yde9+691b7/JJ+aK/Dr5ubNO&#10;58r/AA/qTvNaXp/sxqibx47FnO5CM7I3lVayI0GKy/gFRUv/AJqhqK4j9XuOPdHlj+snK0vgLW4t&#10;KzRep0jvQf6dK0Hm4ToOc0bZ+8trbQKyRd6/Og7h+Y8vUDr6O3vCzqF+ve/de697917r3v3Xuve/&#10;de697917r3v3Xuve/de697917r3v3Xuve/de697917r3v3Xuve/de697917r3v3Xuve/de697917&#10;r3v3Xuve/de697917r3v3Xuve/de697917r3v3Xuve/de697917r3v3Xuve/de697917r3v3Xuve&#10;/de697917r3v3Xuve/de697917r4638zLuqT5D/zBfmP3CKxq/Hbt+QvZibbqmcyF9l7c3JNtTYq&#10;Fz/qMNQ0MfHA02HFveWHLtn9BsVpaUoUiSv+mI1N/wAaJ6UKKAdEc9nPW+ve/de697917r6Hn/CR&#10;j45wbD+GHd3yRyNAsO4PkB3INrYireK7z9fdM4n+H46WnnfkLJncvuCKVE4Jp4yxJUBIG909wM+7&#10;w7ep7YI9R/00hqf+Mqv7emZDmnW2h7i/qnXvfuvde9+691737r3Xvfuvde9+691737r3Xvfuvde9&#10;+691737r3Xvfuvde9+691737r3Xvfuvde9+691737r3Xvfuvde9+691737r3WCpqaaipqisrKiCk&#10;o6SCWpqqqpljgpqamgjMs9RUTykKiIoLO7EAAEk297AJNBknr3XzKf5/v85DMfzBe5qzobpHcdVT&#10;/DfpncdRDt9qCaWng7w35jC9BWdp5lFI8mMhJmg2zSyD007PXSBZ6vw02RXI3KSbFaC+vFrdzDNf&#10;9DU50D5+bn1xwFS8q0yePWuh7H3V+ve/de697917qTRUVbkq2kx2OpKrIZDIVVPRUFBRU8tVW1tb&#10;VSiClpKSlgDPJLI7KkcaKWZiAASfeiQoLMaAcT17rY2+Df8AwmL+fnyqocPvXuWLD/Dzq7KpT1UN&#10;Z2tjK7Ldt5HHVChlq8V01j5aappiOQ0O48jiZfoyRyIQ3sAbz7jbHtjGG0rdyj+AgID85DUH/aBx&#10;1QuB1s1dAf8ACVD+Wd1bR0U/b79yfJbPokbZFt579revtpTVSKAzYvbvU/8ACK+CEkavDVZurP1B&#10;kK8e46vvc3mK5JFp4duvlpUM35l9QP5KOqF26sq2p/Jf/lU7NpY6PEfA7461kUaBFfdeyIN91RA/&#10;Mldvh8jO5/2ppCf8fYel5u5mmNXvZR/pW0/yWg6rqb16cNx/ycv5WW6aaWkyfwJ+MtLFKHDPtzrH&#10;BbPqRrN28VbtJKGZP8Ckgt+Le6x82cyxGq30x+1y3/Hq9e1N69V797f8Jcf5VvbNJWv1/s7tX455&#10;ydZJIMl1X2hnc5jVrWuySVW3u3P7yQGDV+uno2pfTxG8RsQfWXuTzNakeO6XC+joAf2poz8zX8+r&#10;B261uvmz/wAJUvmp0HQ5fefxe3dtv5d7Hx6T1j7ZxlAvXfddJRRgzuKfZeXq6rG5bwxjTbG5k1lQ&#10;4tDjrsEEgbP7mbPfEQ7khtXPmTrj/wB6ABX81oPNurhwePWsPunau6NjbizOz967bz2z927cyFRi&#10;dw7X3Th8ht/cWBytG/jq8ZmcJlo4amlqImBWSGeJXU8EA+5HiljmjEsLB0YVDKQQR6gjBH2dX6Yf&#10;d+vde9+691737r3Vzn8lv+bLvj+WF8iKWozdZl9w/FvtXJ4vE989e07TVhoaUOKSi7T2dj76UzmG&#10;RizRoAMhSCSils5pailCPN/K8PMdgQgC3MQJib1/oMf4W/4ycjzBqy6h19UvZm8tq9i7Q2vv/Yuf&#10;xe6tl722/h917S3NhKqOuw+4Nubgx8eVwuZxlZFdZYKmnljmicfVWB940TQy28rQTKVdCVYHBBBo&#10;QfmD0x0pfbfXuve/de6ou/4Um/8Abmb5b/8AUd8e/wD4JrZ3sae3v/K22v2S/wDVmTqyfF18sT3k&#10;r0/1737r3XvfuvdOdNm8zR4rJ4Oky2SpcLm58dU5nE09bUw43LVGHMrYmbJUUbCOdqYzzGBpVYxl&#10;3K2LH3UohYOQCRWh8xXjT7aZ6902e7de697917q6f4UfyBf5kXzbx+I3ftzqan6U6pzCU9VRdpfI&#10;Grr+v8RlMdUDyx1+2tqpS1e4snDLF66WrpsQaOW62q1DagEN4545f2djFJL40o/BFRiD6FqhB8wW&#10;qPTqpYDrYd6g/wCEdPV1HQ0tR3780N/bjyUqRvXYrqDrXbuyqGhk/wB3UtLuDelZn5KpR/ZnfGU5&#10;P5hH5Ad37sXJYixs1UeRkcsT+ShafZU/b1TxPQdGNrP+Egv8vZ6XRQfID5l01doYfcVm7+ka6l8l&#10;jpf7OHYlO+kHTdfPc2PqF+C8e6u/V7oLen+lk/62H/B1rxD0S/u3/hHRMlDV13xx+akc+SSGT7Ha&#10;3dvWDUlDVT/WL7vf2xK+aSBPoraNtzH+0P8AU+zez92BULuFnjzaN/8An1hn/ex1sSeo61l/nL/K&#10;i+cv8vKtE3yN6byFFsOqrlx+G7j2TVLvXqTNVMr+OlgXd2LUHHVE5Dfb0Gbp6GslCsyU5Qavci7N&#10;zPsu/Cm3zAuBUxt2uP8AaniB5lSwHr04GB4dVzez/rfXvfuvde9+691737r3W4x8OP8AhQ5N8c/5&#10;Km5+qq3P0+Y+aXTObpfj18dqPJ2ramTrXdOGnyGyO0crDVakmptkUlPkcTHB4niL0uDp6gFa2R1i&#10;fduQxuHOC3QWlnMPFlp/GpoyD5yEhq8cuR8I6bKVb5dafeczmZ3Pm8xuTceWyOe3DuHKZDOZ7OZi&#10;tqMll81mctVvX5TLZTI1bPLPU1M8kk080rs7uzMxJJPuVkRI0EcYCqoAAGAAMAAeQA4dOdNfu3Xu&#10;lBtTaW6t97jw2ztj7Z3BvLd246+HF7e2ttXDZHcO487k6k6afHYbCYiOapqp5DwkMETO34B90lli&#10;gjMszBEUVLMQAB6knAHXutjf4kf8Jaf5iPyCoMZujuabYnxJ2dkY4ahabsqqqN09pSUc9ilRD1pt&#10;EulM4XVrpc3l8dUobBoRckR/unuVsNixjtNV04/g7U/3tuP2qrD59ULgcOrs+vP+EeXxSxtDBH2v&#10;8t/kJvTJqgFTV9ebb636xoZZP7TQY/clJu6SNf6K1S5/x9g+f3X3Nm/xW1iQf0i7n9oKf4Oq+IfL&#10;pabh/wCEgHwOqaWVNp/I75cYWtK2gqNw5npvc9LG1jcy0eN2jiHcfTgTp/r88Mx+6u9g/q28BHyE&#10;g/wu3+Dr3iHqt75E/wDCP3vrbGPyOZ+L/wAqOvO2pYFkqaXZfa+z8t1Nm5okBIx9BufB1e4qCqqW&#10;taN6qDHwkmzvGBqIgsPdaxkYJuVs0X9JGDj7SCEIH2aj1sSDz61dflD8Pfkz8L+wH6x+T3Tm8eot&#10;2sk8+Mi3FRwzYPctFTSCGfKbO3biZKjFZmkR2CPVYutniV/QzBwVEk7bu23bvB9Ttsyyp504j5Mp&#10;oyn5EA9XBB4dFs9mHW+ve/de697917r3v3Xuvpu/8JnPndWfLj4C0fUu98y+V7b+IGRxPUuZnq5z&#10;Pksv1bXUElZ01uCrZiT+3RU1bt8E+pv4T5XJaUk46e4myDa98N1CKRXYLj0Dg/qD9pDf7anl0y4o&#10;a9bF/sA9U697917oo/8AMA/7IO+bP/io/wAkf/fN5n2abH/yW7P/AJrxf9XF62OI6+NX7y16Ude9&#10;+691737r3RlPil8q+1/hr2pU91dJ5OLBdkJ192TsHAbjcSNU7Y/0l7Nq9k125sSqEAZDHwVslVjZ&#10;HukdUkMrpIqGNi/c9std3thZ3g1R6kYj10MGAPyJFD8qjrRFePRcampqK2oqKysqJ6urq55amqqq&#10;mWSeoqaieQyz1FRPKSzu7Es7sSSSSTf2vAAFBgDrfWH3vr3Ryvh9/L8+X/zy3ZLtP4udI7r7IFBU&#10;xU+4t3LFT4HrraJkCyX3V2BuB6bE0cniJmjpHqjVTKD9vBMw0+yndt92rZIvF3KZY68F4u3+lUVY&#10;/bSg8yOtEgcetrv4u/8ACPhZaPH5r5m/Kqop6uZIJK/rz44YGnP2hYCSWL/Sp2NTSLI4v42VNqaQ&#10;QWWVwR7jHcvdahKbRbY8mlP/AD4h/wCf/wAumzJ6dXQ9Z/8ACaj+UH15TQLk/jvuPtPJwaLZvszu&#10;LtOtqZCosxnxG0crhsS+r6nVjbf0sLj2ELj3D5quD23AiHokaf4WVm/n1XW3Rj4v5Hn8pmGnamT4&#10;LdJmNgAWloc/UVHAI9NXPXtKPr+H/p/Qey885c0E1+tk/aP83XtTevRfO0v+E2n8oXsyjqY6H44Z&#10;fqzLVCOi7h6t7Y7Ow9ZTahZXpsJuLKZXCBlPILYpr/Rrjj2vtvcLmq3ILXAlHo6If5gK3/Guva26&#10;op+Xn/CQXdGGocpuX4P/ACRi3i1Mk09H1T8haCjwedq4oryCmx3a2zKdcfPVSD9uKKs29QwarGSr&#10;jViUGm1e6sbsI95t9H9OI1H5oxqB9jMfl1cSevWpH8kfit8iPiD2LWdUfJXqLePUO+qRXmhxW6sc&#10;I6LNUKSeE5fa24aFpsbmKAuCi1+Lq6inZgVEhZSBKW37nYbrbi626VZUPmp4H0YHKn5MAfl1cEHh&#10;0X/2u631737r3XvfuvdSaKtrMdWUmQx9XU0GQoKmCtoa6inlpayirKWUT01XSVMBV45Y3VXjkRgy&#10;sAQQR70QGBVhUHiOvdfUA/4T9fzXm/mK/Gmbr3tvNw1Pyv8Ajxj8Rg+ypqmSKKt7P2ZODRbT7epq&#10;cW1z1HjNDuARArHXotQRDHkKaFccOeuWP3BuPj2q/wCKzklP6DcWT7BxX+jjOknpl1ocdbAfsDdU&#10;697917r3v3XutVH/AIVYfOrN9A/EvYnxN6+zE2K3l8tslnU35W0FQ0VdRdH7E+1k3JhS8JWSEbhy&#10;VbQULNq0T0UGSpnVkla0me2Wypfbo+6TiqWoGmvDxGrQ/wC1AJ+RKny6ugqa9fOh9z7091737r3X&#10;vfuvdSaKirMlWUmOx1JU1+Qr6mCioaGiglqqytrKqUQUtJSUsAZ5JZHZUjjRSzMQACT70SFBZjQD&#10;ievdbHnwa/4TEfPj5U0GH3t3V/CPh11hlEiqYajtLE1+Z7fyFBMoZKrG9N0MtJPS/kNFuLJYqYcM&#10;kMiMG9x/vXuNse2MYbOt3IP4CBGD85DUH/aBh8+qFwOHWzJ0H/wlO/lmdYUdHN24/dHyTzqxxNkm&#10;3n2BWbA2pLVIB5GxWA6mXD19PCxF/FVZurYXI8hHAju+9zeYrkkWvh26+WldTfmX1A/ko6oXbqyL&#10;an8lb+VLsymSlxHwQ+PtZFGqKrbr2k2/KkhLaS9ZvibIzMeOSzkn8k3PsPy838zzGr3so/0raf8A&#10;jtOq6m9elFmP5P38rfOU8lLW/Af4tQxyoI2bD9RbV29UBQLXjrMBBTSo3+1I4P8Aj7bTmvmVDUX0&#10;35ux/wAJPXtTevRKu5/+E0H8pLtujrFwnSG7+kM1WRug3H032pvTH1NM5Holpdvb8qNwYJCv9FxI&#10;B/tA8WOLT3E5ptSNcyzAeUiKf5qFb/jXW9bda6vzg/4SYfIjqnF5jfPwp7WxvyQ2/QRT1rdVb4o8&#10;d192/FSxAt9rt/MidsBnZlUF28smJkbiOCnmksGHuze6FhdMId4iNuxxrWrR/mPiX/jXzI6uJB59&#10;anO9tkby613buDYXYe1NxbG3vtPJ1GF3PtDduGyG3ty7fy1I2ipxuZwuVjiqKaZD+qOWNWHBtYj3&#10;KEM0NxEs8DB0YVDKQQR6gjB6c6S/tzr3Xvfuvde9+691sB/8J1P5i9d8IfnFtzrbeeeej+PnyryO&#10;B6r7Cpa2p8eJ2zvirrGo+q+x7SERwmjyNScXkJ3dY0x9dUzy6jTQ6ANz9sC7zszXEK1ntQXX1K07&#10;0/MCoHHUoA4nqjio6+oT7xv6Z697917r3v3Xuve/de6+TD/Pf/7e5/OL/wASrjf/AHgcP7yg5K/5&#10;Vay/0h/483T6/COqkfYp6t1737r3XvfuvdLbsnsjfXcG/N1dndm7oyu9N+73zFVnt0bnzdR9xkct&#10;k6sjXLKwCokaKFiggiVYoYlSKJEiREDNvbwWkC21soREFFA4Af6uJ4k5PXukT7e690tuuutexO3t&#10;4Ybr3qnYm8Oyt+biqPtMDs3Ym3MvuzdGYqLamix2DwUM9TMVUFn0RkKoLNYAn2zcXFvaxGe6dY0X&#10;izEKB9pNB17h1sXfF3/hK1/MY7vosduHuau6w+Ku2q1IJzQb+zcu9eyTSVADxzw7H2D91SROE5kp&#10;snm6KoQ2R4lbUFAO5e5mwWZMdoHuWHmo0p/vTUP5hSPn1QuB1cd13/wjs+OWNpYF7Z+ZHdm860Af&#10;dS9d7B2L1nSu1uRBT7ll3a6j62LSt/rewlce7G4Mf8VtI0H9Nmf/AAaOq+IfToXa/wD4SC/y+JKX&#10;Ri/kD8yaOt0MPuK/dvSWSpfISdLfZ0+xaV9IFrr57n+ovwlX3V32vdBAR8lkH8/EP+DrXiHoiffv&#10;/CO7dVFj67J/F/5jYTcGRSORqDZnenX1ZteCVkBZEm7E2JU5T1PwoH92lAPJexsp1Y+7ERYLuVoV&#10;Hm0bV/4wwH/H+rCT1HWr38zv5cnzJ+AW5YMB8oOlNx7Fx2TrJKPbW/qL7fcvWO7pUVplj25v7AtP&#10;jpagxL5mx800VbEhBnpovp7kjaOYNp3yPxNtmDkcV4Ov2qaGnzyD5E9XBB4dEg9nPW+ve/de6979&#10;17r3v3Xutu3/AISi/wAwWt6q+Qe7PgVv/OOOuvkLFkt7dQx105+1293dtbDfdZrEUZkKpFHuTA0k&#10;vk1MdVXjaKGFPJVOWiz3O2IXVgu9wL+pBRXp5xscH/aMf2MSeHTbiuevoP8AuCemuve/de6+b7/w&#10;ql+Ef+gH5uYH5RbSxH2nXfy72/Ll83JSQaKLG917Cp6XCb4gZYRoi/imPkxGYDOQ1RVS5FwD43Pv&#10;IH203j67Zm22U1ktTQepjapX/eTqX5AL08hqKdauvuSOr9e9+691737r3X0bf+Eo3zJ/01/CTeHx&#10;a3Nlfud7fEzeLRbehqZ9dXVdO9pVdXuXbDI0x8kv8PzMeeomC3WnpzQRelWjX3APudtP0e8JuUY7&#10;Lpc/81EoD+1dJ+Z1HplxQ162n/cadU697917r3v3Xuve/de697917r3v3Xuve/de697917r5Dv8A&#10;N9+Wf+zp/wAxT5N9347JfxPZL78quv8Aq6aOXy0TdZ9ZRrsjaWQxygkJHlIqJszIgJ/erJTfn3lR&#10;yrtf7n2C2s2FH06n/wBO/cwP2V0/YB0+ooKdVq+xD1br3v3Xus1PT1FZUQUlJBNVVVVNFT01NTxP&#10;PUVFRO4ihgghiBZ3diFVVBJJAAv70SAKnAHXuvsDfytviLT/AAb+Bfxw+Ok1FDSbs2vsOjz3ZzxB&#10;Gep7W3zK+8Ow/JVJzOlNk62egpZWN/taeBAAqKoxU5l3U7zvdxuANVZqJ/pF7U/aACfmT0nJqa9W&#10;AeyLrX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Lf49+6&#10;91737r3Xvfuvde9+691737r3Xvfuvde9+691737r3Xvfuvde9+691737r3Xvfuvde9+690gO0+rd&#10;gd2debu6o7T2vjN59f76wtVgN0bby8Rlo8jj6oA3V0KyQzwyKk9LVQOk0EyRzQuksaOquwv7vbLy&#10;PcLCQxTRMGVhxBH+EHgQaggkEEEjpRa3VxZXCXdqxSSM1UjyP+UeRBwRg46+dX/NP/lh9h/y7+2L&#10;Uwym7/jxvzJVj9S9mSwB5I7BquTYO9pKZFigzlFECVYKkVfApqqdVK1NNS5lcg882fOO391I7yED&#10;xYv5eIlclGP2lD2t+Fmn3lzmW35gtKmiXCAa0/5+X1U/tU4PkTVL+f8AYf8AE+5B6OZOHQp9I929&#10;nfHPtLZ3c3Tu68hszsLY2UjyuCzdAwIuAYqzG5KkkvFV0NXCz01bRzq0U8LvFIrKxHtDum12G9WE&#10;u2blGJYZRRlP8iDxDA5VhkEAjoqvLWC9t2tbldSOKEf5R6EcQfI9fRh/lj/zMurP5inUceWxzY7a&#10;HemzKCii7e6n+7JnxVY9qZd27TFSxlq8BXS8wTXaSlkb7WpYyCOWfDHnrke/5M3Hw3rJaSk+DLTi&#10;OOh6YEijiODDuXFQIT33YrjZbnS1Wib4H9fkfRh/PiPlZz7AvRF1737r3XvfuvdUA/z+v5e7/Kr4&#10;5J3/ANbYM13efxuxWUzBpaCnMmT3z1D6slvDayRxDXPU4tg2axcd2b01tPDG01avuXvaHnEcv71+&#10;5716Wl6QKnhHNwR/kG+Bv9oxNF6F/KO8fu+9+jnNIpyBngr8AfsPwn8icDrQK95edS51737r3Xvf&#10;uvdfRs/kl/OZPmj8ONuUe68x9/3Z0MmL6v7TWqnEuTzNNR0JXYm/6jUS7jMY6ApUTvzJX0tcQAoW&#10;+FvujyoeWOZXa3Wlrd1lipwUk/qRj/SMcDyRk6hjmjav3ZuTGMUimqyeg/iX8jw+RHVw/uN+g317&#10;37r3Xvfuvde9+691737r3Xvfuvde9+691737r3Xvfuvde9+691737r3Xvfuvde9+691737r3Xvfu&#10;vde9+691737r3Xvfuvde9+691737r3Xvfuvde9+691737r3Xvfuvde9+691737r3Xvfuvde9+691&#10;737r3Xvfuvde9+691737r3Xvfuvde9+690Fnee/h1T0n3D2iWjUdbdWdg7+LS28SjZ20qvcWqXVx&#10;pH23qv8Aj2psoPqryK2/346r/vTAf5evDj18UueeaqnmqamWSeoqJZJ555naSWaaVzJLLLI1yzMx&#10;JYk3J595gAACg6U9Yvfuvde9+691737r3X1zv5LfU0PS38qz4MbMiphSyZHoTa3ZlbCU8ciZLumS&#10;buLJCdfqJBPnXDhuQRY2tb3i1zfdG85mvZjmkpT8o/0x/Jek7GrHqz72G+tde9+691737r3Xvfuv&#10;de9+691737r3Xvfuvde9+691737r3Xvfuvde9+691737r3Xvfuvde9+691737r3Xvfuvde9+6917&#10;37r3Xvfuvdao3/Cov+ZlV/G/oDEfCLqPcDY/uD5O4GsruzsljKsxZPZfx+WrfE5DH3iIaKbd9XFU&#10;4pWuwOPpsnGyq00Egk7225dG4Xx3m6WsVsewHg0vEH/m2KN/pivoeroKmvXzrPc99Pde9+691737&#10;r3Rifir8VO8vmj3dtD4/fHnZVZvbsXeFQxigjJpcLt3CUrL/ABjd27806mLHYmgRxJV1k3AJSKJZ&#10;aiWGGRBue52W0Wb31++iNP2k+SqPNj5D8zQAnrRIAqevpefypf5Ffxg/ls7fwm+MxjsT3f8AK+eh&#10;jl3D3fuXExTUm0K6og0VmF6ZwNeHGFo4wzwtk7HJVitIZp4qeRaKDHjmfnTcuYZGhQmG18owfi+c&#10;hHxH5fCPIEipZZierx/YM6r1737r3Xvfuvde9+691737r3XvfuvdVRfzM/5PfxQ/mbbJrE7H29T7&#10;B72xuLak2D8idnYujj31gJqeMnHYvdUQMKbiwivxJishJqjRpDQ1FFNIZ/Yn5d5r3Tl2YfTtrgJ7&#10;omPafUr/AAt8x/tgRjqysV6+ZB87/gX8hP5d3e+Z6I+Qe21oMlEkmV2XvTEfcVWx+zdoNUNBQ7v2&#10;VmJkj81O5XRUU8qJUUswaCpijkWxyL2Te7DfrIXtg1RwZT8SN5qw9fQ8CMg06eBB4dEv9m/W+ve/&#10;de697917rel/4SlfzMqvOUOf/lsdvbgeorMDQ5zsT4v5HKVZeaXCQyNlex+o6Vpjdvsy8u4sVCoY&#10;iE5UFlip6eMQv7m8uhGXmG1XDEJMB68Ef8/gb56fMnpp1/F1uz+4e6b697917qi7/hSb/wBuZvlv&#10;/wBR3x7/APgmtnexp7e/8rba/ZL/ANWZOrJ8XXyxPeSvT/Xvfuvde9+691737r3QrdH9HdsfJLtX&#10;ZnSXR+x832N2hv8Ay8WG2ttTAQLLWVtS6maoqqmeZkgpKOlhWSprq+rljp6WnjknqJY4Y3dU15e2&#10;u32z3l44jjjFWY+X+Uk8ABknAFetE0FT19HT+Ut/wnb+O/wZxe2O4PkZjds/If5ZJHR5ZcnlqEZb&#10;qrp/KLaojo+tNuZaILW5Clk0/wC/kycBqPJGslBBj/X5cf8Amjn2/wB6ZrTbybe14UBo8g/pkcAf&#10;4AafxFvJpnrgdbIXuP8AqnXvfuvde9+691737r3Sa3lszaPYm1c/sbf22MBvTZe68XV4Pc2091Yi&#10;gz23dwYeviMNbi8zhsnHLT1MEqkq8UsbKR9R7chmlt5VngYo6moZSQQR5gjIPXuvm3/z/wD+SbF/&#10;L13lRfI745Y7J1vxD7R3E2JnwMstVlK3oXfuQWSspdn1uRqGkmnwORVJWwVfUO0kTxvQVcjSilnr&#10;cguRucDv0R2/cCBdRiteHiqPxAeTD8QHH4hioDyNXB61qPch9X697917r3v3Xuve/de697917qxH&#10;+W9/LN+Rn8zXulOruk8VHh9p4BqGv7X7i3DSVbbF6u27VzMsdVk5qfSazJ1QjlXE4WncT1bo5LQU&#10;sNTVU5DzBzFt/Ltn9TeGrNUJGPic/L0A/ExwPmSAdFgoz19Mj+XV/Kb+If8ALU2TTYrpTZUGf7Ty&#10;GMSj3137vWkocn2jvGaQBq6mp8mE0YfFM4XxYbFCKn0pG1QaqpVql8dt/wCaN15hm1Xj6Yge2JcI&#10;vpj8Tf0mqfSgx0wWJ49WZ+w71rr3v3Xuve/de697917ot/yr+JXQHzV6e3D0Z8juvMP2DsTPxSPA&#10;tZEkOe2tmhA0NDuvZW4Ix9zi8rS62MFZSuraS0Ugkgklicw2zdL7Z7tb3b5DG6/sYeasODKfMH7R&#10;kA9bBIyOvlefzXv5ZvZf8r75NZDp/c9XV7s6w3bTVe7Oi+0noxSwb72MKv7eSlySwDww5vESMlHm&#10;aNCNLmGpjUUtXTM2S3LHMVvzJtwu4hpkTtkT+Fvl6q3FT9o4g9PK2odVjexH1br3v3Xuve/de62N&#10;P+EvPyZqejP5nW2esa/INTbP+UfX+7+p8pTzSFaBN2YXHt2LsLJyICL1JqcTUYilNjb+IutvVqUA&#10;e5G3C95ca5UVe2ZXHrpJ0MPsowY/6Xqjio6+mx7x16Z697917oo/8wD/ALIO+bP/AIqP8kf/AHze&#10;Z9mmx/8AJbs/+a8X/VxetjiOvjV+8telHXvfuvde9+691737r3XvfuvdbYv8k/8A4TnZ/wCWuN2r&#10;8qfm5R7g2J8bciKPOdc9R00tVgN+d6YwsJ6bO5uvjKVWD2tUgD7eWHRX5KFjLSPR0zU9bURhzhz+&#10;m1s22bMQ9wMO/FYz6AcGcef4VODU1AbZ6YHX0BurOqOs+kNh7d6v6f2HtTrTrvadEuP25s3ZeEoN&#10;v7fxNMDrf7bH45ETySuWlnmcGSWRmkld5GZjBlzdXF5O1zdu0kjZLMSSfzP8vTgOmuPQg+2Ovde9&#10;+691737r3Xvfuvde9+690WP5ZfDr45/N7qbLdL/JXrPB9i7OyCTzYyashFLubZ2Zkh8MO59i7npg&#10;tZicjELaamklXyJeGdZad5InMdr3bcNmuhebdIY3HH0YejDgw+R+0UND1sEjh18y3+cF/Js7i/la&#10;dl01elVkezPi/wBgZeqpep+5RQrFU0lboetXrvsuno1EFDn6enR5IpYwtNkoI3qaQRvHV0dFkVyp&#10;zbacy25UgR3MY746/wDG09VJ/NTg+RLysG6ph9i7q3Xvfuvde9+690en+W382t4/y+PmL1B8mNrP&#10;XVOI2zm0wnZ22aOTSN79S7jljoN+7WkidljeV6T/ACvHGa6Q5CnpKggmEeyXmDZ4t92mXbpaVYVQ&#10;/wALjKt+3B9VJHn1oiop19fzZO89r9j7M2l2FsjNUW5Nl772zgt47R3DjpDLj87tnc2LizWBzFDI&#10;QC0NTSzxTRkgEqw4HvFSaGS3meCYaXQlWB4gg0I/I9J+lP7b691737r3Xzuf+FfsG4F+fXx2qqkV&#10;H91pviBt6DDFtX2h3BTd0bzk3KIb8eQU0uJ8tje3jv8Aj3PXtUY/3HcAfF45r9nhx0/nq6dj4dan&#10;PuT+nOve/de6Gf49/Hvt/wCVHcOyOhuiNlZTf/Z/YOWTE7d29i1VR6UNRX5XK10xWCix9FTpJVV9&#10;fUukNPBG8srqik+0l/f2m2Wj3t64SOMVJP8AIAeZJwAMk4HWiQBU9fTE/lI/yI/jp/Le25guxN60&#10;OB7u+XtXQxz5/t7LY37rBdfVlVCBV7e6Ww+US+PghBaCTOSxLkqwGRmakppvsIsd+aeddw5gka3h&#10;JhtQcIDlvnIRxPnp+EfMjUWWYnq+H2Ceq9e9+691737r3Xvfuvde9+691737r3VHX85z+TL1P/M0&#10;6lym69p4rBbG+YexcFUSdWdpR08OPTeSUELT03V3aNVCoarxNWwMVDWyh58VO4ngLU7VdJVjLlHm&#10;665duhFKS9o57046a/jT0YeY4MMHNCLKxH2dfLe3rszdfXG8d1dfb7wGT2rvbY+4sztLd22czTNR&#10;5fb+5dvZGTE5vDZOlfmOemqYpIZUP0ZT7yThmiuIlnhYMjgMpHAgioI+RHT/AEmfbnXuve/de65I&#10;7xukkbtHJGyujoxV0dTqV0ZeQQeQR7917r6+H8pT5X1HzV/l4fGDv3MZH+J71zPX9PtHsyqkkD1d&#10;R2Z1tWzbB3tk62P6xvkq3HSZaONv901UTAlWBOK3NO1jZ9+ubFBRA2pP9I41KB9gOn7R0nYUNOrG&#10;vYf611737r3XvfuvdfJh/nv/APb3P5xf+JVxv/vA4f3lByV/yq1l/pD/AMebp9fhHVSPsU9W6979&#10;17r3v3Xuve/de6u4/lFfySO+/wCaDuj++FVU1vT/AMVdr5j7De3dWQxhqazcVdSEPW7K6nxNUUjy&#10;eUsQlVWSN9ljg2uoaafw0VQDuaucbHluLwhSW6YVWMHgP4nPkvoOLeVBUirMF6+kD8LP5e/xM/l/&#10;9fxbA+MnU+E2caikp6fdO/K6OLNdn7/qIAGau3tvqsT7yr1SAzJRxtFRU7MwpKWnjIQY/wC8b9um&#10;+z+PuMpf0UYRfkq8B9uSfMnpkknj0dP2T9a697917r3v3Xuve/de6D/tPqjrXu/YG5urO39jbY7I&#10;663ljpcVubZu8MRSZvA5eikswWooqxWUSRuFlgnTTLDKqSxOkiKwftrq4s51ubRzHIhqGU0I/P8A&#10;wjgRg9e4dfNZ/nsfyRcx/Lb3pTd3dGR5vdXw47Iz7Y3ETV8s+Vz/AEhu+uV6um693dk3vJVY2pVJ&#10;TgMxMfI6o1HWs1XHFU1+QvJXOKcwQ/R3tFu4xU0wJFH4lHkR+JfzGKhXlauDx612fY96v1737r3X&#10;vfuvdCP072pu/oztnrPujr+vOM3x1PvzafYm0q676KfcGzs5Bn8UZ1jKl4jNAizR3s6FkPBPtPd2&#10;0V7ayWc4qkqsjD5MCD/h6919nHovtzbPf3SvUneWy5DJtLuHrbZPZu3NbrJLFh98bcptyUFNUlbW&#10;mijqRFMpAKurKQCCBiPe2sljeS2U3xxOyH7VJB/wdJjg06FT2m691UD/ADzfhGfnT/Lo7o2DgMR/&#10;Fe1usKQd6dMxwQefIVO+OuaCpq63bmOjUanmzmFmyuFgj1BfuKqGRv8ANj2KuTN4/cu/wzuaRSfp&#10;yemlyMn/AEraWPyB6spoevk4+8n+n+ve/de697917q6r/hP98yf9k2/mX9K5XOZX+G9ad6zv8duz&#10;DNN4qGHGdk19NBs/NVbyHxRJjtywYarqKlx+3SLVDUqux9g/nnaf3ty7MqCskH6qetUB1D80LAD1&#10;p1VxUdfVi94zdMde9+691737r3Xvfuvde9+691737r3XvfuvdVa/zofln/smX8tr5M9s4zJnGb5z&#10;ezJeperpIZvDkF7C7XY7NxOTxTXANRiKeprM8AT+ihfhv0kS8o7X+9+Ybe1YVQNrf00p3EH5MQF/&#10;23VlFW6+R77yk6f697917r3v3Xursf8AhPt8PP8AZwf5mvSdBm8X/EuuehZZfkZ2MJofLRSUXWtd&#10;TTbKxNUkg8UqV256jC089M5/cpTUnSyo49g/nrdv3Ty7MyGkk/6Sfa4Oo/kgYg+Rp1VzQdfVb94z&#10;dM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A9330L1X8mup939Kdz7Vot39f72xzUGVxlUPHU0s6Hy4/NYWvQeSjyFFMEqKKshIkilVWU/UEy&#10;2ndr/Y9wj3PbJDHNEagjgfVWHAqwwwOCOldje3O3XSXlo2h0NQf8II8weBHn186L+Zh/LS7W/l2d&#10;uPgsytfu/pPeFZWT9RdtpRiOkz1DGfO+2dzCnHio89QxkCqpvSk6D7qmHiZkizN5H532/nLbvFip&#10;HdRgeNDXKn+Ja5MbeR8j2tnJnPY+YLbfrTWlEmSmtPQ+o9VPkfLgc8azT7HI6M26Gf4+fIPtn4ud&#10;s7T7s6U3ZW7P39s+tFRQV1OTLQ5KilITJbf3BjWIjrcdWxXhrKOYFJEP9lwrKWbxs+379t8m17pG&#10;JIZBQg8QfJlPFWU5BGQekl5Z29/bta3S6kb+XoQfIjyPX0Uf5Zv8zjqT+Yp1aMjiHoNmd57Px1J/&#10;pY6hlrC9XiZ3Ipv717SepPkrsDVy28M41SUrsKaqtIYpJ8M+eORtx5Mv9ElZbSQnwpqYPnoemFkA&#10;4jgw7lxUCFt92K52W40t3RMex/X5H0Yfz4j5WcewN0Rde9+6910QCCCAQQQQRcEHggg+/de6+e1/&#10;PL/lvyfC35CSdrdZ4E0nxv78y2SzG1YqCnK43rvf8gbJbp62cRDxwUzEyZHBR2RTSNLSxK38Plc5&#10;i+1XOo5n2f8Ad989b20AV68ZI+CSfM/hk491GPxgdTDyrvX7zs/p5z+vCAD6svAN9vk3zz59UZe5&#10;V6FXXvfuvdWV/wAqP51V/wACflvs/sfKVlYeot6CPr3u7E04lnWbYuZrI2XcsFFHq8lZgqtYcpBo&#10;QyyRx1FKjKKpz7A3uDyonNvLsllGB9RF+pAf+GAfDX0kFVPkCQx+EdEXMW1jdduaFf7Re5D/AEh5&#10;fYwx+w+XX0ucXlMbnMZjs1hq+jyuHzFBR5TFZTHVMNZj8ljchTrV0NfQ1dOWjlhmidJIpEYqykMC&#10;QR7whkjeJ2ilBVlJBBFCCMEEeRB4jqEmUqxVhQjBHU/3TrXXvfuvde9+691737r3Xvfuvde9+691&#10;737r3Xvfuvde9+691737r3Xvfuvde9+691737r3Xvfuvde9+691737r3Xvfuvde9+691737r3Xvf&#10;uvde9+691737r3Xvfuvde9+691737r3Xvfuvde9+691737r3Xvfuvde9+691737r3Xvfuvde9+69&#10;1Xz/ADY9xvtX+WP8+svFI0Mr/EnvfDRSoSrxy7m67r9tROjDkMGqxpI5B59nvK8fi8x2KH/f8Z/Y&#10;wP8Ak62vxDr4/PvKzpR1737r3Xvfuvde9+6919rbojacWwuj+mtjQR+GDZfVPXm04YtITxRbd2jR&#10;4eOPQPppEIFvx7xAvZTPezTH8bu37WJ6TdCt7S9e697917r3v3Xuve/de697917r3v3Xuve/de69&#10;7917r3v3Xuve/de697917r3v3Xuve/de697917r3v3Xuve/de697917r3v3XumHdW6MBsja+5N6b&#10;sytLgtrbQwOY3RuXN17+Ohw+AwGPky2ZytZIAdMVPTRSTSNbhVJ93ijkmkWGIamcgADiSTQD8z17&#10;r47n8wb5ebo+dfzE71+T25pKyOHsbela+zMNWNdtq9a4NVwPXO1hGjGNXosPT0kdU0QCzVPnqCNc&#10;zE5X7FtUWy7TBtsf+hqNR/ic5dvzYmnoKDy6UAUFOiaezfrfXvfuvdKrYux93dm712l1zsDb+S3Z&#10;vnfe48LtHZ+2MNAanK7g3LuLIR4rC4fHQAjVNUVEscSAkC7ckC59tTTRW0L3E7BUQFmJ4AAVJP2D&#10;r3X1Zv5OX8qnrz+WB8cMftyWlw+4vkh2TQYrOfIDs2miSeSuzqw+el6/2tXyqJU2/g2keCkX0mrn&#10;81fKiNOsMGMvNnM0/Mm4GQErbxkiJPQfxMP4m4n0FFHCpYZqnq3z2Feq9e9+691737r3Xvfuvde9&#10;+691737r3Xvfuvde9+691XZ/M4/ly9Q/zMPjPuLpDsSCjwu9MZHW7g6V7TWiWozPV/Ya0njocpCy&#10;WknxdbpSkzeN1haqmN1MdVDS1EB/y5v91y7uK3kGUOJE8nT0+RHFT5H5Eg7U6T18l/vbpDsr42dx&#10;dj9D9wbdqNq9l9V7qye0N3YScmRIMljZbJWY+qsFqaKrhaKsoKyO8dRTSxTxFo5FJygsry33C0jv&#10;bRtUcqhlPyPr6EcCOIIIPT4NRUdBN7Vdb697917oYvj13nvz4zd49U/IHrHIfw3fnUG+tvb723M7&#10;SClqKzA5BKuXFZOOIgy0VdCJKKugJtLTyyxNdXI9pL+yg3GylsbkVSVSp/McR8xxB8iAetEVFOvs&#10;ifHbvLZfyZ6I6i+QXXdT9zsvuLr7a/YOADyJLU0VLuTEx5GXD5Ex8LV0MryUVZHYGOeKRGAKke8T&#10;L+ym269lsbjDxMyn8jSo+R4j5Hpgihp0M3tJ1rqi7/hSb/25m+W//Ud8e/8A4JrZ3sae3v8Ayttr&#10;9kv/AFZk6snxdfLE95K9P9e9+691737r3U3G43I5rI4/D4egrcrlstW0uNxeLx1LPW5DJZGunWlo&#10;qCgoqZWkmmmldY4oo1LOxCqCSB70zKil3NABUk8ABxJ6919RP+RP/KA2x/Lc6Fo+wOzMHjcl8xO5&#10;cBQ13aW4Jkpq6frPb9b48lQdL7Wrk1rHFRssUueqKZyK3IJ/nJaWkotGN3OvNcnMF8YLdiLSE0Qf&#10;xkYMhHz/AAg8F9CT0wzVPV9nsEdV697917r3v3Xuve/de697917r3v3XugB+U3xz6++XHx47e+N3&#10;aVClbsnt7ZOX2lkpTBHUVOGraqIVGA3TiklsorsRkY6XKUDnhKinib8e122bhPtV/FuFsaPEwYfP&#10;1U/JhUH5E9bBoa9fG57k6q3Z0X252f0rvylWi3r1J2BvDrbdlLHrMMW4dlZ+o25lvtnkCl4jPTu0&#10;L2GtCrDgj3lnaXMV7ax3kBqkqq6/YwBH8j0o49Bv7Ude697917r3v3XujV/Cf4fds/O75Kda/Gbp&#10;qhWXdO/srpyWdq4ZpMHsbZ+OAq91783LJFYpQ4ykDzOoYPPJ4qWAPUTwxuWbxu1rsm3ybjdntQYH&#10;mzH4VHzJ/YKk4B60SAKnr61Hwg+FXSPwD+PGzPjp0Tgkx+3dt061m49y1cFON0djb1q6eOPcG/t5&#10;10Cj7jIVzxrx/m6eBIaSnWOmp4Y0xe3neLzfL99wvWqzcB+FF8lUeQH8zUnJJ6YJJNT0bn2Vda69&#10;7917r3v3Xuve/de697917r3v3XuqSP8AhQF8HsV80/5c3bkmOw8VZ258dcVlO/upshDT+XKfcbIx&#10;clfv3adKYh5ZUzWAjrqeOkVtMldHQSsrNToPYx5G3lto3+IMaRXBETjy7jRW/wBq1DX+HUPPqyGh&#10;6+VV7yY6f697917r3v3XujD/ABF7cn6C+VXxt7vgqWpP9EvevVPYdRKHMaNQbS3xQ5vJ087D6xTU&#10;8MsMynho2ZTcE+0G62ovtsuLMivixuv5spA/n1o5HX2hQQQCDcHkEcgg/ke8Rek/XvfuvdFH/mAf&#10;9kHfNn/xUf5I/wDvm8z7NNj/AOS3Z/8ANeL/AKuL1scR18av3lr0o697917r3v3Xuve/de62ev8A&#10;hOb/ACd6H5wdp1Pys+RG2vv/AIsdH7kp6TA7WytOGxneHbWOWLJxbcraaUWqNvYRJIKvNq37dXNJ&#10;TUBE0LZBIo45/wCbG2a2G2WDUuZhlhxjQ4r8mbIX0FWwdNaO1MDr6R0MMVPFFBBFHBBBGkMMMKLH&#10;FDFGoSOKKNAAqqAAqgWA4HvH0kk1PTPWT37r3Xvfuvde9+691737r3Xvfuvde9+691737r3QH/JH&#10;46dSfLLpLsL4+d47Wpd39adl4GfB5/FzaI6ulcsKjGZ7BVxVmo8njqpIa7HVsY1wVEUci8rYrNvv&#10;7ra7yO/sm0SRmoP+EEeYIwR5g9bBoajr5If8xT4Ndkfy7vlf2R8ZuxTLk4tvVUed683p9o1HRdjd&#10;X52WWTZ29aGK7KjTxRyUtfBG7rTV8FXS+RzAXbKTYN6t9+2yPcbfGrDL5o4+JT/hB81IPn0+DUV6&#10;I/7Oet9e9+691737r3X0mf8AhK98x6n5AfAjM/HvdOVfIb5+IO8Y9n0QqJvNWS9Qb/FTubraaaRz&#10;qIpKuHPYeBLFYqWipkDf2Vx89y9pFjvgv4hRLtdX+3Wgf9o0sfmx6ZcUNetnP3HPVOve/de6oS/n&#10;8fyos1/Mu+Nu28109Fjl+Tvx8q8/uDq6iyNVTYyj7C23uKmp13p1fV5aqaOGmqK1qKirMRVVbiCO&#10;qp/BI8ENZPUxDfkfmdOXdwZLuv009A9M6SK6Xp5gVIYDNDXJABsraTnr5iXYXXW/epd6bi657P2b&#10;uXr7fu0clNiNz7O3hha/b+48Fkqc/uUmTxOTjjmiaxDLqSzKQykqwJyNguILqFbi2cSI4qGUggj5&#10;EdP9JGGGaomip6eKSeeeRIYIIUaWaaaVgkcUUaAszMxAVQLk8D26SAKnr3X1B/5BH8pPC/y7/jlQ&#10;9odpbdpm+XvfW38bmOyq6vp45cl1btCs0ZTA9MYiaQaqd6ceGq3GYrfcZEeJnmgoKNxjfzxzQ+/b&#10;gba2b/FICQgHB24GQ+teCei5wWPTLtU9bAPsDdU697917r3v3Xuve/de697917r3v3Xuve/de697&#10;917r55f/AArN+FWJ6h+UPVXzD2TiI8fgPk/gMltvsmOigEdJF291jS0dLFnanQFSOTN4GpolCKLy&#10;TY2rqHJeViZ49r94a722XaZjVrYgpX/fb1x/tWB/JgPLp1DUU61J/co9Ode9+691737r3X0CP+Ef&#10;PdFRuT4v/K7oOrq2n/0Ud07S7IxkMrFnpMX3Ls+TCvS02o8Qir2hUzlFFlkmdjzJ7gz3WsxHuVrf&#10;Af2sbIftjav+CQfs6akGa9bgnuKem+ve/de697917r5MP89//t7n84v/ABKuN/8AeBw/vKDkr/lV&#10;rL/SH/jzdPr8I6qR9inq3Xvfuvde9+691cD/ACYv5WW6/wCaD8noNpZM5Xb3x26rGK3Z8gd+Y9Gi&#10;qIMFUVTLhuvdt1rq0aZvcLwTwUrvcU1NFV1pSU0yU84U5u5li5b23xVo1xLVYlPr5sf6K1FfUkDF&#10;airNpHX1T+r+r+vulevNndT9U7Rwuw+uev8AA0G2dn7R29SLRYjB4XGxeKmpaaIXZmPMk00rNLNK&#10;zyyu8ru7Y0XNzPeXD3V05eSQksx4kn/V9g4DHTHS89sde697917r3v3Xuve/de697917r3v3XugW&#10;+RXQPWnyl6O7P+PfcGEj3B1z2xtLJ7S3LQERipghrYw9BmsTPKriDIY6qSDIY6qCloKqGGZfUg9r&#10;LC+uNtvY7+0bTJEwYH/CD6gioI8wSOvA0yOvjyfLX43b2+IHyV7p+M/Yi6t19N79zOz6qvSB6anz&#10;+Lp5BWbZ3ZQU8pLpSZjFzUeVpA51eGoj1c395XbXuEO67dDuNv8ADMoanofNT81NVPzHSgGor0Xf&#10;2v631737r3XvfuvdfUH/AOEyfeE/cf8AKb6owVfWGuy3QvYHZ3SNfUSSGScU2Nzidh7apZQf0ilw&#10;+48dSQgC3iiT83PvHD3Fsxac0SuooJ1SQfmNJ/ayE/aemX+LrYF9gXqnXvfuvdfJ5/nrfCP/AGRn&#10;+Yz3NsnAYj+F9Udr1Q736cSGDw4+m2d2LX1FVlNt0CINEcWEzkOWw9PDqLCmp6eR7eUe8nuS95/f&#10;WwQzSGssX6cnrqSlCf8ATLpY/Mn06fU1HVPPsV9W697917rnFLLBLHPBJJDNDIksM0TtHLFLGweO&#10;SORCCrKQCCDcHke/EAih6919e3+Ux8xIvnT8APjt3/W5GOv3zX7Og2V22A6mph7Y6+b+6m9qmrhW&#10;/h/iVRTDM08RJIpqyAkm9/eKvNG0nZd8uLECiBtSf6Ru5f2A6T8wek7Chp1Y57IOtde9+691737r&#10;3Xvfuvde9+691737r3WiB/wr8+Wf8Z398avhPt7Ja6HZWGyPyE7Mo4JvJA+5d0Gp2V1lRVSIbR1N&#10;BjoM9UsjAkw5KBxpBGqa/ara9EFxvEgy5ESfYKM5+wkqPtU9Oxjz60svcvdOde9+691737r3X0Xf&#10;+Enfw8/0P/Czfnyr3Ji/t94fKve7022KiohtUQ9QdS1dXtrCvD5Rri+/z0ufnlCgLPBDQy3cCMiA&#10;vc/dvq94TbIz2Wq5/wCaj0J/YukfIlumZDmnW1f7jPqn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Tf49+691737r3Xvfuvde9+691737r3Xvfuvde9&#10;+691737r3Xvfuvde9+691737r3Xvfuvde9+691737r3XvfuvdAv8gvj71L8oup919K92bSot47B3&#10;fR+CvoKn9qtx1bFd8dn8Bko/3aLI0UlpqSsgIeNh+UZlYz2feNw2HcI902uQxzRnBHAjzVhwZWGC&#10;Dg9KrK9udvuVu7RtLr/P1BHmD5jr52H8zL+WL27/AC7O0GoMslfvTord2Sqx1R2/BRaKTKQANUrt&#10;Pd6048VBn6WEEywHTHVIrVNJdBLHBmXyNz1t3OdhrjpFdxgeLDXI8taVy0ZPA8VPa2aEzTse/W29&#10;29V7JlHenp819VP8uB+dYvsd9HnQrdI939pfHPs7ancXTO8MrsbsLZtetfhc7ipADYjx1mNyVHKG&#10;hrKGriLQVlFUo8M8TNHKjKxHsv3TarDerCTbdzjEsMooyn+RB4hgcqwoQcg9J7q1t72Bra6UOjcQ&#10;f8I9CPIjI6+hH/K0/m0dUfzDdlxbay/8K67+TW1cSk++urmqylHuGmplWKp3x1pLWMZazFyMQ1TR&#10;sz1OPdhFOZYjBV1OHnPvt5uHJt148dZrGQ/py0ypPBJaYDehwrjIoaqsN7/y9cbNLrWrwMe1vT+i&#10;3ofQ8D5eYFvHuOeg51737r3RdPlf8Yes/mJ0Lv8A+P8A2vQfcbZ3vi2ipMrTxRPmNo7lo/8AKNub&#10;y29LLxHW46qCTx3OiVQ9PMHgmljY65e32+5b3eHeNvNHiOR5OpwyN/RYYPpgihAPS3b76fbbtLy3&#10;Pcp4eRHmp+RH+cZHXzIfld8YOz/h33xvzoDtrG/Z7n2XkmSkylPFMuG3dtqrJm29vPbc8wBloMjT&#10;6Zoj+uNtdPMEqIZY0zm5f32w5k2mHd9uascoyD8SMPiRvRlOD5HBFQQTOW330G5WiXluaqw4eYPm&#10;p+Y/2Rg9F19nXSzrG/091bqknDrdv/4TnfzF07V61m+Dfa2e8nY3UOImynSWQyVSPuN2dTUzD73Z&#10;sMs51S1m2ne9NEG1HFyRpHGIsdK/vFr3k5ONhff1osE/RuDSYD8Ep4P8hJ5n+MEk1cdRXzdtPgT/&#10;ALxgHZIe+nk3r9jef9L7etoj3BnQL697917r3v3Xuve/de697917r3v3Xuve/de697917r3v3Xuv&#10;e/de697917r3v3Xuve/de697917r3v3Xuve/de697917r3v3Xuve/de697917r3v3Xuve/de6979&#10;17r3v3Xuve/de697917r3v3Xuve/de697917r3v3Xuve/de697917r3v3Xuqsv528rw/ynvnY8YD&#10;Meic5EQQT6J8lSQymw/orEg/j6+xLydnmey/5qD/AAHqy/EOvkge8pOn+ve/de697917r3v3Xuvu&#10;EQrEkMSQ6fCkaLFpOpfEqgR6W5uLWsb+8NjWuek3WT37r3Xvfuvde9+691737r3Xvfuvde9+6917&#10;37r3Xvfuvde9+691737r3Xvfuvde9+691737r3Xvfuvde9+691737r3Xvfuvde9+691QB/wpZ+Ud&#10;R8cP5XHZm2sHkXx+8Pk1ubbvx6wslPJpqU2/uSOo3L2S7RLyaep27isjiZ2PpU10YPLKCOfbzbRu&#10;HMkcjiqWwMp+0UCfmGYN/teroKt18vL3kh091737r3Xvfuvdblf/AAk0/l8UO/exuxf5hHY+ESrw&#10;fUNZV9UdBw19OHp5+zMzhkqOwd706SgXfDYetpsbRyAPG0uSqmBWejUrEvuhvrQW8exW7UaXvlp/&#10;AD2r/tmBJ+SjyPTch8ut+H3CHTXXvfuvde9+691737r3Xvfuvde9+691737r3Xvfuvde9+691737&#10;r3WlL/wrT/l+UWT2l11/MW69wiRZrbNXhem/kMaCm0/xHbWVmaHqrf2TaPSoegrmfbtTUSapJVrc&#10;XCCI6UD3MHtdvpWWTYJ2w1ZIq+RHxqPtHeBwFGPn05GfLrRN9zT071737r3XvfuvdfRa/wCElvyl&#10;qO1PhB2f8aM7knq878XO0DU7cp5ZCTSdXd0LVbqwdJGrks3j3DR7odip0qksKWHGqA/dDbRbbzHu&#10;KCi3KZ/08dFP/GSn7D0zIM162svcZdU6ou/4Um/9uZvlv/1HfHv/AOCa2d7Gnt7/AMrba/ZL/wBW&#10;ZOrJ8XXyxPeSvT/Xvfuvde9+691saf8ACXX44dc/ID+ZxS5/sfHrmYvjj0zuv5AbKw9RDDUY2p7D&#10;we89u7F2tkslFMDf+FPuCTL0RWzJW0tLLe0ZBAHuRuFxY8uFLc0+okWJj56CrswH+m06T/RJHVHN&#10;B19Nj3jr0z1737r3Xvfuvde9+691737r3Xvfuvde9+691737r3Xy/f8AhTl0jS9PfzY+0c9jqRKH&#10;Gd9dcdXd20tLDEIoFq6/DS9cbiqo7Aamq8rtqvrZmubyzSH/AAGR/tzeG75XjRjUwO8f7DrH7FcD&#10;7B08nw9a+vsddX697917r3v3XuvoOf8ACRX41dbbe+KPdnyvTHrXdu9k9u5jp2fN1UMLPt/rrr7B&#10;4fcVNgMJKbyRLkMllJKvJsrKJzTUKst6VGMFe6e43Em5w7XWkUaCSnq7FhU/YFoPSrevTUhzTrbw&#10;9xX031737r3Xvfuvde9+691737r3Xvfuvde9+691hqaanrKeoo6uCGqpKqGWmqqaoiSanqaedDFN&#10;BPDICro6kqysCCCQRb3sEg1GCOvdfGD+X3TifHj5W/JXoeFJVo+ne9+2OtcY02rXPh9m75rsDhqw&#10;M5JKz0sEMyMTyrA/n3lztV39ftlvenjNGjn7WUE/sJ6UA1Fei6+1/W+ve/de697917r7Ufxt3dL2&#10;B8dug9+Tymefe3S3Vm7ppybmaXcmxqHMySk/7UZifeIW4RCC/ngH4JHX9jEdJzx6Gn2j610Uf+YB&#10;/wBkHfNn/wAVH+SP/vm8z7NNj/5Ldn/zXi/6uL1scR18av3lr0o697917r3v3Xuhp+OPQ++vlD3z&#10;1H8ees6QVm+e4t+7d2HgPKkr0dBPncglNVZvKGEFkosdTmavrpQP26eGWQ8KfaPcL2DbbKW/uDRI&#10;lLH50HAfMnA+ZHWiaCvX2I/iv8bet/iD8eepfjb1Njkx+xupNn43a+NkMEMFZm6+JTVbh3ZmRB6W&#10;yGYyMtVlMhIvDVE8jAAEAYobnuFxut/LuF0avKxY/IeSj5KKAfIdME1NejAe0PWuve/de697917r&#10;3v3Xuve/de697917r3v3Xuve/de697917rWD/wCFSPwPovkV8Jqf5T7RwqTdtfEKrkz+SqaSDVkM&#10;90duashoOwMTUGPSZFw9R9luGJ5mK09PT5LxrqqXJkf223s2G8fuyU/pXeB6CQZU/wC2FV+ZK+nV&#10;0NDTr5t/vILp7r3v3Xuve/de62Q/+EtXyOn6Z/mdYbqytr3g2x8n+sN8dY1VNLL46Bd2bYx57R2d&#10;k5luAagfwauxdKTfnIMgF3BEf+5W3i75cNyB3Wzq/wA9JOhh9ncCf9L1RxVevpk+8dumeve/de69&#10;7917oonyk+BPw4+amLgxnyh+PHW/bstHStQ4zcWbxEmM31haJ2LvR4DsTbclFnqCFmOtoqPIxIzW&#10;ZlJAINdt3vdtnbVttw8VckA1U/ahqp/MHrYJHDqsnqv/AITZ/wAsPpnvzrj5A7F2f2vT5rq3eWK3&#10;5tjYmc7Kk3T1w+4cDUff7fly+L3HRVWSqoqKrWGshifK2aWJBN5Y9cbiK59wuY7uxksZnSkqlSwT&#10;S9Dg0IIAqMfDwOKHq2tiKdX4+wR1Tr3v3Xuve/de697917r3v3Xuve/de697917r3v3Xuve/de61&#10;z/8AhUr1PR9hfynd7bzmpxJWdF9ydN9mUE6xhpYDm9yN03Vr5ByI2j3WS6/QlUJHpBA+9tbowczp&#10;COE0ciH8h4n/AD51dPi6+ZH7yL6e697917r3v3XutwL/AIR5bumovlZ8uNhLKwp9yfHvbW7pYdVl&#10;km2R2PS4aCUp+Si7gkAP41H+vuKfdeIHbLWf+GUr/vSE/wDPvTcnDr6BXuDOmuve/de697917r5M&#10;P89//t7n84v/ABKuN/8AeBw/vKDkr/lVrL/SH/jzdPr8I6qR9inq3Xvfuvde9+6919a3+Sp8Mdi/&#10;Cf8Al49B7M2xHR1u7O0dm7d7z7Y3ZBAY6jdO/uztvUmfmDyuFdqXE0L0WEx4KpenpElZFmllLYu8&#10;4bvNvG/TzSYSNjGi+ioSP2sasfmacAOmGNT1a/7DHVeve/de697917r3v3Xuve/de697917r3v3X&#10;uve/de6+ex/wrv8AjdR7D+W3x/8AkzhsclJSfILqnLbN3VPAgtX756TyVNTDLV7jkTTYLOYWij1c&#10;NHQ+nlH9zt7V7gZ9rn25zUwOGX5LIDgf7ZWP+26djOKdajXuU+nOve/de697917rfX/4Ryb+myPS&#10;vze6uaZjT7P7R6g39DTk+mObsfaeY27UzKv9XXasSsf9pHuEfdmALeWdz/Gki/7wyn/n/pqTjXrc&#10;19xJ031737r3Wr7/AMKoPhH/ALMF8HsN8nNpYj7vsb4g5+bP5Z6WDyV2S6V31NTYTf8ASlYgGkGM&#10;rY8RmtcjFaelp8gygGVj7kf203j6HeTt0ppHdig9BItSv7RqX5kr6dXQ0NOvm6+8gunuve/de697&#10;917rcy/4SJfMn+6/a3fPwZ3TlfFiO0cQvefU9LUzaIE37sylhwXY2HoIrkvU5TB/w+vsAAsWGlJN&#10;yAYk91Np8W1g3qIZiPhv/pWyhPyDVH2uOm5B59b7XuEemuve/de697917r3v3Xuve/de6j1dXS0F&#10;LU11dUwUdFR081XWVdVNHT01LS08ZmqKmonlIVI0QFndiAACSbD3sAsQq5J6918dr+ZL8qKr5q/O&#10;b5LfJNqqepwfYfZmYXYgqPIslL1jtZY9n9ZUbxPbRImCoMf51VQDMZGtdj7yv5e2wbPstvt9O6NB&#10;q/07dz/8aJp8ulAFBTokHs5631737r3QqdGdP7w+Qfc/VXRfX9J97vXt7sHaPXO2IWR2hXMbwzkG&#10;Do6qsMfKU8DTeeplNljiR3YhVJCa9u4rC0lvZzRIlZz9iiv7T5fPr3DPX2Yeiendn/HnpXqjonYF&#10;L9psvqDr3aPXO2o2REnlxO0MHBhKasrfHw9TUCH7iplJLSSu7sSzEnEm9u5b+8lvZzV5WZz9rGv7&#10;BwHy6TcehX9pe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d/j37r3Xvfuvde9+691737r3Xvfuvde9+691737r3Xvfuvde9+691737r3Xvfuvde9+&#10;691737r3Xvfuvde9+691737r3QV91dJ9XfIjrLdfT3cmz8Vvnr3eePfH5zAZaIsjC/kpchj6uIrN&#10;SVtLKFno62mkSaCVVkidXUH2v2vdL/Zr6PcttkMU0RqrD+YI4FSMFTUEYIp0otbq4sp1ubZijqag&#10;j/AfUHzBwR18+L+ab/KS7W/l67xn3XghluxfjFufLNBsns5aUSV+2KmrcvSbI7NiokEVJkUF0pa5&#10;USlyCr5IRFN5qSDMPkL3D2/nG2FvNSG/jHfFXDAcXirkr6rlk4GooxmPYOYrfeYvDeiTqO5fX+kv&#10;qPUcV86ihNP/ALkfoSdKzYW/t69W7z252J1zujN7K3ztDK0+b2zunblfPjMzhcpSteKqoqymIZSQ&#10;WR1N1dGZHVkZlKe7tLW/tXs72NZYpBpZGFVYHyIP+oHIz0xNDFcRtDMoZGwQcgjre7/lLfzudjfM&#10;aj2/0P8AIytwnXnykhggx2GyZ8GI2X3i0MYjSq23qKw0G4JLXqsJcJO37uOurPR0mJ3uH7W3fLTP&#10;u2yhprA5YcXg+TebR+j8RwfyZon5h5Xl20m7sgXg4kcWT7fVfRvLg3qdgr3D/QP697917qnz+cH/&#10;ACyMJ/MF6Q/i2zKTHYv5L9T4/IZDqjcMxgo03XjyDWZPqvclfJpX7PIMC+OnmYLRVpWXUkE1Yssk&#10;e3HPUvJ+6+HcktY3BAlXjoPASqPVfxAfEuMkLQR8ub42z3WmU1gkw49PRx8x5+o+YFPnUbj25n9n&#10;7hzm091YbJbd3PtnL5HAbhwGZo58dl8Jm8RVvQZTFZOgqlWSGop5o3ilikUMrKQQCPeZsE0NzClx&#10;bsHjkAZWU1DKRUEEYIIyD1MyOkiCSMhlYAgjgQeBHTE/093brUnDpe9P9v8AYHQPamw+5+rM9Uba&#10;7A643Hj90bYzEF2ENfQSeulrae4Wekqomkpa2lkvHPTySwyAxyMCUbpt9pu1jLtt8muGZSrD5HzH&#10;oQcqeIIBGR0UXsEVzC1vMKq4oR/q8/T0PX06fgL81OvPnr8bNl987Fenx+TrIhgeyNlrUiprev8A&#10;sfF00Tbj2xVsfW0N5I6vHVDqpnopqeYqjO0aYQ818t3fKu8y7VdZUd0b0oJIyTpYfPFGHkwIzSvU&#10;ObjYS7ddNbSZAyp9VPA/5D6GvR0fYc6Q9e9+691737r3Xvfuvde9+691737r3Xvfuvde9+691737&#10;r3Xvfuvde9+691737r3Xvfuvde9+691737r3Xvfuvde9+691737r3Xvfuvde9+691737r3Xvfuvd&#10;e9+691737r3Xvfuvde9+691737r3Xvfuvde9+691737r3Xvfuvde9+691Wx/OKwsuf8A5Wfz2oYQ&#10;S8Hxi7SzR03J8W2tvybjnPH4CUrX/wAPYh5Tfw+ZbFj/AL+QftNP8vW1+IdfIa95UdKOve/de697&#10;917r3v3Xuvtk9Rboi3v1P1hvSCUTwbu682VuiGYG4miz+26bKxygj/VCUH3h9dRmG6khP4HYfsJH&#10;SboQ/afr3Xvfuvde9+691737r3Xvfuvde9+691737r3Xvfuvde9+691737r3Xvfuvde9+691737r&#10;3Xvfuvde9+691737r3Xvfuvde9+691oT/wDCxHuybJ91fDv46U1W6U2y+sN9d0Zihjf9qqquyt1R&#10;7I29UVUY+r0ybVySwk8gVEn+q9zd7T2YWzu9wIy7rGD/AKRdR/brH7OnY/M9aZfuW+nOve/de697&#10;917r7Cv8r34tUnwz+Avxf+Pq45MbuDanV2DzHYUYiVJpu0d8I29uyHnktrk8eZyFZTwNJ6lgjij4&#10;VFUYpcybkd33y5v61VnIX/SL2p/xkA/bXpOTU16Pv7I+tde9+691737r3Xvfuvde9+691737r3Xv&#10;fuvde9+691737r3XvfuvdFw+YHx4298s/i5338bdzpTfwzuTq7duyYKyqjEseFz2SxbttTcsaEN+&#10;9isolHkoDpNpYENja3sw2q/k2vcoNwj4wurfaAe4f7YVB+3rYNDXr4zGfwWX2vnc1tnP0M+Lzu3c&#10;tkcFmsZUqFqcdl8RWPj8lQ1Ci4DwzRvG4v8AUH3lujpIgkjNVYAg+oOQelHTT7t17r3v3Xutnr/h&#10;J53dP15/Mn3D1PUVjrh/kF0JvrbsGO16Yqjd3X9XR9lYWvK/2np8Xj89Eo/1M7n8e459z7MT8vLd&#10;AZglU1/otVCPzJX9nVJOHX0kvePnTPVF3/Ck3/tzN8t/+o749/8AwTWzvY09vf8AlbbX7Jf+rMnV&#10;k+Lr5YnvJXp/r3v3Xuve/de62sv+EhH/AG8V74/8Ur31/wC/z699xl7q/wDJAg/56F/6ty9NycOv&#10;ote4D6a697917r3v3Xuve/de697917r3v3Xuve/de697917rQD/4WI7WgpPk18Pd6qkYqdwdE712&#10;tLIAPK0Gz+wDlqdHP10q2clK3P1LW/PucvaeUnbruH+GRW/3paf8+9Ox8OtO/wByv051737r3Xvf&#10;uvdfSf8A+Em//brrcP8A4tV2z/7x21fePfuf/wArIv8AzRT/AI8/TL/F1s2+466p1737r3Xvfuvd&#10;e9+691737r3Xvfuvde9+691737r3Xybv59224Nq/zevm/jKZQkdV2PtrcjAKEvPvHrDA7vqmsP6y&#10;1zm/5vf8+8n+SJDLyrZsfJCP95dl/wAnT6/COqhPYq6t1737r3XvfuvdfZF/l2VZr/5fnwVrmdpG&#10;rPhx8Y6tpHADuajpPCTF2A/Jvc+8TN/Gnfb1fSeb/q43Sc8ejj+ynrXRR/5gH/ZB3zZ/8VH+SP8A&#10;75vM+zTY/wDkt2f/ADXi/wCri9bHEdfGr95a9KOve/de697917q9z/hNSiP/ADkviwXRWKYb5AOh&#10;ZQxRx8dd1KHS/wBDYkXH9fYK9w/+VSufti/6up1R/h6+ph7xr6Z697917r3v3Xuve/de697917r3&#10;v3Xuve/de697917r3v3Xuve/de6SPYGxts9obD3t1pvTHR5jZ3Ye0dybG3ZiZgphym2t2YabAZ3H&#10;ShwRpmpaiWM3BFj9PbsE0ltOlxCaPGwZT6FTUH9o6918Xzv/AKiznx/717m6K3MWfcHTXae/+rsz&#10;MYzEKnIbD3VVbYqayNfp45mpTLGwJDKwKkgg+8urG6S+sob2P4ZkVx9jKD/l6UDIr0EntV1vr3v3&#10;XujT/Brt2XoP5m/FTuiOpalg6z+QnUW78o6yeITYHEb6oajcdDM9xaKpoBU08vI9DtyPZZvNqL7a&#10;LqzpXxInUfaVND+RoetHI6+zL7xJ6T9e9+691737r3Xvfuvde9+691737r3Xvfuvde9+691737r3&#10;Xvfuvde9+691737r3UOtyOPxkP3GRrqPHwc/vVtVBSQ8C5/cnZRwOTz72FZjRRXr3SFyPcXUeH1f&#10;xbtPrnF6L6/4jvfbNFo031avuapbW0te/wDQ/wBD7fW0un+GJz9in/N16h6pi/nx92dEb5/lLfM7&#10;am3u5+ptxZ+t2bsibHYHB9ibPzGZrqzD9v7dzAgo8VQVkk8si/blyqRkqFLfgn2LuSbO9h5otJZI&#10;XVQzVJVgBWNxxI+fVlB1Dr5a3vJPp/r3v3Xuve/de62s/wDhIQzf8OKd8rc6T8LN8MVudJZe8uvg&#10;pI/qLm3+ufcZe6v/ACQIP+ehf+rcvTcnDr6LPuA+muve/de697917r5MP89//t7n84v/ABKuN/8A&#10;eBw/vKDkr/lVrL/SH/jzdPr8I6qR9inq3Xvfuvde9+6919n/AOHf/ZI3xZ/8Vy6Q/wDfZYz3iLuv&#10;/JUuf+asn/Hz0m6Mb7Qde697917r3v3Xuve/de697917r3v3Xuve/de697917rU8/wCFeuwafM/A&#10;roHsVKZZcnsT5U4XA/cafXTYLffVu5ZMnZvwr1mIxikfk2/p7k/2rnKb3Pb+Twk/mrpT+THq8fHr&#10;523ueunuve/de697917rdJ/4RvZSSLs/534UORFkNhdDZR47tZpMRuHc9JE5A4uornAub8m359xD&#10;7sqDbWT+jSD9oT/N03J5db4fuFOmuve/de6Su+tk7X7L2RvHrne+IpdwbL39tbcGy93YGtUtR5rb&#10;G6cTLg89iatRYmOopZ5YXsb2Y+3YZpLeZLiE6XQhlPoVNQfyI6918cn5xfFrdHwq+WnfHxf3b9zN&#10;W9Sb/wArgsRlauIQy7k2XWBM3sDdnjUBVGVwlVQZDSosvmKfVT7yx2bco942uDcouEqgkejcGX/a&#10;sCPy6UA1Feip+zPrfXvfuvdGY+GfyV3N8PPlT0N8mtpfcS5Xpvsjb+7arH00ogkz+2o6j7Dem1Wm&#10;JGmPL4eevxcxuP2525H19l277dHu22T7dLwmQrX0PFW/2rAH8utEVFOvsl7G3rtnsnZOz+xdlZWn&#10;z2zd/bW2/vTaWcpCWpMztndOJhzmCytMx5MdRSzxTJf8MPeJk0MlvM9vMNLoxVh6EGhH5EdJ+lT7&#10;a691737r3Xvfuvde9+691TF/P5+Wf+yjfywPkDnsVk/4bvzufHU/x167ZJvBVNmu16eox256uhmQ&#10;6456HbEOeyFPKnKzQR2KkhgLuR9r/evMkCMKpCfFf7EoRX5F9IPyPVlFW6+Uh7yb6f697917r3v3&#10;Xutqj/hJ/wDDz/TJ82N8/KfcmL+52d8UdkOm256iHVTTdv8AbFLV7ZwBiEo8cv2OCi3BUyBQWgnk&#10;oZfSTGTGfudu30mzptkZ77ps/wDNNKE/tbSPmNQ6o5xTr6MnuAume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/W3+Pfuvde9+691737r3Xvfuvd&#10;e9+691737r3Xvfuvde9+691737r3Xvfuvde9+691737r3Xvfuvde9+691737r3Xvfuvde9+690k9&#10;9bE2b2ds7cfX3Ye2MLvPZG78VVYPc219xUEGTwuaxVYmioo6+iqQyOp4ZTbUrBXUqyghRaXdzY3K&#10;XlnI0UsZDKymjKR5gjpyKWWCVZoWKupqCMEHrRL/AJtf8kTenw9qc/338bqLOdg/F+WefI53C/5R&#10;mN59GpK5keDPONU2Q29He1PmiDLTJaLI8qtZVZX+3nula8yKm0b2Vhv+CtgJP/pfJZPVODHKfwrL&#10;XLvNUW5BbS+IS44A8Fk+z0b1Xz/D6DXs9zH0Ljx6zU1TUUdRT1lHUTUtXSzRVNLVU0rwVFNUQOJY&#10;KinniIZHRgGR1IIIBBv70yqylWFQcEHgR1ogEUPW3P8Ayof+FALUi7b+O3z43I8tKopMJsX5MZJm&#10;kmpwLU9Bh+6pACXT9MabnA1D0tk1YGfILjr7g+0GrXvPKKZy0lsP2loP8Phf84/JOo75g5Qrqvdo&#10;X5tEP8Kf9A/7z5Drb6x+QoMtQUWVxVdR5PF5Okpshjslj6mGtoMhQVkK1FJW0VZTM0csMsbLJHJG&#10;xVlIZSQQfeOTo8bmOQFWUkEEUIIwQQeBHmOo5IKkqwoRxHUz3XrXWsx/PT/lDN8hcLmfmF8atsiX&#10;vbbGKFR2zsHC0v8AlXcO1sPSBE3FhKKnF5ty4ynjCGFVMmRpEWJNVXT08VTOXtT7jfuaVeW98k/x&#10;SQ/pSMcQuT8LHyiY+fBGNT2klRxypzH9Gw22+b9Jj2MfwE+R/ok/7yc8CaaOMqshKspVlJVlYEMr&#10;DgqwP0I/I95THh1KD8Om6X2lfoul6s//AJTv8x/c38uz5GUe5cjLk8x0L2O+N213lsyjLzyS4SKo&#10;YYzfWBorhWy+CeaWenXj7inepo9SGoWaIAc+8nw83bQYUot1DVoXP8XmjH+B6AH0IVs0oQzve2pu&#10;NvpGJFyp+fofkf8AMevpRbM3ltXsTaW2t+bGz+M3Ts3eODxm5drbkw1UlZis5gczRpX4vKY+qj4e&#10;KaGRHQ/Wx5ANx7w2uLee0ne1uVKSRsVZSKFWBoQR6g9Rg6PG5jcUYGhB8j0pfbPVeve/de697917&#10;r3v3Xuve/de697917r3v3Xuve/de697917r3v3Xuve/de697917r3v3Xuve/de697917r3v3Xuve&#10;/de697917r3v3Xuve/de697917r3v3Xuve/de697917r3v3Xuve/de697917r3v3Xuve/de69791&#10;7r3v3Xui2/MrYj9pfEH5VdZRU7VUvYnxv7x2NDTIhkeebdnWWUwMUUaDkszTgKBze1vZhtE/0262&#10;1xw8OWNv95cH/J1scevjC+8uelHXvfuvde9+691737r3X17/AOUH2rD3R/LC+DG+4qr72b/Zcuu9&#10;lZSr1BmqM/1Xih1buOaVh/uxq/DVJk/2q/A+nvFbmq1NnzHewHH6rsPsc6x/Jh0nb4j1Y77D/Wuv&#10;e/de697917r3v3Xuve/de697917r3v3Xuve/de697917r3v3Xuve/de697917r3v3Xuve/de6979&#10;17r3v3Xuve/de697917r5gv/AAqA31Nu7+bt27t+WZ5U6u6w6N2LTozFlpoch11SdmNDGD9AZNxP&#10;Jb+rE/n3kd7cQiLlWJx/ojyN+xyn/PnTyfD1r2+x31fr3v3Xujg/y9+qKbvP52fDzqLIUy1mH398&#10;lOmdv7ip2UOr7Wqd/UEm6i0ZuGC45KptJ4NrGw59lW+3Rstlu7pTQpFIR/ptJ0/zp1o8D19kv3iX&#10;0n697917r3v3Xuve/de697917r3v3Xuve/de697917r3v3Xuve/de697917r3v3XuvkZfzpupqfp&#10;T+ap85Nj0dMtHR1Pemd7Eo6REEcVNSdyY+l7gpoKeJeEiVM6oiRRZU0gAAD3lLyhdG85ZspjkiMJ&#10;/wA4yY/+fen1NVHVYHsSdW697917q0/+SLv2brf+bF8FNwwTtTvke9MNsJpEbSWh7VxVZ1fUQE/0&#10;ljzDRsPyGI9hrnGAXHLF7GfKMt/vBD/8+9Vb4T19b33i30x1Rd/wpN/7czfLf/qO+Pf/AME1s72N&#10;Pb3/AJW21+yX/qzJ1ZPi6+WJ7yV6f697917r3v3XutrL/hIR/wBvFe+P/FK99f8Av8+vfcZe6v8A&#10;yQIP+ehf+rcvTcnDr6LXuA+muve/de697917r3v3Xuve/de697917r3v3Xuve/de60Sv+FksSDfv&#10;wEnAPkk2j8iYmNzYpDmdnOgt/ru3uavaU/oXw/pRf4JOnY/PrSo9y/051737r3XvfuvdfSf/AOEm&#10;/wD2663D/wCLVds/+8dtX3j37n/8rIv/ADRT/jz9Mv8AF1s2+466p1737r3Xvfuvde9+691737r3&#10;Xvfuvde9+691737r3Xypv+FGCqv85j5nhVCg5Do1rKABqf4z7MZmsPySSSf6+8meQf8AlUrP7JP+&#10;r0nT6fCOqTPYw6t1737r3XvfuvdfY4/ls/8Abur4C/8AilfxY/8AfGYL3idzD/yX77/nom/6uN0n&#10;PE9HU9k/Wuij/wAwD/sg75s/+Kj/ACR/983mfZpsf/Jbs/8AmvF/1cXrY4jr41fvLXpR1737r3Xv&#10;fuvdXvf8Jp/+3yXxa/7UfyA/+B23T7BXuH/yqVz9sX/V1OqP8PX1LveNfTPXvfuvde9+691737r3&#10;Xvfuvde9+691737r3Xvfuvde9+691737r3XvfuvdfKz/AOFGPV9P1f8Aze/lOmPp1psVv9+s+0KB&#10;FULrqN49XYeo3LUNbgmXNRZKS/8AtXNzcnJfkC5NzyrbauMetD/tXan/ABmnT6Gq9Uf+xl1br3v3&#10;XuvAkEEEgg3BHBBH0IPv3Xuvtc9F7xk7F6S6d7BlkMsu+urOvt4yyk6jJJufaVJm3kLc3uZyb394&#10;f3sP095LAPwOy/sYj/J0mOD0KftN17r3v3Xuve/de697917r3v3XuihfI/5+/Cv4iwzn5H/Jvp/q&#10;nJQQfdf3Vz278fVb9qqfR5PPjuu8IarO1S2IN6bHSDlfywua7fse8bqf919tJKP4gp0/m5oo/M9b&#10;AJ4dUU97/wDCs/8Al4deSVmO6Y2J3z8hslD5Ps8rjtsYzrHY1Zo4TVl9+1MWbi1mxF9tmwuTY+kj&#10;Sy9r9+uAGu3jgHoSXb9ijT/xvqwjPVR3bn/Cwv5Q5t6mPo34ldF9cU8hdKefs7de++3q+GI+lZQd&#10;tPs2HygcjVE6A/VXH1FVr7Uban+5t1JJ/pFWMfz8Tq3hjz6rj7H/AOFLv83zfzVCYv5B7W6woKos&#10;Hx3XHTPVdMscbfSOny28MXmclFb8PHXB/wCrH2f2/t3yrB8UDSEebyP/AIFKj+XVtC9Em3r/ADc/&#10;5n3YDStuH56/KeFJtXlp9rdxbx2FRyK/6o3odiVONhKH6FDHp/w9nEPK3LcH9nYw/wC2jVv5sD1v&#10;Svp0V3c/ye+Su9jK28/kN3lu5p7+dtz9s7+z5m1cN5TlchLqv+b+zKPbduh/sYI0+xFH+AdeoOgY&#10;ra+uyU7VWRrauvqX/XUVtTNVTvzf1TTlmP8AsT7WBVUUUUHW+ovvfXuve/de697917r3v3Xuve/d&#10;e62sv+EhH/bxXvj/AMUr31/7/Pr33GXur/yQIP8AnoX/AKty9NycOvote4D6a697917r3v3Xuvkw&#10;/wA9/wD7e5/OL/xKuN/94HD+8oOSv+VWsv8ASH/jzdPr8I6qR9inq3Xvfuvde9+6919n/wCHf/ZI&#10;3xZ/8Vy6Q/8AfZYz3iLuv/JUuf8AmrJ/x89JujG+0HXuve/de697917r3v3Xuve/de697917r3v3&#10;Xuve/de61qf+FWsEcv8AKuEji7U3yT6gnhP+pkbGZ2mJ/wCSJGH+x9yH7ZGnM32xSf4V6unxdfNJ&#10;95DdPde9+691737r3W5j/wAI5f8Amd3zd/8AEVdR/wDvXZf3Enuz/uHZ/wCnf/jq9NyeXW+37hHp&#10;rr3v3Xuve/de60ef+Fdfwj/5kZ8/dm4j/jl8fe7JqOD/AKitydSborlhH/a4xFVVzf8AVrpw3+bX&#10;3MvtZvP9tscx/wCGx/yDqP8AjLAf6Y9ORny60efcydO9e9+691737r3X0uf+EunzJ/2Yz+XqnRu4&#10;8r992J8P9znreeOom81fUdU7q+43L1Pkprn0xQKuV2/TIFAWHFR3JJv7x49ydo/d++/Wxikd2Nfy&#10;1rQOPz7WPzbplxQ19etlP3HvVOve/de697917r3v3Xuvn3f8K6fln/fr5LdGfD3b2T8uD6G2PUdl&#10;7/pKeX9puyO2BGMFjcnBf/PY3b1FS1lM1haPMSDm/E6e1m1+Dt027SDunbQv+kTiR9rEg/6Tp2MY&#10;r1qCe5V6c697917r3v3Xuvqqf8J8Ph7/ALKD/LK6Wps3i/4d2N38k3yM7E80PirY6jsihppNjYmp&#10;WQeWJqLbFPhYp6aQjxVRqjpVnce8Z+e92/evMUxQ1jg/ST/aE6j+blqHzFOmHNT1dx7B3Ve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/9ff49+6&#10;91737r3Xvfuvde9+691737r3Xvfuvde9+691737r3Xvfuvde9+691737r3Xvfuvde9+691737r3X&#10;vfuvde9+691737r3XvfuvdYainp6unnpaqCGppamGWnqaaoiSanqKeZDHNBPDICro6kqysCCCQRb&#10;3sEqQymhHA9bBINR1qO/zYP5AC5KTcnyK+BO24aetf7zN78+NONVIKerfmor8z0tFwkUh9Ukm2SQ&#10;jepcYVIhx75E+33u/oCbLzc9RhY7k8R5BZvUeXi/735v1IfL/N+nTZbu2OCyn/A//QX+9eZ60/8A&#10;IY/IYjIV2Jy1DWYzKYysqcfksbkKaaiyGPyFFM1NWUNdR1KrJFNFIrRyxSKGVgVYAgj3kcjpIgkj&#10;IZWAIINQQcggjBBHA9SMCGAZTUHgeonu3W+rsv5Yf86buv4H1mJ6y7AXLdyfF+WsVKjYlVXLJuvr&#10;iGpm1VmU6qy2QcJFGCxmlwVVIKKd9RieimmlqWi/nr2x2vm1WvrOltf0/tAOySnASgcfQSDuA4hw&#10;AvQY33li13YGeGkU/wDF5N8nH/PwyPmMdb5Pxy+TXSHyy6yxPbnQm/sPv3ZuUCxTzUEphy+38qIV&#10;mqdvbrwVTpqsbkIQymSkq4kfSVkTXE8cjYl71se6cvXzbdu8LQyr68GHkyNwZT5EEjyOQR1E17Y3&#10;W3zm3u0KMP2EeoPAj5joePZT0k61E/55H8mGXKNu/wCa3xH2o0mRb73cffvTm3aItJkDzU5btXYe&#10;KpFuZ/1T5/GwreX1V0K+X7lZMifaz3MCCPlfmKTGFt5mPDyEUhPl5RseHwHGmkg8s8y0Vds3BscI&#10;3P8AJGP/AB0/kfLrTll95Cv0NpeoEntO3RdL1sz/AMhD+bjH8dN0Yv4afI3c32/Q++c2ydS72zdZ&#10;poent85urLy7fytXUm1PtzNVMmtpSwioK5zUOFp6qrnhhL3R5E/e0Lcw7QlbqNf1UAzKij4gBxkQ&#10;fmy44qoIO37a/HBu4B3j4gPxD1+0fzH2Dreu+vI5B94zdArr3v3Xuve/de697917r3v3Xuve/de6&#10;97917r3v3Xuve/de697917r3v3Xuve/de697917r3v3Xuve/de697917r3v3Xuve/de697917r3v&#10;3Xuve/de697917r3v3Xuve/de697917r3v3Xuve/de697917r3v3Xuve/de697917riyq6sjqro6&#10;lWVgGVlYWZWU8EEfUe/de6+Ll8rOo5+gfk98iejqiBqd+oe7+0+to42VlDUuzN71u36KeLV9Y5Ya&#10;eOWJxwyMrAkEH3l3tl0L7bbe9H+ixo/+9KCf8PSgZFegC9rut9e9+691737r3X0a/wDhJb8iYeyP&#10;gH2L0DXV/m3B8a+6cuKDH+QP9l153DSneu3pghN182eh3VcAafTcEksBAPuhYG33yO+UdtxGKn+n&#10;H2n/AIzo6ZkGa9bUPuNOqde9+691737r3Xvfuvde9+691737r3Xvfuvde9+691737r3Xvfuvde9+&#10;691737r3Xvfuvde9+691737r3Xvfuvde9+691737r3Xyif8AhQdWy1/84n5rzzFmePdvWtECzaj4&#10;sb0btfHU4vYcCOJQB+Bxz9feTnIqheU7MD+Fz+2Rz0+nwjqmn2Lerde9+691b7/IPxdPl/5vfwhp&#10;KpVaOLsbc2UUMyKBUYTq7PZqkYGSwuJadCB9SQAObewrzuxTlW8I/gA/a6j/AC9Vb4T19Y/3jB0x&#10;1737r3Xvfuvde9+691737r3Xvfuvde9+691737r3Xvfuvde9+691737r3XvfuvdfL2/4U6Yinxv8&#10;37vKshULJuDr/onL1ZC6ddRD1Ni8CrE/n9qhiF/8Lfj3kh7cuW5UhB/C0g/42T/l6eT4etfz2Oer&#10;9e9+690cn+XTkZcR/MG+CmVhZklx3zH+MlajIAWDUvdeEmsFJAN7WsTY/Q8eynf117FeqfOCYf8A&#10;VNutHgevsh+8TOk/VF3/AApN/wC3M3y3/wCo749//BNbO9jT29/5W21+yX/qzJ1ZPi6+WJ7yV6f6&#10;97917r3v3XutrL/hIR/28V74/wDFK99f+/z699xl7q/8kCD/AJ6F/wCrcvTcnDr6LXuA+muve/de&#10;697917r3v3Xuve/de697917r3v3Xuve/de60T/8AhZN/x+/wB/8ADV+R3/u32X7mn2l/sb7/AE0X&#10;+CTp2Pz60o/cwdOde9+691737r3X0n/+Em//AG663D/4tV2z/wC8dtX3j37n/wDKyL/zRT/jz9Mv&#10;8XWzb7jrqnXvfuvde9+691737r3Xvfuvde9+691737r3XvfuvdfKn/4UY/8Ab5n5n/8AUd0X/wDA&#10;y7L95M8g/wDKpWf2Sf8AV6Tp9PhHVJfsYdW697917r3v3Xuvscfy2f8At3V8Bf8AxSv4sf8AvjMF&#10;7xO5h/5L99/z0Tf9XG6TniejqeyfrXRR/wCYB/2Qd82f/FR/kj/75vM+zTY/+S3Z/wDNeL/q4vWx&#10;xHXxq/eWvSjr3v3Xuve/de6ve/4TT/8Ab5L4tf8Aaj+QH/wO26fYK9w/+VSufti/6up1R/h6+pd7&#10;xr6Z697917r3v3Xuve/de697917r3v3Xuve/de697917r3v3Xuve/de697917r5sP/CsnFw4/wDm&#10;ibcq4kCvnPin1PlKhhovJNDvTdeEV20838dGi+rmwH4t7yE9sGLctsP4ZnH/ABlD/l6ej+HrWR9y&#10;L1fr3v3Xuve/de6+yf8Ay+aqWv8AgR8Ia6clp6z4hfGqqmYkktLUdM4WaQktzySfr7xL30Bd7vFH&#10;lPN/1cbpOePRvfZV1rr3v3Xuve/de61+/wCYx/wov+EXwWrM91zsatk+VHyAxDT0VX171dnKGHZO&#10;08tCxjkoew+1zHV0NHNE6vHPQYqnyNbDKviqqemvrA62DkHed6C3Ew+mgP4nB1MPVUwSPQkqD5E9&#10;XCE9aWnzM/4UI/zLfmHUZXEDuOo+PHWVc08UPW/x2kyPXyPj5SYxTZ7f0M8m5ciZIrR1UUmVjo5T&#10;qK0cSsU9y7tHInLu0gP4X1Eg/HLRs/JaaB8u2o9enAijqkqrq6vIVVTXV9VUVtdWzy1VZWVc8lTV&#10;VdVUSGWepqaiYs8kjsSzuxJJJJJPsYgBQFUUA6t1H97691737r3Xvfuvde9+691737r3Xvfuvde9&#10;+691737r3Xvfuvde9+691737r3W1l/wkI/7eK98f+KV76/8Af59e+4y91f8AkgQf89C/9W5em5OH&#10;X0WvcB9Nde9+691737r3XyYf57//AG9z+cX/AIlXG/8AvA4f3lByV/yq1l/pD/x5un1+EdVI+xT1&#10;br3v3Xuve/de6+z/APDv/skb4s/+K5dIf++yxnvEXdf+Spc/81ZP+PnpN0Y32g691737r3Xvfuvd&#10;e9+691737r3Xvfuvde9+691737r3Wtd/wqx/7dVz/wDixvT3/uHmvche2X/KzD/mlJ/z71dPi6+a&#10;J7yH6e697917r3v3XutzH/hHL/zO75u/+Iq6j/8Aeuy/uJPdn/cOz/07/wDHV6bk8ut9v3CPTXXv&#10;fuvde9+690VL5x/Fna/zW+JXfHxf3Z9rDRdt7AyuCw+Vq4jNFtvelGUzewN2eNQWY4rN0tBkNKi7&#10;CEp9GPsz2bcpNn3SDcouMTAkeq8GX/bKSPz62DQ16+OVvvZO6OtN77x653xiKrb+9Ngbp3Bsrd2B&#10;rVC1mE3PtbLTYPPYmrUXAkp6qCWF7G11PvLGCaK4hS4hOpJFDKfUMKg/mD0o6Svt3r3XvfuvdX7/&#10;APCbr5k/7Kj/ADKuvNp7gyv2HWvynoW+P27Enm0UNPujcVdFXdS5kxMQhnXcMNJiVlcjxU+Rqm5v&#10;Ygf3B2n958vSSxislsfFX10gUcfZpq3zKjqjio6+or7xu6Z697917r3v3XumXcm4sJtDbue3ZubJ&#10;U2G25tfC5TcW4MxWv46PFYTCUMmSyuSq5OdMUEEUksjW4VSfd443lkWKMVZiAB6kmgH5nr3Xxrfm&#10;t8kc38v/AJZ/IP5MZ41SVHcXaO6N24uirXD1GE2nLWmh2PtpnBa64vCwUGOTk+mAcn3lps+3ptO1&#10;wbcn+hIFJ9W4sf8AbMSfz6UAUFOiv+zLrfXvfuvdH6/lefEap+cfzx+OHxxko56rau7N+0Wa7Mki&#10;EirSdU7JifeHYrPVJYQPUYqiqKGkkYgfdTwILs6qSPmTdRs2yXG4VoyLRP8ATt2p9tGIJ+QPWmNB&#10;Xr7BdLS01FTU9FR08FJR0kEVLSUtNFHBTU1NTxiKCnp4IgFREUBURQAAAALe8UySTU5J6T9Z/e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Q&#10;3+Pfuvde9+691737r3Xvfuvde9+691737r3Xvfuvde9+691737r3Xvfuvde9+691737r3Xvfuvde&#10;9+691737r3Xvfuvde9+691737r3Xvfuvde9+691SZ/M8/ks9K/PGjyvZuwHxXTnygioy0G+6WhZN&#10;qdjy0sOmjxfauJx6F5ZCFWCLO0qGtgTSJUrYYYqZZQ5F9zt05SZbG8rc2Ff7MnvjrxMRPD1MZ7Se&#10;BQkt0KNi5nutpIgmrLB/D5r80P8Az6cHyoTXrQ3+Rvxm7u+JvZ2X6i772Fl9h7zxRaWGGujE2I3B&#10;imlaKl3DtTO02qlyWPnKsIqqklddQaN9EqSRplpsu+bXzDYruO0TCaJvTip81dTlWHmCB6ioIPUs&#10;WV9a7hALi0cOp/aD6EcQfkf8HQD+zbpX0Zz4pfMP5A/Czsyl7S+P2+67aeZ/yen3Bg59eQ2bvjEQ&#10;SmQ4Deu2ZGWCupW1PoY6Z4GYy0s0E4WVSLmDlvZ+Z7E2G8RCRfwtwdD/ABI3FT/I8GBGOkO4bbZ7&#10;nB4F4moeR/Ep9VPkf5HzBHW9v/Lc/nUfHj520uH6+3XLj+kfkm8MVPP1nn8pH/Ad9VqJ+9WdU7jr&#10;PGK7yW8hw9Ror4hrCJVwxNVNifzt7Y7zymzXlvW6sePiqO6Mekqj4fTWKocVKk6eoo3vli82kmaP&#10;9WD+IDK/6ceX2jH2HHV0HuMugz1qG/zpf5GkmWfdfy5+E+0Ack/3m4e4+gNtUNmyUhLVeV371Tia&#10;UW+4PqmyWAgT906p6FfKWppcg/bf3Q0CPl7maTtwsM7Hh5COUny8lkPDg2O4DjYeYyAtjuLYwEc/&#10;yVj/AIG/b69absysjMjqVZSVZWBVlZTYqwPIIP1HvINuHQtl6b5Pz7TN0gk49bov8hf+cxFvGk2j&#10;8GPlbutU3jQQ0m3fjx2tuGtsN30MKimxXUm78lVN/wAXWBNMOArJW/y2ILQyEViUxrcdfc32/wDp&#10;2k5k2RP0zVp4lHwnzlUD8J4uPwnuHaTpBe8bZoY3VuMH4h6fMfL19OPDhtv+4M6DvXvfuvde9+69&#10;1737r3Xvfuvde9+691737r3Xvfuvde9+691737r3Xvfuvde9+691737r3Xvfuvde9+691737r3Xv&#10;fuvde9+691737r3Xvfuvde9+691737r3Xvfuvde9+691737r3Xvfuvde9+691737r3Xvfuvde9+6&#10;91737r3Xy/f+FNfx6l6O/mrdn7rpMe1Ftr5GbI2B3fgzHHakbIVeIOwd6Kkw4M0uawNdXzoTqX7p&#10;WICul8j/AG6vxe8sxxE1a3Zoz9ldS/lpYAfZ08hqvWvr7HXV+ve/de697917rYm/4TI/MSn+Mn8y&#10;HbvWm58oMf198tdtz9JZH7mcQ4+l7E+8XcHUeUlUka6ifJQy7epRyA2XYkcXAC9xdpO48vtcRisl&#10;qfEHro4OPsp3H/SdUcVHX05veOfTPXvfuvde9+691737r3Xvfuvde9+691737r3Xvfuvde9+6917&#10;37r3Xvfuvde9+691737r3Xvfuvde9+691737r3Xvfuvde9+6918qP/hRVg5cD/OR+ZUDoRHkMn03&#10;nKd9OlZYs38edpZJ3T6X0yySRsf9Ure8meQX18pWh9BIP2SuOn0+Hqk/2MOrde9+691an/JA3ZT7&#10;L/myfBXMVUqwx1nd+M2mrsQAajfuErti0kXP5eXIog/xPHsM85RGble9QeUZb/eSG/ydVb4T19bn&#10;3i50x1737r3Xvfuvde9+691737r3Xvfuvde9+691737r3Xvfuvde9+691737r3XvfuvdfLc/4Uv7&#10;np9w/wA4b5IUNO6yrtDbHRW2JHSxX7j/AEJYHcVQmofUo+RMbf0ZSv495Je3cZj5Ut2P4zIf+qjD&#10;/J08nw9ULexv1fr3v3Xujsfy1MNLuH+Yr8DMNEus1/zJ+M0Ul11qtMvc+Flq5WX8hIldyP6D2T8w&#10;uI9gvnPlBN/1bbrTcD19jT3id0n6ou/4Um/9uZvlv/1HfHv/AOCa2d7Gnt7/AMrba/ZL/wBWZOrJ&#10;8XXyxPeSvT/Xvfuvde9+691tZf8ACQj/ALeK98f+KV76/wDf59e+4y91f+SBB/z0L/1bl6bk4dfR&#10;a9wH011737r3Xvfuvde9+691737r3Xvfuvde9+691737r3Wif/wsm/4/f4A/+Gr8jv8A3b7L9zT7&#10;S/2N9/pov8EnTsfn1pR+5g6c697917r3v3XuvpP/APCTf/t11uH/AMWq7Z/947avvHv3P/5WRf8A&#10;min/AB5+mX+LrZt9x11Tr3v3Xuve/de697917r3v3Xuve/de697917r3v3XuvlT/APCjH/t8z8z/&#10;APqO6L/+Bl2X7yZ5B/5VKz+yT/q9J0+nwjqkv2MOrde9+691737r3X2OP5bP/bur4C/+KV/Fj/3x&#10;mC94ncw/8l++/wCeib/q43Sc8T0dT2T9a6KP/MA/7IO+bP8A4qP8kf8A3zeZ9mmx/wDJbs/+a8X/&#10;AFcXrY4jr41fvLXpR1737r3XvfuvdXvf8Jp/+3yXxa/7UfyA/wDgdt0+wV7h/wDKpXP2xf8AV1Oq&#10;P8PX1LveNfTPXvfuvde9+691737r3Xvfuvde9+691737r3Xvfuvde9+691737r3XvfuvdfNG/wCF&#10;Wm4oM3/NSbGwurybQ+N3T+3apVteKepyOc3YqPb8+LKRtz+CPx7yH9soynLOo/jlkP8AJV/ydPJ8&#10;PWtZ7kLq/Xvfuvde9+6919mb4M4WTbfwn+Hm3plKS4H4s/H3CyoQQUkxfUuIoXUg8ixjIsfeJG8v&#10;4m8Xcg/FNKf2ux6TniejTey3rXTFufc+3Nlbbz+8d4Z3E7X2ntXD5LcO5dyZ/IUuKweAwOHo3yGW&#10;zGXydayQ09NTQRvNPNK6qiKWYgA+7xxyTSLFEpZmIAAFSScAAeZJ69187v8AnP8A/CjHsz5V5fdn&#10;xw+Eu5Nw9U/GCmmrcBubs7FyVu3uy++oEZqWuMNYhjq8FtapF1hx8fira6Ak5Bo4p3xsU9co8gW+&#10;2Iu4bwolueIQ5SL0+TOPM5Cn4akai8qUyetVT3JnV+ve/de697917r3v3XupuNxmSzNfSYrEY+ty&#10;uTr5kpqHG42knrq+tqJDaOnpKOlVpJHY/REUk/ge9MyopZzQDiTgde6se6Z/k5/zQe/IaOr64+Ef&#10;e0mOyIRqDM752xH1Hga6FwClVR57tubB0csJvxNHOUPNm4PsP3fNnLdiSLi8jqOIU6z+xNR6rqUe&#10;fVl/XH/CUn+aXvUU8m65Pjj1BHJoaoi3121kMzW06Hl0EXV2G3DC8g+gUVAUn+2Bz7Dtx7m8tQ1E&#10;Xiy/6VAP+Psv+DrWtejp7M/4Rzd6Vwi/0h/Nnqba7G3mGzOqN4b8EZ/PibOZTbmv/YhfZPN7sWS/&#10;2Fm7f6Z1X/AH614g9OjI7c/4Ru9bUoT+9vzz3xmyAPIdudA4HawY/koMnuvMaf8AWJPsvk92bg/2&#10;Viq/bKW/wIvWvE+XQv4j/hHv8OYQv8e+VHyYyRA9ZxFD1bhAzf1UVmHyFh/gSf8AX9pX9192PwW0&#10;I+0uf+fh17xD0VT+ZV/wmq+EPwr+BvyN+TvXnbfyn3R2J1JtLD5zbWM3tvDqao2ZV1mQ3pjNvTLm&#10;cVgdl0FdKggrJSohyUR1hSSQCpM+XvcPed43u322eKFY5WIJVX1YUnBMhHEeh68HJNOtI33MXTvX&#10;vfuvde9+691tZf8ACQj/ALeK98f+KV76/wDf59e+4y91f+SBB/z0L/1bl6bk4dfRa9wH011737r3&#10;XvfuvdfJh/nv/wDb3P5xf+JVxv8A7wOH95Qclf8AKrWX+kP/AB5un1+EdVI+xT1br3v3Xuve/de6&#10;+z/8O/8Askb4s/8AiuXSH/vssZ7xF3X/AJKlz/zVk/4+ek3RjfaDr3Xvfuvde9+691737r3Xvfuv&#10;de9+691737r3Xvfuvda13/CrH/t1XP8A+LG9Pf8AuHmvche2X/KzD/mlJ/z71dPi6+aJ7yH6e697&#10;917r3v3XutzH/hHL/wAzu+bv/iKuo/8A3rsv7iT3Z/3Ds/8ATv8A8dXpuTy632/cI9Nde9+69173&#10;7r3XvfuvdfN0/wCFUHwk/wBl++cWG+Te0sR9n1z8vdvzZ/LSUsHjocd3VsWGmwm/6VliBWM5Oilx&#10;Ga1yMGqKqoyDAERMfeQXtpvH12zHbpTWS0NB842qV/YdS/IBfXp5DUU61fvcj9X697917qficrk8&#10;DlcZnMLX1eKzGGyFHlcTk6CeSlrsbk8dUrWUFfRVMRDxywyokkbqQVYAg3HurKrqUcVBFCDwIPEd&#10;e6+xF/Li+WmM+cXwk+O/yao5qVsx2J1/jl35R0njSLEdn7ZkfavZeJjgSxjiizdFWmlDKpanaGQK&#10;FdfeKHMG1ts28XG3HhGx0/ND3If95Ir869JyKGnR2/ZP1rr3v3XuqEP+FI3yz/2WD+WD2pt7DZP7&#10;HffycyeN+O211hm01S4Ld1PPlO0KtoEIc07bZocnjZJAQqS1tPqJ1BWG/t9tf7y5kikcVS2BlP2r&#10;hPz1kH7AeroKnr5cXvJLp7r3v3Xuve/de63n/wDhIP8AD37PCfIz507nxdp8zUU/x06mqqiHS64z&#10;HtSb27Yy1KJR6o56k7eoYKiK1npq2HUfWohj3V3ar2+yxnh+q/2mqoPyGokfNT01IfLrdt9w703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d/j37r3Xvfuvde9+691737r3Xvfuvde9+691737r3Xvfuvde9+691737r3Xvfuvde9+6917&#10;37r3Xvfuvde9+691737r3Xvfuvde9+691737r3Xvfuvde9+690WL5W/Dz4/fNPrSr6t+QOw6DdmG&#10;tUT7fzkOig3lsfLzxCIZ/ZO5o1aegql0prC6oJ1URVUM8BaJj3l/mTeOWL4X+zzGNsal4o4/hdeD&#10;D+Y4qQc9Ltv3K82yf6izfSfMfhYejDzH8x5EHrRJ/mQ/yVfkT8FKnM9hbUhru7vjZFPNUwdl7fxk&#10;n94NjUDveCl7W21Sa2oRHfx/xim10EpCtI9JLMlKuWHJXufs3NarZ3BFrfcPCY9sh9YmPxf6Q0ce&#10;QYDV1K+y8z2W6gQyfpT/AMJOG/0h8/sOftpXql/3JvQm6zU9RUUdRBV0k81LVUs0VRTVNPK8FRT1&#10;EDiSGeCaMhkdGAZWUgggEG/vTKGBVhUHBB8+vEAih62Xv5cn/Ch/tHpFcB1L80Y893V1XT/b4zF9&#10;t0jCu7h2VSC0UTbjNW6rueiiFi7zyJkkUu/3FaVipvcHc6+zdhuevceWdNrcGpMJxC5/o0/smPyB&#10;Q4Glct0Bt75Pt7itztlIpOJT8DfZ/Cf+M/IcetzbpPvfp75Hdf4jtLo7sPbPZmws2v8Ake4Ns161&#10;UUNSsayT4vLUUgSpoK6EOoqKCuhiqISdMsSNx7xn3Patx2a7aw3SFoJV4qwp+YPBlPkykqfInqNL&#10;m1uLOUwXKFHHkf8ACPUfMYPWvP8Azgv5EWF+Rzbm+S/w6w+I2r33MKvN7/6oiakw21O5aqxqKvNb&#10;ekkMdNi9zTG5m8hSjyMh8k7U9U0tTUyx7f8AuhLtATZeYWMlqKCOXJaH0DebRjy4sgwKrQAQbRv7&#10;W4FrektHwDcSvyPqv8x5YwNGndW2dx7L3Fm9pbvwOY2vunbeTrcLuHbm4MdV4jOYPL46c01fjMti&#10;69I5qeeGRWSWKVFZWBBAPvJGOaG5iWe3YOjgFWUgqwIqCCMEH1HQtZlddaGoOQRwPSaSaammiqKe&#10;WWnqKeWOaCeGR4poZonDxSxSoQysrAFWBBBFx7bcAgg5B6RSdbyX8kP+d/Rd7Um1PiB8vt1RUfeV&#10;JFSYDqLtzO1Qjpu5aeJBBj9o7vyM50x7qRQsdJVysFy4ARj/ABO33+N3uJ7eNtrPvmxJW2NWliA/&#10;svVlH++/Ufg/0nwhHctu8ImeAdvmPT5j5f4Ps62mvcN9E3Xvfuvde9+691737r3Xvfuvde9+6917&#10;37r3Xvfuvde9+691737r3Xvfuvde9+691737r3Xvfuvde9+691737r3Xvfuvde9+691737r3Xvfu&#10;vde9+691737r3Xvfuvde9+691737r3Xvfuvde9+691737r3Xvfuvde9+691qN/8ACuP4ny9ifFHp&#10;X5bbfxxnzPxy7Aqdlb4nghsy9adyNS4+kyeQnUEslBuOgxNJTI3CtlJmBBJBlL2t3MW+5zbXIcXC&#10;6l/08dTQfahYn/Sjq8ZoadfPX9zv091737r3XvfuvdOuCzmY2xnMNuXbuTrcLuDb2Vx2cwWYxs8l&#10;LkcTmMTVpX4zJ0FVEQ0c0E8aSxSKQVZQRyPdXRJEMcgqrAgg8CDgg/b17r6738qj537d/mJ/Cjqf&#10;5CUVTQJvw45dj93bfovHH/djuTalHDT7wpPtI7iCmr/JBm8bHckUNbTBjrDgYr8zbJJsG8S2BB0V&#10;1Rn1jb4fzGVPzB6TsKGnVjPsg611737r3Xvfuvde9+691737r3Xvfuvde9+691737r3Xvfuvde9+&#10;691737r3Xvfuvde9+691gqqqmoaaora2ogo6Ojgmqqurqpo6empaanjMs9RUTykKkaKCzuxAABJI&#10;A97ALGgyT17rXy6//wCFPf8AKc3tveu2XmOyO0esaemzFXh6He3YHVOXOyM0aerakpsnQ5PYs2cq&#10;YKOp0iSGoyNHShY2DTiGzaR1P7cc0QwiZI0kxUqrjUPkQ2kEj0BPyr1fQ3V6PVnbnVveOysT2R01&#10;2LsntTYOdRnxG8ev9zYfdu3K4oB5oYcthJpofLESFmhLiSNrrIqsCPYMubW5spjb3cbROvFWBUj8&#10;j1Th0IftP17r5qv/AAq762l2Z/NEot4CEil7e+OPVe8lqVS0cldgcpmetaqnZ/zJHFg6ZmH1CSR/&#10;1HvIX2xuBNy2YvOKV1/aFf8A5+PTyfD1rO+5E6v1737r3QsdCdpV3R3enS/dWLSWTJ9Qdsdddo4+&#10;OBgs0ldsDd9HuuljiZiAGZ6RQLkC/tLfWy3tlNZtwlR0P2MpX/L1o8OvtObdz+H3Zt/Bbp29XwZT&#10;Ablw+Mz+DydK2umyOHzNEmRxlfTv+UmhkSRD+QR7xDkjeKRopBRlJBHoRgjpP08e6de697917r3v&#10;3Xuve/de697917r3v3Xuve/de697917r3v3Xuve/de697917r47X8zbu2m+Rn8wf5jdyY6rWvwe8&#10;PkD2ONq1yP5FrNlbdz8u1Nk1QYXH7mIoaJrAkC9gSAD7yv5cszt+xWlowoyRJq/0xGpv+NE9KFFA&#10;OiMezrrfXvfuvdXCfyCut5uz/wCbr8LcKkHlp9vb+3F2RWylC0VLD1h15mN/U08pH6dVVj6eKMn/&#10;AHY6D8+wpzxcC25VvH/iUJ/vbKv+Anqr/CevrEe8YemOqLv+FJv/AG5m+W//AFHfHv8A+Ca2d7Gn&#10;t7/yttr9kv8A1Zk6snxdfLE95K9P9e9+691737r3W1l/wkI/7eK98f8Aile+v/f59e+4y91f+SBB&#10;/wA9C/8AVuXpuTh19Fr3AfTXXvfuvde9+691737r3Xvfuvde9+691737r3XvfuvdaJ//AAsm/wCP&#10;3+AP/hq/I7/3b7L9zT7S/wBjff6aL/BJ07H59aUfuYOnOve/de697917r6T/APwk3/7ddbh/8Wq7&#10;Z/8AeO2r7x79z/8AlZF/5op/x5+mX+LrZt9x11Tr3v3Xuve/de697917r3v3Xuve/de697917r3v&#10;3XuvlT/8KMf+3zPzP/6jui//AIGXZfvJnkH/AJVKz+yT/q9J0+nwjqkv2MOrde9+691737r3X2OP&#10;5bP/AG7q+Av/AIpX8WP/AHxmC94ncw/8l++/56Jv+rjdJzxPR1PZP1roo/8AMA/7IO+bP/io/wAk&#10;f/fN5n2abH/yW7P/AJrxf9XF62OI6+NX7y16Ude9+691737r3V2H/CdfdlHs/wDnGfDqsyEiRUmY&#10;yfbu0y7kD/LN19C7owWGjQn+09dPTIP63sOT7B/P0Rl5TuwvEBG/3mVCf5V6q/w9fVc94zdMde9+&#10;691737r3Xvfuvde9+691737r3Xvfuvde9+691737r3Xvfuvde9+6918mb+fB2/T91/zavmpuihql&#10;qcdtvs2i6loxG2uGCTpXaGN6oy8MJ54OQw9ZI9jYu7EcH3lByVamz5Xs4yMsmv8A5yMXH8mHT64U&#10;dVGexT1br3v3XunrbW38luzceA2thofuMvuXN4rb+Kg5/fyWZro8dQw+kE+qWRV4H590kkWKNpX4&#10;KCT9gFT17r7aW09u0W0Nrba2njf+Ldtfb+G27QenR/kWEx0eNpfSCbeiJeL+8PZZDLK0rcWJJ/M1&#10;6TdKD2317rQ6/wCFS/8ANWzG4d6S/wAtbo/cs1Fs/aK4bPfKTNYeqeNt07uqYYs7tXqJqmnID4/E&#10;wPS5XMRhmWWukpqdxG+OmSSbPbXllI4f6w3q1d6iEH8K8Gf7WyF9FqfxCjqL5nrS49y7051737r3&#10;XvfuvdGX+Kfw9+R3za7Ux/Tfxm6u3B2bvWrRKvILjY4qTAbVwxmEEu4t6boyLRUGJx8bEKaquqI1&#10;dysMXkneONy7c922/Z7Y3e4yiNBwrxY+igZY/ID5nHWiQOPW7V8G/wDhJT0NsSiw28Pnl2dl+8d4&#10;lKeqreo+qcjlti9SY2UgGfF5beaLT7lzYBHpqKJ8KBcqYpQA5h7efdG+nYxbJGIU8ncBnPzC5Rfs&#10;Ov7R02ZD5dbO/wAffhx8VPinilxHxx+PXUfTcP2y0lVkNjbIweI3FloVAUHcG60hOUyL2ABlr6yZ&#10;yAAWNh7ji+3bc9zbXuE7zfJmJA+xeA/IDqhJPHoynsv611737r3Xvfuvde9+691737r3VP8A/Pzd&#10;I/5QfzeZ2Cg9ebVQE/QvL2rgI41/2LEAexXyPnmqz/0zf8cbqy/EOvk5+8nun+ve/de697917ray&#10;/wCEhH/bxXvj/wAUr31/7/Pr33GXur/yQIP+ehf+rcvTcnDr6LXuA+muve/de697917r5MP89/8A&#10;7e5/OL/xKuN/94HD+8oOSv8AlVrL/SH/AI83T6/COqkfYp6t1737r3XvfuvdfZ/+Hf8A2SN8Wf8A&#10;xXLpD/32WM94i7r/AMlS5/5qyf8AHz0m6Mb7Qde697917r3v3Xuve/de697917r3v3Xuve/de697&#10;917rWu/4VY/9uq5//Fjenv8A3DzXuQvbL/lZh/zSk/596unxdfNE95D9Pde9+691737r3W5j/wAI&#10;5f8Amd3zd/8AEVdR/wDvXZf3Enuz/uHZ/wCnf/jq9NyeXW+37hHprr3v3Xuve/de697917qnn+et&#10;8I/9nn/lz9y7IwGI/ina/VFKO9+m0gg8+Qqd5dd0FRU5TbVAiDXJLnMHNlcPTw6gpqainke/iHsW&#10;cl7x+5d/hmkNIpf05PTS5FCf9K2lj8gfXqymh6+Tz7yd6f697917r3v3Xut37/hIV8yfHUfIf4Ib&#10;qyvpqFi+RXUNNUzWAmiFHsztrCUjzHksn938hTUsR+iZCfT/AJxvcN+6m0Yg3uIf8Kk/myH/AI8C&#10;f9KOmpB59bx3uGum+ve/de6+c5/wrI+Wf+lz5w7A+MOByf3O1vir13DJuCmhm1QjtfuGCk3Zn1kE&#10;R0P9vgINtRpqJaKV6pPSS4M++2G1/S7NJuTjuunx/pI6qP2sX+0U6eQYr1qre5M6v1737r3ThicT&#10;k89lcZg8LQVWVzOayFFicTjKGF6muyOTyNStHQUFHTxAtJLNK6RxooJZiAOT7q7Kil3NABUk+QHE&#10;9e6+xX/Lt+KWM+Enwp+OnxkoYqVcl1p11ioN61dHoany3ZW4HfdPZeYhlTl4qnO1uQkpyzMVhMaa&#10;iFHvE/ftzbeN4uNxbhI50/JB2oPyUCvz6Tk1Nejo+yjrX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/9Lf49+691737r3Xvfuvde9+6917&#10;37r3Xvfuvde9+691737r3Xvfuvde9+691737r3Xvfuvde9+691737r3Xvfuvde9+691737r3Xvfu&#10;vde9+691737r3Xvfuvde9+691hqKeCrgnpaqCGppamGSnqaaojSaCogmQxzQTwyAq6OpKsrAggkE&#10;W97BKkMpoRwPWwSDUda1H8xj/hPF1N3ic92x8NJcF0f2vUfc5PJ9WVSPR9N72rDeaVcJFRo77YrZ&#10;SSEFJFJjmYIn2tJqlqfc38l+8m4bVo2/mbVdW4oBKMzIP6Vf7VR8yH4nU2F6G+y843FrS33OssfA&#10;P+Nft/iH293zPDrTJ7y6A7n+NXYGU6u71653N1nvnEktNhdyUJgWtpDI0UWVweTgMlJkaGVlbwV9&#10;BPNTyWPjkax95MbVvG2b5Zrf7TOs8TfiU8D6MOKsPNWAI8x1JdreW19CJ7Rw6HzH+AjiD8jQ9A2/&#10;09mDdOycOjGfF35i/Iv4Y9gRdjfHjsrNbGy8jU0eew6OuR2fvLH07l1xO8tp12uiyEFmcRtNF5YC&#10;xkppYZdMgDW/8u7PzJaGz3eESrnSeDofVHGVP2Gh4MCMdEW42NrfxeFdIGHkfMfMHiP9Vet0r+X1&#10;/wAKF/jh8mFwnXPyaGH+NHddV9vQxZfJZCRek96ZGS0YfDbsyTl8FNK2oihzsghW6RxZGplcIMaO&#10;bfaXeNlLXmy1vbYVNAP1kHzUfGB/EmfMooz1HG58uXNoTJa/qx/8aH2jz+0fsHRjf5nn8nbof+Yv&#10;t2bfuBnxfVvyVocPEu1e4MTRpPiN401PTD+F7f7Rx9AL5KhZAkVNk4r1tGmgxNPToaKUj5N5/wBz&#10;5Sl+llBnsye6InKE8WjJ+FvMqe1s1oTqCDb91nsT4bd0fmvp8x6H5cD/AD6+fd8pPih3x8OO1Mt0&#10;98gdh5PZO7McZJ8dUSqarbm7cL5jFS7m2ZuGEfb5LHz29M8Dao3DQzpDURywplBtG97Zv9it/tco&#10;kjPHyZT/AAuvFWHoePEVBB6FkdxDdR+LCaj+Y+RHkei2pNNTTRVFPLLBUQSpNBPDI0U0M0TB4pYp&#10;UIZWVgCrA3B5Hte4BBByDXph+HW6R/Jk/n50e649qfFD52bvhod2otHt7qn5G7krUhoN1KAKbGbR&#10;7fytUQsGTHpio9xTsI6zhMgyVY+6rcfuffbcwF955dSqZaSBRlfMtEPNfMoMr+HtwocvrDSTLAMe&#10;Y/zf5utu4EEAgggi4I5BB+hB9wj0Udd+/de697917r3v3Xuve/de697917r3v3Xuve/de697917r&#10;3v3Xuve/de697917r3v3Xuve/de697917r3v3Xuve/de697917r3v3Xuve/de697917r3v3Xuve/&#10;de697917r3v3Xuve/de697917r3v3Xuve/de6Aj5P9AbN+VPx47n+Oe/4lbafcvXe5th5Kp8CVE+&#10;ImzeOeDFbjoIpCB93i6z7fI0bE+meCNvx7W7bfTbZfw7hB8ULhh86HIPyIqD8j1sGhr18bvu/p3f&#10;Px77h7O6N7MxbYff/Uu+Ny7A3ZQetoUzW2MrLiquehmkVfNSzmMT0lQo0zQvHKhKOpOWdndw39pH&#10;e2xrHKoZT8iK5+Y4EeRx0+DUV6C72p631737r3XvfuvdXpfyGf5qM/8ALa+U64vsfKVh+LXfk2G2&#10;j3RRgz1NPsnJQVDQ7S7hoKGIMxkw7zyw5SOFS82NnqNMc1RBSKoL525ZHMO2arcf4zBVo/6Q/FGT&#10;/Spj0YDgCeqstR19SrE5bFZ/FYzO4LJUGZwmax9FlsPmMVWU+QxeVxWRplrMfksbX0jPFPTzwuks&#10;M0TsjowZSQQfeNjqyMUcEMDQg4II4gjyI6Y6cPdevde9+691737r3Xvfuvde9+691737r3Xvfuvd&#10;e9+691737r3Xvfuvde9+691737r3Wtz/AMKVf5kWP+H3w3yfx02Dn44PkH8tsNmNlUFPQ1IXKbL6&#10;WnU43sze1SITrgbIQO+3sWzaGeSoqqincvjpAJB9vOX23XdhuE6/oWpDH0aTii/OnxN9gB+IdXQV&#10;Nevmc+8iOnujwfBP+Yb8of5d3bND2l8c9/V2Hp5qyiO+OtsvPV5DrLs7D00gMuF3vtUSJFNeMvHT&#10;5CAxVtJrZ6SphYkkm3rYdt361NtuCV/hcYdD6q3+EGoPmD1ogHj19VD+Xn86erP5ivxa2H8mOq0k&#10;xUOe+5wG+9kVlZFXZfrfsnBxxDdWyMtUwqglMBmhqqKp8Uf3VDUUtV4ovP41xn37ZbnYNyfbrnOn&#10;KtwDofhYfbwI8mBFTTpgihp1rE/8LEehJ8h178Ovk7jqM+La27t/9G7trUiLmRd64mn31sOKWQfo&#10;SFsHuC1+C04HB+sj+098Fnu9uY/EqyL/ALUlW/48v7OrxniOtEX3NXTvXvfuvde9+6919TH/AITo&#10;fMSk+WH8szqPB5TKpWdkfGRf9l131SyTKawYzZVHE3V2WMLHyGCo2xLjKb7h7iWqpawBiY2Axr5+&#10;2k7XzFK6ikdz+qvpVvjH5PU08gR0w4o3V7fsFdV697917r3v3Xuve/de697917r3v3Xuve/de697&#10;917r3v3Xuve/de6rb/m5fL+k+D/8vj5Hd5w5RMbvZdk1uwOpQJhHWVPbHY0TbU2XPQRkgytjZqh8&#10;3URoQ321FOwI03Ah5W2o7zvtvZEVTVqf/SJ3NX7aaR8yOtqKmnXyF/eVHSjr3v3Xuve/de622v8A&#10;hId0LPvL5l/IH5CVtH58J0h0bT7NoKh4/TS727l3PEMXUQzHjUuH2/nYXUc2nBJAsGi73UvhDtEF&#10;gD3TSaj/AKWMZ/40y/s6bkOKdfQy9wP011Rd/wAKTf8AtzN8t/8AqO+Pf/wTWzvY09vf+Vttfsl/&#10;6sydWT4uvlie8len+ve/de697917ray/4SEf9vFe+P8AxSvfX/v8+vfcZe6v/JAg/wCehf8Aq3L0&#10;3Jw6+i17gPprr3v3Xuve/de697917r3v3Xuve/de697917r3v3XutE//AIWTf8fv8Af/AA1fkd/7&#10;t9l+5p9pf7G+/wBNF/gk6dj8+tKP3MHTnXvfuvde9+6919J//hJv/wBuutw/+LVds/8AvHbV949+&#10;5/8Aysi/80U/48/TL/F1s2+466p1737r3Xvfuvde9+691737r3Xvfuvde9+691737r3Xyp/+FGP/&#10;AG+Z+Z//AFHdF/8AwMuy/eTPIP8AyqVn9kn/AFek6fT4R1SX7GHVuve/de697917r7HH8tn/ALd1&#10;fAX/AMUr+LH/AL4zBe8TuYf+S/ff89E3/Vxuk54no6nsn610Uf8AmAf9kHfNn/xUf5I/++bzPs02&#10;P/kt2f8AzXi/6uL1scR18av3lr0o697917r3v3Xuh++KXd9f8afk38fvkHjknnqOl+4+uuypaOnI&#10;EmToNobrpc1lcP6iAVrKWGalcEi6yEXF7+0O52a7jt09g3+jRun2FlIB/I560RUU6+zntrceD3ht&#10;zAbu2xk6XNbb3ThMVuPb2ZoX8tFlsHm6GPJ4nJ0cnGqKenljlja3KsD7xHkjeKRopBRlJBB8iDQj&#10;8j0n6e/dOvde9+691737r3Xvfuvde9+691737r3Xvfuvde9+691737r3QC/KTvza/wAWvjj3d8it&#10;5SQjb3TXWe7t/wBVTTSiE5arwGHlq8Rt6mckXqMlWinx9KgN2mmRRyfa7bbGTctwhsIfimdV+ypy&#10;fsAqT8h1sCpp18ZDeO7M9v3d26t9bprnye596bjzm7Nx5KX/ADuRz248nLmMvXSf7VNUTSSH/E+8&#10;t4okgiWGIUVAFA9ABQD9nSjpOe3Ovde9+691Zh/Ju6Qm+Qn80H4T9cik+9oIO89r9jZ6maPXTz7a&#10;6b8vbu4qarvwIp6PCTU7XIv5AoOph7DvNt4LDlu8uK0PhlB9snYP2Fq9VbCnr67nvFjpjoDPk73j&#10;gvjN8dO8vkLuVEnw3S3VO++yquieTxHKvtHblRmaPCQuOfLXTxRUcIHJkkUDk+1u3WT7jfw2EfGZ&#10;1SvpqIFfyGevDJp18ZvsnsLdvbfYe++1N/ZafPb47J3huTfe8M3UkmfLbm3ZmJs7nMhJcmxlqZ5H&#10;03sL2HA95bW8EVrbpbQDSkahVHoFFAP2DpT0ivb3Xuve/de6Mf8AET4udm/NH5H9T/GXqGjjqd79&#10;rbngwdLW1aSti9uYengkym6N4Z1oAXWgxGNgqsjWFAXMULLGryMiMX7ruVttG3y7jdGiRCvzJ4BR&#10;82JAH25x1omgr19aX4D/AAH6B/l2dBbf6I6H27BTxwQ0ldv/AH/XUlMN6drb0WlEOR3lvLIxAtJJ&#10;IxcUlGr+CigK01MqRrzi9vm+X2/3zXt63yVR8KL5Ko/wniTk9MEkmp6Ox7J+tde9+691737r3Xvf&#10;uvde9+691737r3XvfuvdUL/8KWuxqLYX8oD5E4uaoSDI9n7l6X65wYZ9JnrZ+2sRvHKU6LcFi2Kw&#10;2RNh+AT9AfY29vLcz8127DhGJHP+8Mo/40w6snxdfLb95J9P9e9+691737r3W1l/wkI/7eK98f8A&#10;ile+v/f59e+4y91f+SBB/wA9C/8AVuXpuTh19Fr3AfTXXvfuvde9+6918mH+e/8A9vc/nF/4lXG/&#10;+8Dh/eUHJX/KrWX+kP8Ax5un1+EdVI+xT1br3v3Xuve/de6+z/8ADv8A7JG+LP8A4rl0h/77LGe8&#10;Rd1/5Klz/wA1ZP8Aj56TdGN9oOvde9+691737r3Xvfuvde9+691737r3Xvfuvde9+691rXf8Ksf+&#10;3Vc//ixvT3/uHmvche2X/KzD/mlJ/wA+9XT4uvmie8h+nuve/de697917rcx/wCEcv8AzO75u/8A&#10;iKuo/wD3rsv7iT3Z/wBw7P8A07/8dXpuTy632/cI9Nde9+691737r3Xvfuvde9+6918nD+eb8I/9&#10;kW/mL90bBwOI/hXVPZ9YO9OmUhg8GPp9j9i19RV1u3MfGo0pDg81DlcJBHqLeClhkb/OD3k/yZvH&#10;762CGdzWWP8ATk9dSAZP+mXSx+ZPT6mo6qC9irq3XvfuvdHP/l4/K/LfCD5p/Hj5OY2Sr/h/WfYW&#10;MqN6UNFrafM9a59H2x2XhIol4eWqwVbXx0+pWCzmKTSSg9lG/bWu87Rcbc3GRTpPo4yh/JgK/KvW&#10;iKinX2KsJmsTuTDYjcWByNJl8FnsZQZrC5agmSpocpicpSpXY7I0VRHdZIZ4ZEljdTZlYEcH3ie6&#10;NG5jcUZSQQeIIwR0n6TfZfYW1uo+uN/9rb5yC4nZXWeyt09gbvyj6dOO2xs7Bz7hz1cQxUHxUtPK&#10;9iRe319uW8Et1cJawiryMFUepYgAftPXuvjKfJHvHdPyY+QHc/yD3q7HdHcvZe8uxstAZmnix0m6&#10;s7NlqfC0bta1NQwyR0dKgACQxIoAAA95b7fZx7dYw2EPwwoqD56RSv2nifmelAFBToFfazrfXvfu&#10;vdX1f8Jwvh5/s1v8zLrHcOdxf3/XPxgop/kPu954ddFNntp1sNF1ZijM4MfnbclTj8iIWBMtPQ1Q&#10;AsrMoI9wN2/dnLskaGklz+kv2MDrP+8Aj5Fh1VzQdfUi9429M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9/j37r3Xvfuvde9&#10;+691737r3Xvfuvde9+691737r3Xvfuvde9+691737r3Xvfuvde9+691737r3Xvfuvde9+691737r&#10;3Xvfuvde9+691737r3Xvfuvde9+691737r3Xvfuvde9+690XX5L/ABP+Pvy+2BUdbfITrTAdg7eI&#10;nkxNTXQvSbj2rkJ4xGcxs/dFCY67GVQAUNJSToJFHjmWSItGxzsfMO8cuXgvtnnaF/MDKuPR1NVY&#10;fIg04ihz0tsdwvNum8ezco3n6EehHAj7fy601Pn5/wAJ2O/ehxmuxPiTW5X5GdV033FdPsd6anj7&#10;x2rQpd/HHiKBI6bc0cagDy4mKGsdmCrjSqtL7yV5S95do3cLZcwgWVwaDXnwHP2mpi+xyVH8fl1I&#10;+185Wl4BDuAEMn8X4D+fFfzqP6XWtzlcfX4mvrcXlaGsxmTx1VPQ5DHZCmmoq+graWUwVVHW0lSq&#10;yRSxurJJG6hlYEEAj3L2tJEEkZDKwqCDUEHgQRxB6EUhDDUpqDTplk9st0Xy9WufA3+c18xPgdLi&#10;trYLcw7e6NopI45+lOzK6tyGGxlAGHki6/3IPJX7ekALmKKlMlBrYyTUE78+485p9vdg5m1TyJ9P&#10;cn/RowASf6a/DJ8yaNTAYdBzcdptLwlyND/xD/KOB/w/Pra86++bH8q/+eB1VB8f+4aHG7Z7JyaM&#10;+K6o7Rqsftjs7bO6ZqcQ/wAd6O7DhP2+QqlZSY1xs33M8CFchjBTO8LQXd8u86e3N6dzsSXhHGWO&#10;rRsvpMnFR/phQH4HrQ9BOS0v9qk8WPK+oyCP6Q/z/ketYD+Zl/I5+RvwOmzvZOx48j3t8ZIJp6tO&#10;xsBi2O6evsczloabtjbNEHNKkQ/bObow9BIQrSmiklSlEu8p+4m1cyhbS4pbXn8DHtc/8LY8f9Ie&#10;4eWoCvRnbbjFdDS3a/p5H7D/AJOP29Uav/vv9t7HrdPP1s2/yiv5/u7fjGm2Pjn8yMjnewPj1TCk&#10;wmzO0NFXnOwOmKFbU9HjspEnkqc5tumFlSnUPXUEQK0n3MEcFCkQ87e28G7F902MCK5NS0eAkp9R&#10;5I59fhY8aEluie7tA51x4Pp5H/Z63q9hb+2T2ls7bvYXXG68BvjY27sZT5nbO7Nr5SkzWBzmLqRe&#10;Gsx2SoWeKRbgq1murBkYBlIGPVxbXFpO1tdIY5ENGVgQQfQg9FBBU0bB6V3tnrXXvfuvde9+6917&#10;37r3Xvfuvde9+691737r3Xvfuvde9+691737r3Xvfuvde9+691737r3Xvfuvde9+691737r3Xvfu&#10;vde9+691737r3Xvfuvde9+691737r3Xvfuvde9+691737r3Xvfuvde9+691737r3WiL/AMKxP5cl&#10;Rgt27P8A5j/WGAZsFu9cH1d8lUx1PdcbuygpkxfV3ZOQWIMRHkqKNNu1tQ5SOOakxcY1TVjEzV7Y&#10;b+Hifl+5buSrw181OXQfYe8DjQt5Dp1D5daVvuX+nOve/de697917r3v3Xutwz/hPX/Pkoegk2v8&#10;FfmjvAUnSc9THiehO69x1rGn6grKyYLS9b78yNQT49rTSsf4Xk5W04eRvBORi3STGRRz3yS19q3r&#10;aErNxljH4/6aj+P1H4+I7vibda5HW/5DNDUwxVFPLHPTzxpNBPC6ywzQyqHililQlWVlIKsDYjke&#10;4OIIND011k96691737r3Xvfuvde9+691737r3Xvfuvde9+691737r3Xvfuvde9+690SP5/fPnof+&#10;XR8fNxd+d55pFjp0qMX1/sDH1VOm8O1N8vStPi9m7TpJbkvIQJK2tZDDRU4eonIRArHGx7He7/fr&#10;Y2Q+bMfhRfNm/wAg4k4HWwCTQdfJ3+aXzB7h+dvyN7C+S3d2VWt3dvnIBcfhqJ5xt7Y+0sfqg2zs&#10;TadJOzGDHY2nIijBJkmkMtVUNJUzzSvk9tG02my7fHt1mKIgyTxZjxZvUk/swBgAdPgUFOir+zPr&#10;fXvfuvdbqP8Awjp7Y3HB2L80OjJaqon2llNlda9sUNDI7tSYrceCztZs/K1VJH+lJMhTZGjSoa13&#10;FHCPonuIPdi1jNvZ3oHeGdCfUEBh+wg0+09NyeXWz3/OV+JlR80f5b/ya6awmNbJ78o9lt2d1fT0&#10;8PnyFR2H1XUpvfB4fFJY2nzEdHUYIG36K1+RfUI55S3QbRzBbXbmiFtD+ml+0k/Jahvy6bU0Nevk&#10;Z+8pelHXvfuvde9+691er/wn+/mT0v8AL0+amPpOxs2cX8cfkZBiOse5J6mdo8XtKvSueTrvtOrT&#10;hdGDramenrpWNo8bXV8gV5EiX2C+eeXjv2zk261uLerx+rCnen+2ABH9JV6q61HX1M4pYp4op4JY&#10;5oJo0lhmidZIpYpFDxyxSISGVgQVYGxHI941EEGh6Y6ye/de697917r3v3Xuve/de697917r3v3X&#10;uve/de697917r3v3XuvnGf8ACoT+ZPQfKL5LYb4fdUZ9Mp018U8vlV3pkMdUibFbx+QdTC2I3I6N&#10;GSssW1aUy4OCTgrWTZZRriMTmf8A235ebbduO7XS0mugNIPFYuI/3s9x+QXzr08i0FT1qze5K6v1&#10;737r3XvfuvdfTt/4TI/Euo+Nv8s/afYW4sa1Dvj5WbryneeQFTAYq+n2LUU0W1+rKBnsNdNUYqi/&#10;j9KeeMq3PNhjn7i7oNw5iaCM1S1URj01cXP2hjpP+l6Zc1PWw/7AXVOqLv8AhSb/ANuZvlv/ANR3&#10;x7/+Ca2d7Gnt7/yttr9kv/VmTqyfF18sT3kr0/1737r3XvfuvdbWX/CQj/t4r3x/4pXvr/3+fXvu&#10;MvdX/kgQf89C/wDVuXpuTh19Fr3AfTXXvfuvde9+691737r3Xvfuvde9+691737r3XvfuvdaJ/8A&#10;wsm/4/f4A/8Ahq/I7/3b7L9zT7S/2N9/pov8EnTsfn1pR+5g6c697917r3v3XuvpP/8ACTf/ALdd&#10;bh/8Wq7Z/wDeO2r7x79z/wDlZF/5op/x5+mX+LrZt9x11Tr3v3Xuve/de697917r3v3Xuve/de69&#10;7917r3v3XuvlT/8ACjH/ALfM/M//AKjui/8A4GXZfvJnkH/lUrP7JP8Aq9J0+nwjqkv2MOrde9+6&#10;91737r3X2OP5bP8A27q+Av8A4pX8WP8A3xmC94ncw/8AJfvv+eib/q43Sc8T0dT2T9a6KP8AzAP+&#10;yDvmz/4qP8kf/fN5n2abH/yW7P8A5rxf9XF62OI6+NX7y16Ude9+691737r3XvfuvdfSc/4TCfzD&#10;cd8nfhpT/FTe+cjl7t+IVBRbZx9JWVIOQ3T0JUzmDrrPUUcmkyLgiTtmqSFWWnhgxrytrrVBx89x&#10;9hbbt3/ecK/o3ZqfRZfxj/bfGPUlqcOmXFDX162cPcc9U697917r3v3Xuve/de697917r3v3Xuve&#10;/de697917r3v3XutLb/hWb/MJocDsTYf8ujrrORy7i3vVYPtv5DigqA5xWzcLWfe9X7CyYjLKJcn&#10;k4huCogfTLFHQY6WxirFJl72v2Fnnff7he1KpFXzY/Gw+wdoPA6mHEdORjz60PPc19O9e9+69173&#10;7r3W4h/wkJ+Ls+6/kN8i/l1msezYPqDr3HdQbLqqiE/bz757RyC5ncNdjZ/+VjGYbEfa1C34jyyc&#10;HUCsUe6m5CKwt9qQ90rGRv8ASoKCvyLNUf6XpuQ4p1v+e4N6a6oV/wCFLfYlXsH+UJ8g6CgqGpav&#10;sjc/TnXazxsUlFJX9oYzcmXp0I+oqKLF1NNID9Y5HH+Psb+3luJ+aoGbIjEj/sQgfsJB6snxdfLd&#10;95JdP9e9+691737r3W5X/wAI8+icNuHu35f/ACOylDFPlur+veueqtpVE8Yk+2l7azWT3DumrotQ&#10;Ijnjg2vRU5lFmEVVIgOmSQGJfde9eOztNvU4kZ3b/aABfyq5P2jpuQ4A634fcIdNde9+691737r3&#10;Xvfuvde9+691737r3Xvfuvde9+691ot/8K+/l3j8pm/jZ8Htt5SOpn2w2Q+RPatHBMJY6LK5Siqd&#10;kdT4+o8RtHUx0Um46uaCT1CGqpJQAsqlpo9qtqZUuN5kFNVIk+YFGc/ZXQPtBHl07GPPrSX9zD05&#10;1737r3XvfuvdbWX/AAkI/wC3ivfH/ile+v8A3+fXvuMvdX/kgQf89C/9W5em5OHX0WvcB9Nde9+6&#10;91737r3XyYf57/8A29z+cX/iVcb/AO8Dh/eUHJX/ACq1l/pD/wAebp9fhHVSPsU9W697917r3v3X&#10;uvs//Dv/ALJG+LP/AIrl0h/77LGe8Rd1/wCSpc/81ZP+PnpN0Y32g691737r3Xvfuvde9+691737&#10;r3Xvfuvde9+691737r3Wtd/wqx/7dVz/APixvT3/ALh5r3IXtl/ysw/5pSf8+9XT4uvmie8h+nuv&#10;e/de697917rcx/4Ry/8AM7vm7/4irqP/AN67L+4k92f9w7P/AE7/APHV6bk8ut9v3CPTXXvfuvde&#10;9+691737r3Xvfuvdaun/AAql+En+n34RYH5Q7SxH3fYnxE3BLl81JSQeStyXSu/qilwm+Kd1hAeU&#10;YvIR4jMB3JWnpYsi4A8jt7kj2z3j6HeW22U0juhQegkWpX9o1L8yV6uhoadfN+95A9Pde9+69173&#10;7r3X1Bf+E1vzJ/2aj+WxsXY24cr992T8Ucm3Qm5Y55tddUbMxFGmS6hzJhJLLT/wKWHCxOxvJNi6&#10;hrAce8cPcLaf3ZzC80YpHdDxR6ajhx9uru+xh0y4oekL/wAKh/ln/svn8t3J9R4PJ/Z75+We9cV1&#10;TRxQS+LIQ9d4Fk3n2fk4QTZoJIKagwNWLE6MrYAX1K97b7X9fzALpxVLVS59NR7UH21JYf6XryCp&#10;6+Zp7yJ6e697917r3v3XuvpLf8JWvh5/oF+AuX+RG4sX9nvv5ebzl3VSzTw+Gtg6k67mqtpdeUcy&#10;SDUFqK1s9mIXBCy09bTMBYBjj57l7t9dvgsIzVLVdP8At3oz/sGlfkQemXNTTrZ29xz1T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//U3+Pfuvde9+691737r3Xvfuvde9+691737r3Xvfuvde9+691737r3Xvfuvde9+691737r3Xvf&#10;uvde9+691737r3Xvfuvde9+691737r3Xvfuvde9+691737r3Xvfuvde9+691737r3Xvfuvde9+69&#10;1W583/5U/wAPfnlQVtf2psFNr9pvSiHGd2ddrRbc7FpZIYvHRpm6sQyUubpowAgpsxTVGhNQp3p3&#10;byAZcs8+cxcqsEsZdcFcwyVaP56RWqE+qEVPEHh0bbfvV/t3bC1U/gbK/l6flT51601fnL/IO+Z3&#10;xLGY3h19iT8m+nKAT1R3d1liKv8AvxgsdFdvNvDq0PU18QRA0ktRiZchTRxqZJ5oL6RkPy37qcub&#10;+Ft7tvorg/gkI0Mf6EuFP2MEYnAB6GNnzDZXtFk/Sf0Y4P2Nw/bQ9UVzo8bvHIjRyRsySRupV0dT&#10;pZHVuQQeCD7kRjXI6XydQvJJFIksTvFLE6yRyRsySRyIwZHR1sQQRcEcg+07gEUPSCTq8v4Q/wA/&#10;/wCZfxSp8ZsXtGti+VPSdPFHjpdodp5SqffOIw3j8ElFtbtCSOqrBGIgI0pc1BkadIx4oYoAdQjP&#10;mP2z2HeWa5sx9FcHOqMdhPq0eB+aFDXJJ6IrrbbeWrp2N8uH7P8ANTo2fZXxT/lZfzbo6nfX8vrt&#10;HbPw7+X+ZSStynxT7chptj7I7Bz0wLy0WzqSiaehpayZ9Rjfak1XAUUNUYijeWSdQ/bbxzjyURbc&#10;zQtfWK4FxH3ug9WJoSB/wwKa8HagHSHxLq07bga0/iGSPt/2f29a7vyQ+Lvf3xK7DrervkP1fufr&#10;HeFL5pKWmzlIr4rP0EUnhOY2nuKhaXH5ahLekVmOqZotV0LB1ZRJO2bvtu9WwvNsmWZD6cQfRlNG&#10;U/JgD094iSrqjNR0bv8AlzfzYfkz/Li3cv8AcDKHfvSuZyKVm+eht25GrG0My0hVKvMbXrFWWTA5&#10;kxjSuRo42SUrGK2mrI4o41IOaOT9q5nh/wAYHhzqKJMo7h6Bh+Nf6J4Z0lSSekk8KScePr19Bb4G&#10;fzLfi3/MN2ONw9I7xSj3xiqCGq3101uuSkxnZex5WKxTS1mGWRlrsd5GVYcvjnmpX1KjvFUa4I8b&#10;uYeV925buPCv0rGx7JFyj/YfJvVWoftGeiySNozQ/t6sB9h3pvr3v3Xuve/de697917r3v3Xuve/&#10;de697917r3v3Xuve/de697917r3v3Xuve/de697917r3v3Xuve/de697917r3v3Xuve/de697917&#10;r3v3Xuve/de697917r3v3Xuve/de697917r3v3Xuve/de6CnvPpTrj5H9Pdj9E9u7fg3R1t2rtPL&#10;bN3dhZiI3nxeWpzEaqgqrFqespZPHVUNXHaSnqI4p4yJI1IVWV5cbfdx3tq2mSJgyn5j19QeBHmK&#10;g9eGM9fI3/mPfAvtD+XL8qd+/HLseGrr8Zjqh9wdW78ejNLjuzOrcrVyrtXeNAFuiyssb0mTpkdh&#10;TV0FTT6nEayPlLy/vdtv+2JuFvgnDr5o4+JT/hB81IPSgGor0RH2ddb697917r3v3Xuve/de62bP&#10;5O//AAor7Y+DFNtv49/KODcnePxSojT4vbmSp6hcj2x0fjwRHBT7SqcnLGmYwEC+kYGsnjemS38P&#10;qYo4hRTx1zZyDa70Wv8AbaQ3RyRwSQ/0qfCx/iAz+IEmooyVyOvoS/HD5Q/H/wCXXWeK7f8Ajh2r&#10;tLtnYGWCIMxtjIeWpxNc0KzyYTc+Dqlir8TkYlZTNjsnTQVMYILxAEEwTuG2321XBtNwiaKQeRHE&#10;eoPBh8wSPn00QRg9D37Q9a697917r3v3Xuve/de697917r3v3Xuve/de697917qmf+Z5/O8+I38t&#10;XA5bbmazlJ3H8lJKBn238e9i5ikkzVFVzweShr+0M/CtRBtnHnVG5+6jkrpo2D0lDUJreMW8ucnb&#10;rzC4kRfCt65lYY+YQYLn7O0ebDqyqT181r50/Pj5H/zD+68j3b8jN3nMZFVqMfsvZeHFRj9g9ZbY&#10;lqPPFtfYu35ZZRTQAhGqKiWSSqq5FEtXPNJZhkLsux7fsNmLPb0oOLMcs59WPmfQYA4ADp4AAUHR&#10;MPZv1vr3v3Xuve/de633/wDhID8Ycxtfpz5P/LbcGPmpaTtjde1en+upqiJoXq8H1nDVZzfGXoiw&#10;/dparJZahoVkXgT46oT6q1oR91dxSS7ttrjNTErSP9r0Cj7QFJ+xh01IfLrct9xJ0318p7+ff8CK&#10;n4I/zBOycft3Cvjuku+6rId39L1EEHjxVFjN1ZJ5957GpGjHjjOAzTVVJBShi6Y98fLJbzrfJrkj&#10;fBvexRtIazQUjk9aqO1v9stDX+LUPLp9TUdUqexf1br3v3Xuve/de63wv+E5H88fD7m29sj+Xl8v&#10;d4w43eeBgodq/GDtjclcIqLeODhQUuF6U3ZlashYstQoEpttVUrhK2nEeNJWshpRXwpz/wAmPHI+&#10;/bUlUarTIB8J85FH8J4uPwnu4E6WnXzHW6V7iHpvr3v3Xuve/de697917r3v3Xuve/de697917r3&#10;v3XutYb/AIUA/wA7zBfCXr/cHxR+NW6qXJfMHsLBPQbi3BhKyKoX45bOzlJaTP5CogLePdVfTSXw&#10;VASJKSN1ylRoUUMVbI/I3Jz7xOu57itLSM1AP+isPIf0AfiPn8I/ERdFrk9fNwmmmqZpaiolknqJ&#10;5HmnnmdpZpppWLyyyyuSzMzElmJuTyfeQQAAoOnusfv3Xuve/de6PZ/LW+Fe6P5gPzN6X+M+Bir4&#10;cHurcUWZ7P3BQIdW0OpNsuuV7A3G1QVaOKZaJWpMeZbJJX1FJBfVMvsl5h3iPYtom3F6alFEB/E5&#10;wo/bk/0QT5daJoK9fYE2ztrA7M23t7Z+1cVR4LbG1MHidtbcwmOiEGPw2BwVBHi8PiqGEfohp6eK&#10;OGJfwqge8U5JHmkaWU6mYkkniSTUk/aek/T57p17qi7/AIUm/wDbmb5b/wDUd8e//gmtnexp7e/8&#10;rba/ZL/1Zk6snxdfLE95K9P9e9+691737r3W1l/wkI/7eK98f+KV76/9/n177jL3V/5IEH/PQv8A&#10;1bl6bk4dfRa9wH011737r3Xvfuvde9+691737r3Xvfuvde9+691737r3Wif/AMLJv+P3+AP/AIav&#10;yO/92+y/c0+0v9jff6aL/BJ07H59aUfuYOnOve/de697917r6T//AAk3/wC3XW4f/Fqu2f8A3jtq&#10;+8e/c/8A5WRf+aKf8efpl/i62bfcddU697917r3v3Xuve/de697917r3v3Xuve/de697917r5U//&#10;AAox/wC3zPzP/wCo7ov/AOBl2X7yZ5B/5VKz+yT/AKvSdPp8I6pL9jDq3Xvfuvde9+6919jj+Wz/&#10;ANu6vgL/AOKV/Fj/AN8ZgveJ3MP/ACX77/nom/6uN0nPE9HU9k/Wuij/AMwD/sg75s/+Kj/JH/3z&#10;eZ9mmx/8luz/AOa8X/VxetjiOvjV+8telHXvfuvde9+691737r3RqPhZ8we3/gl8juu/kv0nlEpN&#10;3bEyR+/wta839398bSyFqfc+xN1U0BBmx+TptUUlv3IZBFVQNHUwQyoWbxtVpvW3ybdeCqOMHzVh&#10;wZfmD+3IOCR1ogEUPX1iPgF8+uhf5i/x+29330XnEeOdKfF9gbAyNVTtvHqve60qzZPZ27aKKxDo&#10;SXo6xEENbTlKiAlGIXGHfNjvtgvmsb1fmrD4XXyZf8o4g4PTBBBoejueyfrXXvfuvde9+691737r&#10;3Xvfuvde9+691737r3VaH80v+Zp05/LF+OeW7X31U4/cPaG5IMlhOjOoFrhDmuyd7RUwKNPFCfNT&#10;YPGmSKpzmU0hIIikMZesqaSCYRctcu3fMe4C1hqsa0MklMIv+VjwUeZzwBI2qlj18njvPuzsr5H9&#10;v9id7dwbkqt29l9pbpyW7t356q9H3OTyUt1pqKmU6KajpYVjpKCjiAip6aKKCJVjjRRk7ZWdvt9p&#10;HZWi6Y4lCqPkP8JPEnzJJPT4FMdBT7Vdb697917rlHG8rpFEjySyOscccal3kdzpRERbkkk2AH19&#10;+4ZPXuvrX/yVfhHL8Cv5eXSXUO4MWcX2lu2hm7j7rgliENbB2b2NTQV9dgsgg48+DxsWM29IwJDN&#10;QFwSG94u84bwN736a6jNYkPhx/6RKio+TGrf7bphjU16tb9hjqvWt5/wqmoKus/lR5qop0LQ4rv/&#10;AKbr68i9kpJJsjjEdrfjz1MK8/1/rb3IHtowHM6g+cUgH8j/AIB1dPi6+Zt7yJ6e697917r3v3Xu&#10;t4P/AIRvdgYhJPnj1XUVEUWeqk6E7AxFKXXz12IoG3TtzcVQkf10Uk1Ti1Y8i9Qo4/MN+7MD/wCJ&#10;XI+EeKp+ROgj9tG/Z03J5dbxPuGumuve/de697917r3v3Xuve/de697917r3v3Xuio/Nj5i9P/A7&#10;44dh/JTuvLJR7Y2TjXTDYGCogiz+/wDeldE67X6/2nBN/nsjk6hfGnpKQRLNVzlKannlQz2fabve&#10;9wj26zFWc5PkqjizfID9poBkjrYFTTr5EPyp+SfZPzA+Q/bXyU7br1rt+duburtz5WOB5Wx+FomV&#10;aHb21cKs5Z0x+Ix0NJi8ejszLTwRhmZgWOVG2bfb7VYRbdaiiRKAPU+ZY/NjUn5np8Cgp0X/ANru&#10;t9e9+691737r3W1l/wAJCP8At4r3x/4pXvr/AN/n177jL3V/5IEH/PQv/VuXpuTh19Fr3AfTXXvf&#10;uvde9+6918mH+e//ANvc/nF/4lXG/wDvA4f3lByV/wAqtZf6Q/8AHm6fX4R1Uj7FPVuve/de6979&#10;17r7P/w7/wCyRviz/wCK5dIf++yxnvEXdf8AkqXP/NWT/j56TdGN9oOvde9+691737r3Xvfuvde9&#10;+691737r3Xvfuvde9+691rXf8Ksf+3Vc/wD4sb09/wC4ea9yF7Zf8rMP+aUn/PvV0+Lr5onvIfp7&#10;r3v3Xuve/de63Mf+Ecv/ADO75u/+Iq6j/wDeuy/uJPdn/cOz/wBO/wDx1em5PLrfb9wj011737r3&#10;Xvfuvde9+691737r3SS3/sXavaGxN6dab6xFNuDZPYW09xbI3fgqwFqTNbY3XiJsFnsVUgc6Kiln&#10;lia3Nm49uwTS206XEJ0vGwZT6FTUH8iOvdfHG+bnxd3V8Lflh3v8YN4fczZHqHsDLbexmUqohBJu&#10;TZ9TpzOw92rEoAVMvhKmgySqB6RNp4II95ZbNuUW77XBuUXCVQSPRuDL/tWBH5dKAaivRWfZl1vr&#10;3v3XutkP/hL98yf9lt/mI0PS+48r9j118v8Abf8AorrY6ibxUFP2jgnm3F1FlJRf1zzVByO3qVAD&#10;eTLi9gLiPvcjaf3hsJvIxWS0Ov56Dhx+yjH5J1RxUV6dP+FS/wAs/wDT5/MX/wBCeCyf3myPiTsT&#10;G9dxwwy+ahk7L3nHDvfsrI05B9MqJLhsJVJYaZsYw5t7r7a7X9DsH1jij3TF/noXtQf8eYfJuvIK&#10;DrWo9yH1fr3v3Xuhy+MnQ27flF8hul/jtsZGO6e5uyNp9fY2pEL1EOKTcWXioshuCtjSx+1xtK01&#10;fVtf0wwyMTYe0W430W22E1/N8MKMx+dBgfaTgfM9aJoK9fZd6s612l011l151FsHHLiNj9XbI2r1&#10;7s/FppIx+2dnYODb2DpCyBQzJTU8as2kajc/n3iVc3Et3cyXU5q8jMzH1LEk/wAz0n49L32x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//1d/j37r3Xvfuvde9+691737r3Xvfuvde9+691737r3Xvfuvde9+691737r3Xvfuvde9+&#10;691737r3Xvfuvde9+691737r3Xvfuvde9+691737r3Xvfuvde9+691737r3Xvfuvde9+691737r3&#10;Xvfuvde9+691737r3VYPzT/lB/CH5xJlM32L1nDsftSvSV07m6o+y2dvyWtcXWq3GIoJMdnCSFVm&#10;zNDUyhBohmhvqAz5e595k5b0xWk3iwD/AEKWrpT0XOpP9oQK8QejG03S8tO1Gqv8LZH5eY/LrUi+&#10;Zf8AwnH+aXx8/iu6eiGx3yt64pPNUomyqM4DtvHUSXf/AHIdZ180xr2AKxouBr66eU3Y0sS8CcNh&#10;92OX91Cw7lWymP8AGdURPykAFP8AbqoH8R6PoN6tp+2X9Nvnkft/z0619txbez+081k9t7pweY21&#10;uLC1ctBmMBuDGVuGzWJroeJqLJYvIpHPBKh4aOWNWH5HuSUlinjEsLB0YVDKQQR6gjBH2dKmIYVU&#10;1B6T+t43WSNmSRGDo6MVdHU6lZWXkEHkEe6NnB6TP1Zp1j/NX77xnX0HQ/yewW0/nB8bx4416s+R&#10;gyOc3JteNIvtxXdW90UEibo25XxQ2go6mGunhpo7pFTBSQQbecn7c10dx2lm2+6/35BQK3ykiP6b&#10;iuSCASeJ6LZbdNWtO0+o/wAo4HoNN69LfFLu0y7j+IHalf1xuSqvUVfxh+Uud29tzPUlQ/7s1H1V&#10;8hx9ntTcVKhbx01NuP8Au/lHssUEGRmYsXYb/eLCkW9QiVBwntwzA/OSHMiH1KeInmSo6ZLOuJBX&#10;5j/N0VfFZbu74wdq47N4es7D6O7j2BkYMhja+nbN7I3rtyseHyQTxMfBUJHUQP8AQgxTwOQQ8UhD&#10;GUiWG62hjcJcQSChGGVh/MYP5g/MdNNRh6jrbu/lx/8ACnDE5JMD1N/MPxa4fJf5NjMf8ltkYRmw&#10;9c5tElR2psDCxl6NyQTLlMBA8LMyhsbTRrJOYZ5m9rXQtectnUMkwMcj/mm54/6VzX+keHSN4qZX&#10;rbm2H2BsXtLaOD391rvHbO/tkblo0yG3927PzeO3Ft3M0TkqKjG5jEySwSqCCraHOlgVazAgQ7cW&#10;89pM1vdI0cimhVgVIPzBz0x0r/bPXuve/de697917r3v3Xuve/de697917r3v3Xuve/de697917r&#10;3v3Xuve/de697917r3v3Xuve/de697917r3v3Xuve/de697917r3v3Xuve/de697917r3v3Xuve/&#10;de697917r3v3Xuve/de6qa/m+/ys+u/5onxtqti1jYza3fPXceV3H8fu0KuFtO3t0VNMn3209yTU&#10;yPM+386IIKbJxxq7QulPXRRyy0qxSCjlTmW45b3ATCrQSUEqeo8mH9JeI9cqaA16srFT18qnuvpX&#10;tH469q746T7o2bl9gdndc52q27u3auahWOrx9fTWkjmgmiLRVNLUwtHVUNbTSPBU08kVRBJJDIjt&#10;kxZ3ltf2yXlm4eOQVVh5j/IRwIOQag56eBrnoLvanrfXvfuvde9+691737r3Rgvjb8rfkb8QOwab&#10;tH409w716f3rAIY6nI7TyZix+co4JDNHit2bcrVmxmYodZ1mhytHUU5azGPUAQh3DbNv3WA224xL&#10;KnowyPmpGVPzUg/PrRAPHrbg+Gn/AArz3DiaXFbU+d/x9G6lgjhpqnt/49SUWKztQsdovu831Pu2&#10;qioJ53/zlRPjs7RxAgiGhAIVYt3f2rjYmXZJ9P8AwuXI/J1FQPQFSfVuqGP062TPj3/PB/lZ/JWn&#10;oV2T8wer9pZ2s8cR2n3PX1HSe4Ya6UArjYl7NjxtJWzXIUfwyrqUY+lHY8e49v8Ak3mXbifGtHdR&#10;+KMeIKevZUj8wOqFWHl1aDtzdG2t4Yqnzu0txYLdOEqxelzG3Mvj83iqkWBvT5DGSSwuLEH0ufYb&#10;kikibRKpVh5EEH9h6r0++6de697917oC+2flB8bOhaSpru7/AJAdL9Q01JH5J27J7P2XsqQDTqVI&#10;6fcVbTyO7/SOONS7kgKCSB7W2u27hfELZwSSk/wIzf4Aet0J4dUofJv/AIU8fywOhYMjj+vN6b3+&#10;UG8aWOWODDdNbSrabbK14B8EeR7B37/Ccc1M3GupxH8RKg8RuwKgYbd7c8yXxDXCLbIfORs0+Srq&#10;Nfk2n7erBGPWq585v+FO/wA+PlPS5fZnSL4v4ddW5KOopJqXrDKVWa7dydBUAo0GU7jyEFLUUhA0&#10;lJduY/FTA6leaRTb3Jey+3Ox7aRNeVu5R/GKID8oxUH/AG5YfLq4QDj1ri5HI5DL5Cuy2WrqzKZT&#10;J1dTkMlksjVT1uQyFfWTGoq62urKlmklmlkZnkkkYszEsxJJPuQFVUUKgoBgAYAHy6v1D9769173&#10;7r3XvfuvdGl+F3xE7Z+dHyR60+NHTOMeq3V2BmY4chmpqaefCbG2jRsJ91b93RLBbxY/FUmuol9Q&#10;aZ/HTQh6ieGNy3d91tdl2+Tcbs0WMYHmzfhUfNjj5cTgHrRNBXr693xf+OnXPxI+PvUvxu6mx7Y/&#10;YPUOzsbtLCmZYhXZWanDVWb3LmGgCo+Qy2QlqsnkJUVQ9TUSuFAawxW3LcLjdL+XcLo1eVix9B6A&#10;fJRQD5AdME1Neh59oetdU9fztP5aWP8A5lvw4z2yNtUePi+QfU8tf2N8e87WNBS+XdUFEI8717XZ&#10;CYqIqDc1HGKGQvIsUVYlBWTakpNJFfJ3MTcu7ss0hPgS0SUf0a4YD1Q59SNQHHqymh6+UbnsDm9r&#10;Z3NbY3LiMjgNx7cy2RwO4MFmKOox2XwubxFY+PyuIyuPq1SWCppp45IZ4ZVDo6srAEEe8nEdJUEk&#10;ZDKwBBGQQcgg+YI4dP8ATV7t17r3v3XuuUcjxOksTvHLG6yRyRsUeN0OpHR1sQQRcEfT37jg9e63&#10;D/5SP/Cn3dPS+L2x8fP5iLbl7L62xkdJhdp/JPFw1G4Oz9mY2ILTUtF2jh0vUbloIE0/7lqYtlo0&#10;RvLFlZJFMUUc0+3EV4zX+w0jkOWiOEY/0DwQn+E9voV822SuR1vQdJd99LfJHYGK7S6E7Q2T231/&#10;mlH2O6di5+gz2OWfxrJNjq/7NzJR1kOoLU0NWkVRC10liRwVEL3ljebfOba+jaKQcVYEH7R6j0Iq&#10;D5Hpogjj0LftL17r3v3Xuve/de697917pIb87B2J1ZtLN7+7M3ntXr3Y22qN8huHeO9c/itr7Ywd&#10;DHw1Xlc5mpYaaCO5A1SygEkAckD27BBPcyrBbo0jtgKoJJPyAyevdaZ/81z/AIVK7cxuM3L0T/LT&#10;mkzm4KuOswu4PlXncRJTYTAqQ1PVDpfambiEtdV3JEeey1OlNEVLUtHWCSGrilvlj21kZlveYe1R&#10;kQg5P/NRhwH9FTU+ZGQXFTzbrRr3HuPcO8dwZvdm7c7mNz7p3Lla/O7i3JuHJVmZzuezeVqmrspm&#10;Mzlsi8k9TVVMzvLPPNIzu7FmYkk+5mjjjijWKJQqqAAAKAAYAAGAB5Dp3pm93691737r3XvrwOSf&#10;oPfuvdfTH/4Thfysqv4M/Gap7+7i24cX8mvk9iMRl8njclStDmOr+n105XZvXtRDUDy02Qr3Zczn&#10;oToZZTR0c8YmxxZsd/cDmUb1uP0No1ba2JAI4PJwZvmB8K/KpGG6ZdqmnWyL7j7qnXvfuvdUXf8A&#10;Ck3/ALczfLf/AKjvj3/8E1s72NPb3/lbbX7Jf+rMnVk+Lr5YnvJXp/r3v3Xuve/de62sv+EhH/bx&#10;Xvj/AMUr31/7/Pr33GXur/yQIP8AnoX/AKty9NycOvote4D6a697917r3v3Xuve/de697917r3v3&#10;Xuve/de697917rRP/wCFk3/H7/AH/wANX5Hf+7fZfuafaX+xvv8ATRf4JOnY/PrSj9zB051737r3&#10;XvfuvdfSf/4Sb/8AbrrcP/i1XbP/ALx21fePfuf/AMrIv/NFP+PP0y/xdbNvuOuqde9+691737r3&#10;Xvfuvde9+691737r3Xvfuvde9+6918qf/hRj/wBvmfmf/wBR3Rf/AMDLsv3kzyD/AMqlZ/ZJ/wBX&#10;pOn0+EdUl+xh1br3v3Xuve/de6+xx/LZ/wC3dXwF/wDFK/ix/wC+MwXvE7mH/kv33/PRN/1cbpOe&#10;J6Op7J+tdFH/AJgH/ZB3zZ/8VH+SP/vm8z7NNj/5Ldn/AM14v+ri9bHEdfGr95a9KOve/de69791&#10;7r3v3Xuve/de6OD8JfnX8kf5ffcuO7t+Nm+Jds55EgoN07YySTZPYfY23I5/PNtXf22RJEldRudR&#10;jdZI6mmc+ajqKecLKCreNl2/fbQ2e4JqXipGGQ/xKfI/yPAgjHWiARQ9fRR/lr/8KG/hb87cfgNj&#10;9h5/F/F/5IVUdNRVfWnZWepKTZ27suwEbP1d2TXCnoa4TuVEGLyH2mR1sYoaeqSP7h4D5h5D3fZW&#10;aa3U3NuM60Hco/poKkU/iFV8yRw6aZCOr+vYH6p1737r3Xvfuvde9+691737r3Wv5/M5/wCFDHw+&#10;+BuM3DsDrHN4X5N/JynjqsfSdcbEzcFZsfY2YUGJajtjf+MMtNS/bSBvNhcc8+SZ1EM0dCkgqkHP&#10;LnIe672yz3INtbcdbDuYf0FOTX+I0XzGrh1dUJ6+cp8vPmL8gfnN3XuHvv5H75q96b4zlqOgpkV6&#10;Ha+zNuQTPNjNm7G28rtFjcVSeRzFTxkvJI0lRUyT1U088k/7VtNjstmtjt6aEXj6sfNmPmx9fyFA&#10;AOnQABQdFh9mPW+ve/de697917rY5/4Tb/y1Kv5ofMLH9+9iYBqr46/E7MYXeubavpy2L3z2/C/8&#10;T612FCJR46iKkniXO5iO0iCCngpahAmRjYgD3B5iG0bUbG3alxdAqKcVj4O3yr8K/Mkj4eqO1BTr&#10;6afvHXpnr3v3XuqkP57XSlb31/Kd+Zu0MVSPWZnbfW1J25i0hQy1Kt0purH9rZYUkS8tJLjsRW04&#10;RQWYSFVBYj2KeSrwWPM9pKxoGfQf+bilB/NgerKaMOvkxe8oOn+ve/de697917qzX+UX8/q/+W98&#10;3OuPkDVw5DJda5Cnrutu7sDjAZK7MdT7vqKc5ufH091E1Xiqumoc5RQFlE09EkDOiSswDvNOxrzB&#10;s0liKCQUeMngHWtK/JgSpPkDXy6qwqKdfWh627I2H3DsHaPaPV+68Lvnr3fuBx+59n7u27WR1+Gz&#10;+CysAqKKvoqmP8Mps6OFeNw0ciq6soxeuLee0ne2uVKSISGU4II8umOlt7Z691737r3Xvfuvde9+&#10;691737r3RKPnF/MH+LP8vPq2p7Q+SnYtDt0VFPWf3N2BiWpst2Z2TlKVL/wfYuz1ljmqm1tHHPWT&#10;NFRUutHrKqnjIf2cbNsW5b9ci22+PV/ExwiD1ZvL7Mk+QPWwCeHXzGv5qn817vb+aT3LFu7fQfY3&#10;TWyajIU3TPSGLyUtbgtl46sYR1GczlZpiGU3BXRpH9/k3hQBQIKaOGnUIcjOWeWLLlq08KHvmeni&#10;SEZY+g9FHkPzJJ6eVQvVV/sS9W697917r3v3Xuve/de62sv+EhH/AG8V74/8Ur31/wC/z699xl7q&#10;/wDJAg/56F/6ty9NycOvote4D6a697917r3v3Xuvkw/z3/8At7n84v8AxKuN/wDeBw/vKDkr/lVr&#10;L/SH/jzdPr8I6qR9inq3Xvfuvde9+6919n/4d/8AZI3xZ/8AFcukP/fZYz3iLuv/ACVLn/mrJ/x8&#10;9JujG+0HXuve/de697917r3v3Xuve/de697917r3v3Xuve/de61rv+FWP/bquf8A8WN6e/8AcPNe&#10;5C9sv+VmH/NKT/n3q6fF180T3kP091737r3XvfuvdbmP/COX/md3zd/8RV1H/wC9dl/cSe7P+4dn&#10;/p3/AOOr03J5db7fuEemuve/de697917r3v3Xuve/de697917rRw/wCFdfwj8VT0Z8/dm4j0VKxf&#10;H3uyajg4E8S1W5OpN0Vywjkun8YxFVVzWA0YynDcxr7mb2s3jE2xzH/hsf8AIOP+OsB/pj05GfLr&#10;SC9zH071737r3Sk2bu/cfX279qb92dlanBbu2RuTB7v2tnKJglZhtx7aykWZweVpHNwJaeqhimjN&#10;uGUe25oo54mgmGpHBVh6gihH5jr3Tz2r2Xu7ufs7sTt/f+R/i2+e0t8bq7D3jkwrotfufeWcn3Dn&#10;KqON2coj1NRIUTUdK2W/HultbxWltHaQCiRKqqPQKAB/Ide4dIL2/wBe697917rbh/4STfDz/SV8&#10;qO2fmLubF+bbXxv2d/cnYFVUQ/ty9sds0c+Or6/HzsCrPi9tRZOnqkFiv8Vpnv8Agxb7o7t9PtkW&#10;0xnuuG1N/pEoQD9r0I/0p6bkOKdfQr9wR01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W3+Pfuvde9+691737r3Xvfuvd&#10;e9+691737r3Xvfuvde9+691737r3Xvfuvde9+691737r3Xvfuvde9+691737r3Xvfuvde9+69173&#10;7r3Xvfuvde9+691737r3Xvfuvde9+691737r3Xvfuvde9+691737r3Xvfuvde9+691737r3RTfk7&#10;8GPiZ8x8K2H+RvRuyOxahKVqPHbqqaB8Nv7BwkErHgewNvvS5mkjDEOYIa0QuQPJG4FvZ1tHMW97&#10;FJr2q5eIcStaoftRqqftIr6Hp6K4mgNYmI+Xl+zh1rG/LL/hK4WOT3J8Le+lAJmqKbqzvuEiw5ma&#10;lxPaO0KU3/45U0Fdgv8AU+au/VJ7lrZveKtIt+tv+bkP+WNj+0h/sXy6MY90riZfzH+b/Z61ovk9&#10;/Lz+aHw9q6tfkF8e+wNlYOlnMC76p8Yu6Otqss+iD7XsTar1uH1yAhlp5KxZwCA8SNdRKe1czbFv&#10;gB2y5SRj+Culx9qNRvzpT59KRPFL8DV/w/s6JS3s4PTbefSyp+xt1JhaDa+Vr/70bTxRlGL2xujy&#10;5jE4eOolaerj240ripxIqJG11LYmopmmYKZGbSLImtofEMqDQ54suCfTV5NTy1A08uk7DqRT0nWu&#10;4gI2ymW67ysnAfKU8+7NlSTv+5LJLXYiMZjG0yWZIYUx+XlYlPJMAGk9tMbqOuBKPl2t+w9rH1yg&#10;9B5dMNXozPxQ+fHyz/l9b6q8r8cO5psdh58hDWZ/Zv3D7q6g3/EqKI6jObMyoSIySwARirSKkydO&#10;hMazU0gZQUbvy/tHMNuF3KCrUoG+GRPsYfPyyp40I6ZYA8etx/4K/wDCmL4s98LhtkfLHEf7K32b&#10;UrBSNux6ir3B0Zn65gIzNHuMI1ft/wAr3fxZiGSkgS3kyrt7hffvbLddvLT7S31UQzp4SgfZwf8A&#10;2pqf4OmSKdbJO2tz7a3pgcVurZ24cHuza+eo4sjg9ybay1BncDmcfOLwV2KzGLklp6iFxyksMjKf&#10;wfcayxSwSGKZSjqaFWBBB9CDkHrXT57b691737r3Xvfuvde9+691737r3Xvfuvde9+691737r3Xv&#10;fuvde9+691737r3Xvfuvde9+691737r3Xvfuvde9+691737r3Xvfuvde9+691737r3Xvfuvde9+6&#10;91737r3Xvfuvde9+691R5/OV/ktdUfzQuuhurbcmE60+XGw8NLS9a9sTUskeL3Rjadnqoutu1BQI&#10;81TiJZGc0VckclTi5pGmp1mhkqqOqGXKXN91y3ceFJWS1c96eYP8aVwG9RwYYNDQiytT7OvmP/IT&#10;479z/FXtrdvR3f2wM51t2bsquajzW3M7AqmSFiTRZjDZCAvTZDHViDzUORopZaeoiIkikdTf3kXY&#10;X9pudql7YuJI3GCP8BHEEeYNCPPp4GuR0C3tZ1vr3v3Xuve/de697917r3v3Xuve/de6UW2t37t2&#10;ZXfxPZ+6NxbUyVgP4htrN5PBV1l/SPu8XLFJxc29XtuSKKZdMqhh6EAj+fXuh4oPmt8ysVAtLi/l&#10;t8m8bTKoRaeg757Uo4FRb6VWKnyqqALmwt+faJtn2ljVrWEn5xp/0D1qg6Su5fk58k95wNS7w+Qn&#10;eG66VwQ1NuXtjfudgYEWIaHKV8qngAcj27Ht23wmsUEan5Io/wAA69QdAi7vK7yyu8kkjs8kjsXd&#10;3c6nd3bkknkk/X2s4YHW+uPv3Xuve/de697917r3v3Xuve/de6FLpTpPtb5F9o7N6W6S2Nnexuzt&#10;/ZeHC7W2lt2l+4r8hVyAyzTzSyFYaakpolkqa2uqpI6emgSSeoljhjd1TXl5a7fbPeXjiOOMVZjw&#10;H+cngAMk4Ar1ommT19RX+TB/KF2B/K46QmfNSYfevyl7Sx2PqO6+zKOJpaLHQxEVlH1f1/PVIk0W&#10;Cx0p1TTsiS5KqX7uoRI0o6Wjxu5u5qn5kvOyqW0RPhp5n+m39I/sUYHmSyzaj1dL7CHVeve/de69&#10;7917rTJ/4UhfyRch2om5/wCYZ8SNoyV3YeMxzZP5NdUbdotdZvjDYmjCv3FtDGUq6pcxRU8YXcFF&#10;Epatp0WtjX7uGp+9lz2/5xW207Duj0jJpC5/CT/obH+En4T5HBwRRxG8j1oU+5t6d697917r3v3X&#10;uve/de6HLoP5NfIT4tbxTf8A8de5exemt22hSqyuwN0ZTALlqaBzJFj9w4+kkFLkqTUSTR5CCaFr&#10;+qM+0V9t1hucXgbhCky+jAGnzB4g/MEHrRAPHrYd+Pv/AArK/mGdZ0lDiO7NkdIfJHHUyRrUZzMb&#10;drusOwK3xgL+5mev5YsGuocsRtktq51WuCA7/wBr9huSXs3ktyfIEOv7G7v+N9VMY8urMNp/8LIO&#10;tKqli/v18Et9YOsAAnG0+9cBuqlZhYNJE2Y21hnAPJCEG301N+r2HZfaa4B/QvVYf0oyv+B26r4f&#10;z6cdx/8ACx3p6lpZX2j8Guys3WhSYYNx90bX2tSu9uFlq8Zgcw6i9+RA3+t7rH7TXZP6t6ij5Rsf&#10;8LL17w/n1Xp3v/wrp+b2+aSsxnRHR3RfQtLVrIsWbzH94u4d6Y2/+akx1fl3xOFLL/a+629OpNrK&#10;ouCfWXtZs0JDXs0k5HkKRqftA1N+xh1sRjz614/k984Plv8AM7Px7j+T/f8A2P3BU0tTJV4vE7kz&#10;bU+zsBUyqVll2vsHCrS4PFlwxV/4dj4dQ4Nx7Hm27Nte0R+HtsCRA8SB3H7WNWb8yergAcOirezP&#10;rfXvfuvde9+691737r3W4T/wnK/khZDuXc2z/wCYB8sdoSU3TG1MhS7h+OvWm4qLS3be6sZU+XHd&#10;m7ixlWtztnGToJcVBItspVoszXx8GnIRRz/zktpG+x7W9ZmFJXB+BTxQH+M/i/hGPiPa27UwOvoB&#10;+4N6a697917r3v3XuqLv+FJv/bmb5b/9R3x7/wDgmtnexp7e/wDK22v2S/8AVmTqyfF18sT3kr0/&#10;1737r3XvfuvdbWX/AAkI/wC3ivfH/ile+v8A3+fXvuMvdX/kgQf89C/9W5em5OHX0WvcB9Nde9+6&#10;91737r3Xvfuvde9+691737r3Xvfuvde9+691on/8LJv+P3+AP/hq/I7/AN2+y/c0+0v9jff6aL/B&#10;J07H59aUfuYOnOve/de697917r6T/wDwk3/7ddbh/wDFqu2f/eO2r7x79z/+VkX/AJop/wAefpl/&#10;i62bfcddU697917r3v3Xuve/de697917r3v3Xuve/de697917r5U/wDwox/7fM/M/wD6jui//gZd&#10;l+8meQf+VSs/sk/6vSdPp8I6pL9jDq3Xvfuvde9+6919jj+Wz/27q+Av/ilfxY/98ZgveJ3MP/Jf&#10;vv8Anom/6uN0nPE9HU9k/Wuij/zAP+yDvmz/AOKj/JH/AN83mfZpsf8AyW7P/mvF/wBXF62OI6+N&#10;X7y16Ude9+691737r3R7P5aPxX2782vmt098WN0Zir27je4qPtTA0m4qINJNt7cmO6Z3DuTZ2ekp&#10;lKmohosvRUNTU0utfPEjwllEmoEvMW5ybPs8u5xjUYtBp6gyKGHyqpIB8jnrTGgr0Xv5E/H7tP4r&#10;92dj/H3urbk+1ey+rdy1u2dy4uTyPTTSU9pqDM4ardUFVjsjSvDX42sRdFRTTRTJ6XHtfYX1tudn&#10;Hf2bao5RUH/CD6EGoI8iCOvA1FegX9q+t9e9+691aD8TP5y/8yH4XUeM2/0z8md5VWwcUsUFJ1h2&#10;YtF2n1/S4+EejFYXDb4jrJcPT35KYOpoje/q9TXDe6cpcv7uTJeWy+Ifxp2NX1JWmo/6YHqpVT1e&#10;b1V/wsO+TGEpaaHur4g9JdkVEKok9Z1xvje/UL1YTgyvDuGLeUaSMOWKKE1XKoq2UAy69qNuc1s7&#10;uSP/AE6rJ/g8Pqvhjoyw/wCFlO1/tA5/l8Z4V2i5px8nMcaQSflRWf3DD2/2rwX/AMPZd/rSy1/3&#10;PFP+aJ/62f5eteH8+i6do/8ACxL5F5mkqYumPhv0z15VyK609X2R2HvXtxKYsLLIabbdLswOy/UX&#10;YLe11IuCYW3tPYIa3l3JIP6CKn+Eydb8MdUdfLT+dZ/Mo+Z1Dk9u9tfJXdOE6+yqTU9X1h1NDSdU&#10;7GqsfOCJcTmqTZy09bmKU3v4c5XVo+n+pWwy2vk/l7aCJLW3VpB+N+9q+o1VCn/SgdWCqOqq/Ym6&#10;t1737r3Xvfuvde9+690an4XfDnun53/IfYvxv6JwTZXd28KzzZXM1Mc425sPZ9FNGNx7+3jXQq32&#10;2MxsUgeRrF5pWhpadJaqoghkLN33az2SwfcL1qInAebMeCqPMn+QqTQAnrRNBXr61vwc+GnUvwH+&#10;NHXPxm6bomG3dk49p87uSrp4Ic92BvfKBZ917+3M8N9dZkagagmpkp4FgpIdNPTwouLu87vdb5uM&#10;m43Z7nOB5Ko+FR8gP2mpOSemCamvRtvZX1rr3v3Xum3M4fF7hxGVwGcoKXK4XOY2uw+YxddEtRRZ&#10;LF5OlaiyFBWQPdXimid45EIsVJB+vuyO0bh0NCpBBHkRwPXuvj2fzJfhnuX4D/NDvD40Z2mrf4Lt&#10;HdVVlOs81WLIf71dS7lkbMdd7hjqWGmWR8dJFTVxjZljrYaqnLF4Wtlby9u8e+bRDuKEVdaOP4XG&#10;GH7cj5EHz6UA1FeiMezrrfXvfuvde9+691bt/LP/AJ0ny/8A5ZOROA63y9B2Z0NlMo+T3L0B2JPX&#10;VG0HrKmQHIZnZGVpW+727k5lvrqKLXTTPpkraKrMcekK8xcobVzGuu4BjnAoJVpq+QYcHHyOR5Ed&#10;VKg9bnPxm/4VSfy2O48bjqbuyTsz4rbwljhjyVFvbaWV7D2OtfIoLRYTe3WFPkKqanDHT9zk8Jjv&#10;6sir6vcR7j7acw2jE2ei5TyKsEanzVyBX5Bm6bKEcOrSdq/zdP5Xu8qSKtxHz7+KFHDMiOibq7r2&#10;PsSrAk/SJaDe9Xjp0P8AqleMEfkD2G5eVeZITR7Gc/6WNm/moI6rpb06nbh/myfyxds08lTkvn/8&#10;QqmONdTLt7v/AK13bUEWvaOk2pka2Vj/AIKhP+HusfK/MchotjOPtidf+PAde0t6dEN7r/4Uxfyl&#10;OoaWr/gXdO8u9M3SLJfb3THVu76+aaRQSiU+49/w7ewUms8BosqwH5t7O7P275ouiNcKwg+cjqP5&#10;Lqb/AIz1sIx617/mN/wrj+QfYFFldqfC7pLbnQOMqknpIO0ezKui7P7LWFwfDksHtUQQ7dxVSLi8&#10;ddHmo+CQQSCo72n2tsICJd3mM5H4E7E+wt8bD7NHVxGPPrVM7k7t7e+Q2/8ANdqd5dk7y7X7E3BI&#10;Gyu799Z7IbhzM8SMzU9DDUV7uIKSAMUpaOnCQQJaOGNEAUSbaWdpYQC2so1ijXgqgAfbjiT5k5Pn&#10;05w4dBd7U9e6sS+Hv8uTuH5Y9IfLn5L4+lrtudF/EbpTsDsXdG9JqB5KbdW+9ubWkz2B6x21JLZJ&#10;qoxhcll5E1LR0KAyFJqyjEpDu3MFptd5a7cxDTXUioFr8KlqFz8vJfVvkD1ommOq7fZ91vr3v3Xu&#10;ve/de62sv+EhH/bxXvj/AMUr31/7/Pr33GXur/yQIP8AnoX/AKty9NycOvote4D6a697917r3v3X&#10;uvkw/wA9/wD7e5/OL/xKuN/94HD+8oOSv+VWsv8ASH/jzdPr8I6qR9inq3Xvfuvde9+6919n/wCH&#10;f/ZI3xZ/8Vy6Q/8AfZYz3iLuv/JUuf8AmrJ/x89JujG+0HXuve/de697917r3v3Xuve/de697917&#10;r3v3Xuve/de61rv+FWP/AG6rn/8AFjenv/cPNe5C9sv+VmH/ADSk/wCferp8XXzRPeQ/T3Xvfuvd&#10;e9+691uY/wDCOX/md3zd/wDEVdR/+9dl/cSe7P8AuHZ/6d/+Or03J5db7fuEemuve/de697917r3&#10;v3Xuve/de697917opvzq+K22Pmz8Ru+vi/ur7WGm7Z2DlMNgsrWRGWHbe+ceyZ3r3dZRQzH+F5yl&#10;oK9lUXdYin0Y+zTZdzk2fdYNyi4xMCR6qcMv5qSPz62DQ16+OZvfZm5uud57u693riKrb+8tibnz&#10;+zd24GuUJW4Tc22MrLhM9iKxBcCWmqoJYZBfhlPvLGGaO4hSeE6kcBlI8wRUH8welHSY9ude6979&#10;17r3v3Xuve/de697917r6xv8in4ef7Jf/LT6B2PmMX/C+xez8S3fna0ckPgrU3l2pSU+WoMVkoSL&#10;pU4jBR4bC1Ckm0tG5Bsbe8YedN2/e/MM8yGscZ8JP9KlQSPkzamHyPTDGp6t/wDYU6r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X3+Pfuvde9+691737r3Xvfuvde9+691737r3Xvfuvde9+691737r3Xvfuvde9+691737r&#10;3Xvfuvde9+691737r3Xvfuvde9+691737r3Xvfuvde9+691737r3Xvfuvde9+691737r3Xvfuvde&#10;9+691737r3Xvfuvde9+691737r3Xvfuvde9+691gqaamraeejrKeCrpKqGWnqqWpijnp6mnmQxzQ&#10;TwSgq6OpKsrAggkEW97BKkMpoR17qpn5N/yPP5bnyifI5XcHQmN6r3nkfK0m+uhqpercwtRPdp62&#10;fb2Kik27WVEj+uSoyGDqJGa5L+prjHaufuaNpokdyZkH4Jv1B9mo94HyDgdPLcSritftz1r4fJH/&#10;AISlds4R67L/ABR+Ru0N/Y4GWem2X3Tia7Yu5IYUuY6Kl3jtWPJ4+vqGFrPPj8bFf6lQLmRds93b&#10;OQBN3tmjP8URDr9ultJA+wsenRcg/EOqFvkR/Ky/mB/Fw1tR2/8AFntHH4CgMj1G9No4dOydixU6&#10;XKVVXvDryTJ0FKrqNSpWzwyW4ZFYFQPtu5s5d3bFldxlj+Fjof8AJX0k/kCOvF1bgeq+3BBIIIIJ&#10;BBFiCOCCD7Pjw6o3n1hPup49Mt0cP4pfP/5ffCXOLl/jf3hu/YmOlq1rMtsiSqj3B1vuGS4ErZ3r&#10;/cC1OKmldAY/uxTLVRqT4Z429QJN35f2fe00blAshphuDj7HFGH2Vp6g9Nnj1tSfEH/hVhsvMJjN&#10;r/Nzo+v2fkm8NNUdr9FibPbXlkayNWZvrXcdT/EqGJAC8smPymRdybR0iAW9xTvHtVMlZdknDj/f&#10;cuG/JwKH81X7etas0PWzJ8b/AJs/E35d4hMv8ce/OuO1D9qtbV4HB52Kk3riKZgCJc/sHNClzeOH&#10;Nh99j4r82vY+4z3LZN22h9G427xeVSO0/Y4qp/InqwIPDo0nsr631737r3Xvfuvde9+691737r3X&#10;vfuvde9+691737r3Xvfuvde9+691737r3Xvfuvde9+691737r3Xvfuvde9+691737r3Xvfuvde9+&#10;691737r3Xvfuvde9+691737r3XvfuvdV3fzEf5Yfxa/mXdYJsXvzaz0m7sBTVn+jXuXaqUdB2X1v&#10;X1I1t/CMtNG61eNmk0tW4auSSknsH0R1KQ1EJ9sPMe5cu3Pj2LVRvjjbKOPmPI+jChHzFQdhivDr&#10;5vv8y3+Sz8w/5aWdyGY31tt+0fj7NkTS7Y+RPX+NrKnZ00VRP48bQ79xd5anbOTkDRqaXIM1NLKW&#10;joa2tCMwyB5d5v2nmJAkLeHPTMTHu+ZU8HHzGQPiA6eDA9VDexV1br3v3Xuve/de697917r3v3Xu&#10;ve/de697917r3v3Xuve/de697917r3v3Xuve/de697917qw3+X7/ACv/AJb/AMyPf6bT+PmwZxs7&#10;F5GnpN+90bsSrw3VHXsMoWWT+N7kEUhqq7xsHhw+NjqK6UEOIFhEk0ZDvvMm18vweLfv3kdsa5dv&#10;sHkP6Roo9a460WA49fSi/ldfyhfjP/K869koeu6P/SB3junF09H2f8gNz4ylg3ZuYBkqZ9v7Yoka&#10;ZcFgFnRZIsVSzO8hSKStqKyaKOVMe+ZOatx5kn1Tnw4VPZED2j5k/ian4jwzQAE9Msxbq132GOq9&#10;e9+691737r3Xvfuvde9+691pnfzuP+E3kXbGR3f8tv5eu2sbiux6+Sv3J2v8aKD7XE4TflbIWq8n&#10;u3p5W8dNQ5mVtUtbgXaOmrWLSUTQVd6aulvk73ANqqbXvzExigSY5K+iyeZX0biPOoyHFfyPWh5u&#10;Hbu4No53MbX3Xg8xtnc23slWYbP7d3DjK3DZ3B5fHTtS5DFZjEZFI6imqYJVaOaCaNXRgVZQQR7m&#10;uORJUEkTBlYVBBqCDwIIwQfXp3pn93691737r3Xvfuvde9+691737r3Xvfuvde9+691737r3Xvfu&#10;vde9+691lggnqp4aamhlqKmoljgp6eCN5p555nEcUMMUYLM7MQqqoJJNh78SAKnr3W5j/JX/AOE1&#10;+49+V+0vlP8AzF9o1u2evqZ6HcXXPxczsM1DujfMqMtXj833Zj5AsuMw49LptuTTWVp4yC0tKrU1&#10;dEfN/uFHAr7ZsD6pDUPMMqvqIz5t/T4D8NTlW2fyHW+Xj8fQYmgosViqKkxmMxlJTY/HY7H00NHQ&#10;Y+go4VpqOioqOmVY4oYo1WOOONQqqAqgAAe4TZmZizGpOSTxJ6a6l+9de697917r3v3XuqOf+FIV&#10;FPW/yZfmF9ujSPSP0DWuiIXYwU/yc2Yah7D6BELSMfwqk+xn7fMF5utK+fij/qjJ1ZPi6+Vz7yW6&#10;f697917r3v3Xutrn/hINTTv/ADDO/qxY2NNB8Mt4000wHojnq+79hS08bH+rrDKR/wAFPuMvdUj9&#10;wwDz+oX/AKty/wCfpuTh19FP3AfTXXvfuvde9+691737r3Xvfuvde9+691737r3XvfuvdaKv/Cyi&#10;mnXd38vysaJhTT7c+S1NDMR6JJ6XJ7GlqIlP9UWaIn/gw9zT7SkeFfD5w/4JOnY/PrSd9zB05173&#10;7r3XvfuvdfSl/wCEnlPPB/K3zEssTxx1nyk7aqKZ2FhNAu1tsUjSp/UCSKRP9dT7x79zyDzKAPKF&#10;P+PP0y/xdbM/uOuqde9+691737r3Xvfuvde9+691737r3Xvfuvde9+6918q//hRzTT0385r5leaN&#10;k88/Q1TCSDplgm+MmyykiH8j6qbfQgj6g+8mOQCDyjaU/wCGf9XpOn0+EdUh+xj1br3v3Xuve/de&#10;6+yH/Lpop8Z/L5+CeOqkaOqx/wANvjDRVMbqUeOel6SwcEyOjcghlIIP094mb+wbfb1hwM8x/wCq&#10;jdJzx6OT7KetdFH/AJgH/ZB3zZ/8VH+SP/vm8z7NNj/5Ldn/AM14v+ri9bHEdfGr95a9KOve/de6&#10;97917q5j/hPf/wBvivhR/wCHV2b/AO+K3T7CXPf/ACqd5/pU/wCridVf4T1u/fzxP5LO0/5mnWkH&#10;ZPVq4TZ3zF6vwc1JsPc9cUx+G7Q2xTySV/8Aor37Xop8a+WSWXCZOQN9lUSSJJ/ktRM0cN8m83y8&#10;u3H09zV7SQ9wGSh4a1H/AB4eY+YHTStp6+ZN2h1b2L0p2DuzqntrZm4Ovexti5ipwO7dnbpx0+Lz&#10;mEylKQXgqqWcC6uhSWCaMtHNE6SxO8To7ZFW1zb3kC3Vq4kjcVVlNQR/q/YcHPT/AB4dIL2/17r3&#10;v3Xuve/de697917r3v3Xuve/de697917r3v3Xuve/de6Nd8NvhR8ifnn3RhOjPjdsWr3durItFVZ&#10;zM1HmodmbA255hDW7w3/ALlEckWOxtPfl2Vpp5NNPSQ1FVJFBIWbtvFhslmb3cH0KOA4sx/hUeZP&#10;7BxJABPWiQBU9fUU/lV/yq+jv5XPSB2NsXw707g3pDjq/uruvIY6Kkzm+c3SREwYfEQku+P2/j3e&#10;VcZjFla2p553lqZZJDjdzNzNecyXvjTdkSVEcYOFHqfVj5n8hQDplmLdWlew11Xr3v3Xuve/de69&#10;7917rX4/n8fyiB/Mi6Gx/ZHTuNoY/lx0Li8nUdeCR6ehHauyJXbJZzqDJ5GYoiTvNqrtu1FS/igr&#10;WlgdoIchUVMQ65H5q/q/fG3uyfpZyNX9BuAcD08mAyRQ5KgGytpPXzEM/gM7tTO5na+6MNldubl2&#10;5lchgtwbfzuPq8Tm8Hm8TVvQZTEZfF16Rz01TTTxvDPBMivG6srKGBHvI2ORJUEsRDKwBBBqCDkE&#10;EcQfI9P9NPu3Xuve/de697917r3v3Xuve/de697917r3v3Xuve/de697917q43+Uv/Js+QH80Hse&#10;mrKClynWfxh2tl4oO0O+cjjGND/k7pNWbJ61p6sLHl9wzRMAVTVTUCMs9c66qanqwnzRzbY8t29G&#10;IkuWHZGDn/TP/Cv824L5kVZgvX0oV+C3S3X3wN7C+B/RW0MZsPq7cnQnaHTWJxqM0ktRP2Nsqv21&#10;ldybkyr/AL1bka2orXrMhXzEySyszkj0gY9/vq8n3uPe71y8qypIT/pGBAA4AACgHADpmuanr48W&#10;Zw+U29l8rgM5QVWKzWDyVdh8xi62JoK3G5TGVTUWQoKuB+UlhlR45EPIYEH3lcjrIgdDUMAQfUHg&#10;elHTd7t17r3v3XutrL/hIR/28V74/wDFK99f+/z699xl7q/8kCD/AJ6F/wCrcvTcnDr6LXuA+muv&#10;e/de697917r5Nf8APqo6ih/m8fOCGpQxyP2Xt+sVWDAmnyHWmDr6V7MBw0UqMD9CDcXHPvJ/kgg8&#10;q2ZH8B/k7Dp9fhHVQ/sVdW697917r3v3XuvtD/EekqKD4pfGOgq42hqqL49dL0lTEwKtFUU3W+Nh&#10;mjYNYgqykEEe8Rd0Ibc7kjgZZP8Aj56THj0YX2g691737r3Xvfuvde9+691737r3Xvfuvde9+691&#10;737r3Wtz/wAKqaOeq/lS5WeFC8eO+QfTlZVMAxEcDnKY9XYgcDyzxrc2Fzb6kD3IPtmQOZwD5xSf&#10;5D/k6unxdfM595EdPde9+691737r3W51/wAI4qSd+4/nHXLGxpafrPpmkmlAOlJ63dOdmpoy30uy&#10;wSkC/wDZP9D7iP3ZI+ksl89cn/HV/wA/Tcnl1vpe4S6a697917r3v3Xuve/de697917r3v3Xuve/&#10;de60FP8AhSx/Jy7Vw3d26/5g3xr6/wAvvnrDs6npsv8AIXa2y8RU5bOdbb/xlClFk+yJcFjEeeTB&#10;5qnhjrMnWxROKSvWrqKtkiqomWcPbzmy2ezXYtwkCSR4iLGgdScJU41KcAea0AyOnUYUoetN73LP&#10;TnXvfuvde9+691737r3Vl38oH4fH5xfzDPjl0bksYcnsIbwi7E7bR4jLRDqzrZf72brx+RYA+OPL&#10;CnhwUUhBAnrobjn2Hea92/c2w3F6po+nQn+nftUj/S11fYp6qxoK9fXdVVVQqgKqgKqqAFVQLAAD&#10;6Ae8WOmOu/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f/9Df49+691737r3Xvfuvde9+691737r3Xvfuvde9+691737r&#10;3Xvfuvde9+691737r3Xvfuvde9+691737r3Xvfuvde9+691737r3Xvfuvde9+691737r3Xvfuvde&#10;9+691737r3Xvfuvde9+691737r3Xvfuvde9+691737r3Xvfuvde9+691737r3Xvfuvde9+691737&#10;r3XvfuvdFB76+APwq+TwrJe9vjH072Dla8OKndVds7G4nfZEn+cEPYG3Vo83Ff6nxZBebH6gH2cb&#10;fzBve10FhdSRgfhDEp/vBqv8ut1PVNHd3/CXH4Cdgfd1vUO8e7egspIH+yx+M3NQ9j7LpC/K+bD7&#10;7gmzE2k2AtuJOL3uSCBpY+6fMFvQXiRXA8yVKN+1Tp/4x16teqi+4/8AhKJ8rttGqqukPkT0l2vQ&#10;wa3ho97Yzd3Um4qyMX0RUtHRxblx/lPAInycSfU6/wAEW2fuvtMtBfW0sJ/olZB+06D+xT1UivVW&#10;HbP8j3+aZ0+9U2b+IfYG7aCn1tFkep63bPbaV0Kf7upcV15XZDJC9uI5qKOT/aOR7FFrzxyteACO&#10;8RD6SBo6fm4A/YadNlTXqvXc/XvePQW5aCp3jsftfpXeGKrVnxdRubbW7+uNy43I09ys1BLlIKOq&#10;hmTkhoyGH+HsQRXFjfxEQvHMh46WVwR86EinTbYPVo/xp/n8fzM/jYlBjB3avem0qDxhdq/IbFv2&#10;OZI4/TobfAno9020+lVOdMa2BCf1Cu58hctbiS3geA5/FEdH/GaFP+M9bDsB1fd8fP8AhWP09mlo&#10;cZ8oPjJvvYFYRHBVbs6a3FiOwsHNM3D1021d1nB1lDAp/VHFX5CQAXXWTp9gPcPam8SrbZcrIP4Z&#10;AUP2al1An8lHVhMPMdXXdHfznP5ZPyASki2b8uesdu5er8cf93u2ayu6by8dXJYLQRDs6HF01VNc&#10;hVFDUTqx4RmPsF33JvM1hUzWjsB5x0kH29hYj8wOriRD59WVYTO4Pc2LpM3tzM4rcGFr4xNQ5fCZ&#10;GjyuLrYT9JaSvoHkikU/6pHI9hp0eNikgKsOIIoR+R6v06+69e697917r3v3Xuve/de697917r3v&#10;3Xuve/de697917r3v3Xuve/de697917r3v3Xuve/de697917r3v3Xuve/de697917r3v3Xuve/de&#10;697917r3v3Xum7L4jE5/F5HB57GY7N4TMUVVjMth8vRU2SxeUxtbCaetx+Rx9YrwzwTRs0csUqMr&#10;qSrAgke7KzIwdCQRkEYIPqD17rV+/mB/8JaviJ8kJ852D8S8z/sovate9RXy7VxuNl3B0FuCvkJl&#10;aI7JSSOr24ZWsiyYKo+ygS5TEyN7kfYvcrddvCwboPqohjUTSUD/AE3B/wDbCp/i6uHI49abPzL/&#10;AJLP8xf4OT5fI9r/AB/3DuzrnEmaVu5Om4qvs7rFsfDfVlsnk8HB9/hYCQQDuLHY9ybWQgqTLW0c&#10;37BvIC2s4SQ/6HJ2PX0AJox/0pbpwMD1VX7E3Vuve/de697917r3v3Xuve/de697917r3v3Xuve/&#10;de697917o83xJ/lq/OL5xZKlpvjX8dewN9YGepFNU9h1eOXanVmLKy+OoOR7J3U1Hhw8QDO1LFVy&#10;VLBSIoJGspJd05h2bZlJ3G4VG/hrqc/Yi1b86U9T1okDj1uDfAL/AISY9U9f1GE7B/mA9kx9z7ip&#10;Xgrh0b1TV5rbvVdNOlpBS7t37OlHnc0n+rgx8GKjDrpaWqiYq0U757oXU4aDYo/BU48R6F/9quVX&#10;7SW+wHpsyenW3V1z1r171Bsrb/W/VWyNq9c7A2pQpjNt7M2VgsbtrbWEoYyWFPjcPiY4oIgzFncq&#10;l3cs7EsxJiy4uJ7uZri6dpJGNSzEkk/MnPTfHpbe2evde9+691737r3Xvfuvde9+691737r3Xvfu&#10;vdVC/wAyf+Sp8Nf5lmOq8/2FtuXrDvyGgSkwXyE63o6Gi3nakh8WPx++sXKFo9y4+MLGghyAFVFE&#10;pioq2jDMSKuXucN35eYJA3iQVzE9dPzKnih+zBOSD1YMR1oX/PT/AIT8/wAwj4OVOa3HD13UfI3p&#10;THvUVFP250XjcnuY0GKiJkFXvnryFJM5hGjiAkq52p6jHQm6rkZbE+5t2TnrYt5AjMn08x/BIQKn&#10;+i3wt8hUMf4R06HB6o+ZSpKsCrKSrKwIKkGxBB+hHsZdW669+691737r3Xvfuvde9+691737r3Xv&#10;fuvde9+691bX8FP5JX8wP591WHzHWvUFf131HkjBPJ3p3NDkth9cvjZTf77bBqqeTJbhBGoIcDQV&#10;UQcBZpoAS4C+9c47FsYKXEoklH+hx0Z6+hzRf9sQfQHqpYDrfD/lkf8ACf8A+Hf8u6XCdk5em/2Y&#10;z5MY8Q1UXcfYOFo6fE7LyQQCSTqbYHkqqXDMCPRkqmesyS3cRVkMUjQCE+Y+ed234G3T/F7c/wCh&#10;qcsP6bYLfYAF9QTnppnJ6ve9grqvXvfuvde9+691737r3XvfuvdFP+dfxrp/mF8O/kd8ZpaqloKz&#10;uHqndG1tvZOuDGhxO8zR/wAS2Nma5YwzGCjzNPQ1UyoNRSNgpBIINNl3A7Tu1vuIFRE4YgcSvBgP&#10;mVJHWwaGvXx2uy+tt99O9gby6r7P2vltldhdf7iym1N47UztM1JlcFn8NVNR5Cgq4jcHS6kpIjMk&#10;iFZI2ZGVjlfb3EF3AlzbMHjkAZWHAg8D0o6RHt7r3XvfuvdfQO/4SX/BvevUXSfc/wAzuyMBW7fm&#10;+Rf92dl9NUeVpZKPI1vVuzaqqyed3tFDMA32GdylRTw0DMFMiYw1CBqeogleC/dDeYbq8h2i3bV9&#10;PVpKcNbUAX7VUGv+mpxB6akOadbf3uKum+ve/de697917r3v3Xuve/de697917r3v3Xuve/de61q&#10;v+FP/wAGd6/LD4N7c7b6swFZunsT4lbtzHYVXt/GU0lbmMr1HujDpjO0RhaOAF5Z6FqLD5mVF5NJ&#10;Q1WlXk8amQvbjeodr3lrW5bTHdKFqeAcGqV+Rqy/aw8uroaHr5pHvIfp7r3v3XunLC4XMbjzGJ29&#10;t7FZLO5/PZKgwuDwmHoqnJ5fM5jKVSUOMxWKxtErzVFTUTSJDBBEjPI7KqqWIHurukaGSQhVUEkn&#10;AAGSSfIDz6919cj+T58PM38Fv5eHx2+P+8qWKk7JoNvZLfHaVPHJFM1D2D2RnKjemcwM9RTlopXw&#10;61kOEM0TFJBRh1ZgwY4tc17sm9b9cX0JrGSFT5qgCg/7amr8+k7Gpr1Zl7DvWuve/de697917r3v&#10;3Xuve/de697917r3v3Xuve/de6+fz/wrS+EG9NqfIrr352bXwFZkeru2Nmbe6v7NzVFTS1EO1O1N&#10;kLNR7bnz88YtBBm8EaSmx7NcGbG1CMytJArzn7XbzDLYSbLK1JImLoD+JG40/wBK1Sfkw+fTsZxT&#10;rT59yt051737r3RpvhX8S+zfnB8meqfjT1Ri62t3B2Juagosvl6ekkqqDZOy4KlJd4b+z7p6YqHE&#10;UPlq5mcgyMqQRB55oo3Ld43S22bbpdxujRYwSB5s34VHzY4/nwB60TQV6+yJtDa2F2NtPa+ydt0v&#10;2O3dnbdwu1sDRBtX2eF2/jYsTi6XVYX8cEMaXt+PeJksrzStNIas5LH7San+fSfpRe2+vdFH/mAf&#10;9kHfNn/xUf5I/wDvm8z7NNj/AOS3Z/8ANeL/AKuL1scR18av3lr0o697917r3v3XurmP+E9//b4r&#10;4Uf+HV2b/wC+K3T7CXPf/Kp3n+lT/q4nVX+E9fV094x9MdVN/wAzv+Tt8Vv5n20FbsfGP133rgMW&#10;2O2B8hNm46kfeWDgjZp6TA7rx8rRQ7hwglZnONrZUki1ymhqqKSaWRxRy5zZufLkv+LnxIWNWiY9&#10;p+an8LfMccagaDqysV6+dl/MJ/k0fN/+XNmMnkO1uuqnfHTEdZJFhPkF1lTV+5OtK2keXTRf3mmi&#10;jFXtyskBVTSZuCBXkDrSTVcaeUz1sPNuzb+gW1k0TecT0D/l5OPmtfmBw6dDA9VSexP1br3v3Xuv&#10;e/de697917r3v3Xuve/de6mY7G5HMZChxOIoK3K5XJ1dPQY3GY6lnrshkK6rlEFJRUNFTK0kssrs&#10;qRxxqWZiAASfemZUUs5oBkk4AHz691swfy4v+Ex/y9+VVZgewflVDlviN0TUNT10uP3HjUPfm8Mc&#10;SJDTbf69yA/3ArKoeM125FimhJSWPGVsZ9x3zB7jbVtgaDbKXU/qD+kp+bD4vsSoPDUOqFwOHW/p&#10;8PvhP8a/gj1NQ9N/GXrXFbB2tE0FXnskurI7v3znYoPBJubfe6qu9Xk65xcK8z+KBD4aWKCnVIUg&#10;7dt43He7o3e4yF28hwVR6KvAD+Z4kk56aJJyejWeyzrXXvfuvde9+691737r3Xvfuvde9+691r5/&#10;zfP5A/Rf8yBMn3J1jX4joj5dxUCRnf8AHjpH2L2wKGnEOOxfb2GxiGY1CIiU1PuKhjasgi0pUQ5C&#10;GGmp4R1yrzxe8v0tLkGe1r8Ne5K8ShPl5lTgngVJJN1an2dfPI+Y38v/AOXHwL3vJsn5PdNbn2AZ&#10;6yal27vNKY5nrXe0cWp1qdm7/wAX5MbXaowJnpVnWrgVgKqngkugnnad92re4fG22YP6rwdf9Mpy&#10;PtpQ+RPToIPDom3s2631737r3Xvfuvde9+691737r3XvfuvdC70n0D3b8kd80HWnQfVO/O3t95HS&#10;0G2dgbaym5MjDTGQRPkciMdG6UdHESDPW1bxwRLdpZEUEhLeX1nt8JuL6VYkHmxAH2CvE+gGT5da&#10;JA49bj38tP8A4Si1/wB7t/tn+ZRuKmho4GpMnRfF/rXcAqaircESmg7a7Nwz+OOMEFJsbtmeQuCr&#10;DLx2eFom5i9zlo1ry8ueHjOP5oh/wuP9p59Nl/Trdg6/692J1PsvbfXHWWz9t7A2Ds/FwYXa2zto&#10;Yag2/tvAYqmv4aHFYjGJHDCgJZiEQamLM12Ykw9PPPdTNcXLl3c1ZmJJJ9ST03x6WPtrr3Xzdv8A&#10;hSj/ACqt5/GH5Mbv+aHVm1KzI/Gj5Hbmn3Tu6vw9FJNSdTd17hqPuN2Yjca06laag3FXPJlsVWOV&#10;japnqaGyNDT/AHGQXt7zNDuW3JtFy1Li3GlQT8cY+Ej1KjtYegDeZo8jVFOtXz3I/V+ve/de62sv&#10;+EhH/bxXvj/xSvfX/v8APr33GXur/wAkCD/noX/q3L03Jw6+i17gPprr3v3Xuve/de6+dr/wq7+E&#10;W8+s/mFhPmxg8BWVvU3yP2vtPbW7dy0tNJJRbd7m6728m00wmZliBSnGT27j8XU41pWU1D02QVQf&#10;tmJnr2x3iG42ltndqS27MVHrG51VHrRywPpVfXp5DinWp77k/q/XvfuvdHd/l2/CvsH5+/LjqP44&#10;7FxOSqsfuXcmNyXZm4qKCVqPYXU2JyEM+/d55WsUeOBaeiLxUYldBUVstLSI3lqIwSbf94g2Papd&#10;wmIBUEIP4nI7VHrU8fQAngOtE0FevsR4/H0WJoKHF42mhosdjaOmx9BR06COCkoqOFaelpoEH6Uj&#10;RVRR+AB7xQZizFmNScnpP1M96691737r3Xvfuvde9+691737r3Xvfuvde9+691737r3Vdf8ANi+I&#10;mU+c38vr5J/HHbEVPLvzdWzqXcXWi1MsVNHP2N15naTf2zsUa2chKdMnWY5MVNUOdMcVTIzcA+z/&#10;AJX3Vdl3233CT4Faj/6RgVY/OgOqnqOtqaGvXyH9xbdz+0NwZzam6sLlNt7n2zl8jgNxbezlBU4v&#10;NYLOYesfH5XD5fGVqpNT1NNPHJDPBKiujqysAQR7ynjkSWNZYiGVgCCDUEHIIPmCOHSjpn936917&#10;37r3X0j/APhLN8G96fGH4Y77777PwFbtfevy83PtjdG38HlKWSjytN01sLGVdJ1zlcjS1AWSF8rU&#10;5bN5KnQrZ6GWinBPlsuPvuVvMO5buljbNqS1BUkcPEYjWB/pQqg/0gR5dMuamnWz77jjqnXvfuvd&#10;e9+691737r3Xvfuvde9+691737r3Xvfuvdahv/Cpui+G3RPxKwsWN+N3x9h+VvyZ7Cp8HtftCk6q&#10;2Nj+0cJs3ZVRT7r7M3lT7voqKOvlkLPi8IzTTOQuVkkQq6ahKntq273u6EtcS/S261Ka2KFmqqLp&#10;rT1b/a9OJUnr58vudeneve/de697917rfZ/4SHfDz+7HVHf/AM4Nz4vxZbs/NQ9FdWVdRDoqE2Ls&#10;ueHcPYuVoZbeulyebfHUJINxNhpQR9CYR91N28S6g2aM4jHiP/pmwg+0LU/Y46akPl1uZ+4k6b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//0d/j37r3Xvfuvde9+691737r3Xvfuvde9+691737r3Xvfuvde9+69173&#10;7r3Xvfuvde9+691737r3Xvfuvde9+691737r3Xvfuvde9+691737r3Xvfuvde9+691737r3Xvfuv&#10;de9+691737r3Xvfuvde9+691737r3Xvfuvde9+691737r3Xvfuvde9+691737r3Xvfuvde9+6917&#10;37r3Xvfuvde9+691737r3ULI43HZeiqMdlqCiymPqkMVVQZGlgraKpjP1jqKWpVkdf8ABlI92VmR&#10;tSEgjzGD17on3Y/8uj4E9ufcSdhfDn43bhrqrV58y3UGyMXuN9fLf7+bC0dNkBcm/pqRzz9fZvbc&#10;xb9af7j3kygeXiMR/vJJH8utFVPl0R3ff/CeX+U5vfzS0/xvyOxq+fVqr9idtdtYvQT9DDicpmq3&#10;Gpb8aKIf43FvZ3B7g81wYNyHHo0cZ/mFB/n1QxJ6dE+3h/wlR+AWZaafafbfym2ZUSFvHTHd/Wm4&#10;8PBflQtLkdqpVtb/AGqvPH+PPs3i909/TEsUD/7Vwf5PT+XWvBXoJcH/AMJfM/1VlpM58b/5mnev&#10;SOU8gmjyGD6/raTK+WMDxNJl9h7z25JqFrBwtx+Bxb2qf3Njuk0bjtsU49C4p+xo36r4JrVWp0aL&#10;aH8u/wDnedOrHB1x/OJxXYNDBpX7PvLpKl3e1bGn6Y6vL7vO6Mil7DU8NYH/ANr+tyybmDkq8zcb&#10;QYz6xSaafkugfy63olHBujPbVwH8+naiw02a31/K67apY1HlrNxYb5Lde5+qK8f8Ddn0lVQRavyR&#10;i2sfoLCxLJZORZcpHexH5GFx+xiD/wAa6t+r8v59GG232J/M+oCkG+fit8Ntw8ES5LYXzH7WwaAq&#10;oJaDD7q6gnLajwqvWpb8n+pfJb8stmC6uF+TW6H+a3A/wdbq/oP2/wCx0OOC7I+Sc2gbq+M2FxbE&#10;L5G2x3vt7c8S3F2CNmcPhWa305QX9opLbbh/ZXJP+miK/wCBm63VvToWsZuvcdYqDIdZbvxMpt5D&#10;LlevaynUn66JaPNtIwH9TED/AIe0jRRj4ZVP5P8A5V63XpbxO0kcbtE8LOiO0MpjMkTMtzFIYWdC&#10;y/Q6WIv9CRz7Y631z9+691737r3Xvfuvde9+691737r3Xvfuvde9+691737r3Xvfuvde9+691737&#10;r3Xvfuvde9+691737r3Xvfuvde9+691737r3XvfuvdVyfJr+Ud/Lj+Xk9fk+8Pib1bl905LyyVe/&#10;NoY2r6v7AqqqTlKzJbz61mxWQrnRvUi5CedPwyMpKk/27mnmDagFsrpwo/Cx1r+SvqA/KnWwxHDq&#10;i7u//hIH8Rd1yVlZ0F8mO8umqupaSWLHb6wu0e59s0DMbpT0FJRja2SEIFgPuctPJ9SZD9PY0s/d&#10;XdYqC+t45gPNS0ZP2/GP2KOriQ+fVYPY/wDwj++aOHmqG6o+Tfxp37Qxa2h/vtD2Z1nlalFPpVKH&#10;E4jc1OsjD+y9cFB+r/n2JLf3W2hx/jVtMh/o6HH82Q/y634g6KJuL/hLd/NrwkjpjOv+m94KjlVl&#10;273ZtWljkANhIg3aMW1j9fUoP+F/ZrH7k8rv8UkifbG3/Purreteg+P/AAmh/nHCVYx8ZduMjC5n&#10;Hf3QPiQ88MG3KJPx+EP1/wBez/8Aricp0/3JP/OKX/oDr2teljgP+Evf83PMPGuR6p6r2orkBpM/&#10;3hsGpSEH6tINrVGSYgfnQrH+g9sv7kcrJ8Mrt9kbf5QOva16NP1//wAJDfnznJIpexe+PixsGgkK&#10;+SPDZzs7fWcgB/WXx67bxlGSPwFyRufrb6ktn91NjQUt4JnPzCKP26yf5da8QdWTdM/8I7uh8NLS&#10;1XyC+Yva3YKDxy1OI6k6/wBqdURBwdTUv8Z3bU7vklj/ALJkWkgZhewjNiA9d+6964IsbRI/m7M/&#10;8lEf+E9aMh8ursvjd/Im/lZfF+agymzPilsrfW66DxSLvHvCbIdzZh6yDmHI0+L35JV4ahqEIDJL&#10;jMXTFWAZbML+wfuHOvMu5ArNdMin8MdIx9lVoxH2k9VLMerbaOjo8dSUuPx9JTUFBRU8NJRUVHBF&#10;S0lJS08Yip6alpoAqRxooCoiKAoAAAHsLEliWY1J6r1J96691737r3Xvfuvde9+691737r3Xvfuv&#10;de9+691737r3Xvfuvde9+691737r3VcHyv8A5R38u75pzZHLd8fGDr/J71yYleo7M2ZT1fWvZc1Z&#10;Jyldkt5bClx9XknjY6kTLNVRfUNGykgiDbOad/2gBbK5YIPwN3p9gVqgf7Wh+fWwxHDrX773/wCE&#10;evQuemrch8bflv2h1rr8k9Ltzt3ZW2+2Mf5WJZaGHP7Wn2rU00AJskktLWSKo9Xla7ex1Ze698gC&#10;7hapJ80YoftowcE/mOriQ+Y6q27F/wCEj38xTbU1RLsDtb4t9l41NX2sY3j2Bs7cU4F7eXGZzbb0&#10;MZIta2Wfm97DkiS390tgkFJ4poz/AKVWH7Q9f+M9W8QdFdzH/CY/+cDjJniouhtibhRQxFRh+9+n&#10;4IZCv0VFz+XoZLt+NUYH9bezJPcblRhUzsv2xyf5FPXta9RsX/wmV/nC18scdX8etm4RHvqnynfX&#10;SksUVmt+4MLnKxzf6+lDx/jx723uLyooxOx+yKT/ACqOva16Mj19/wAJK/5lW6Jqd9577+LnWVAz&#10;L92Mv2HvXcuZhjP6vtaDaO2qullcf6l8hGP9q9l8/ujy9GP0UmkPyVQP2s4P8uveIOrOOjf+EdnW&#10;+Pmoq/5J/Mrem6oSUev2v0n11hdi+PSbtDT733xVbgMyt/qzgYSB9Bfn2HL33YuGBXb7RV9DI5b/&#10;AIyoX/jx6r4noOr8fip/JH/lm/D6fG5rrL4x7Q3PvnGGKaDsjuJqntzeUVfCR48ri5N6Gpx+JqRa&#10;wlwmPorc2Hqa4I3PnHmLdgUubllQ/gj7Fp6HTQsP9MT1UsT1a4AAAAAAAAABYADgAAewx1Xrv37r&#10;3Xvfuvde9+691737r3Xvfuvde9+691737r3VaXzh/lFfAv8AmE1kW4/kV0vS1PZNLQw42i7e2Jlq&#10;/YnZsVDTR+Gjo8ln8IVhy0NOnopYM3S1sUAJ8KR3PsRbNzVvewjw7CakZNdDAMlfkD8NfMqRXz62&#10;GI4dVC13/CQ7+XBUVLzUfdnzTx8DsW+0TsLpGpjiuf0QS1HXpk0gcDyM5/qx9ipfdTmAChhtz/tZ&#10;P+tvVvEPRnfjr/wmV/lXfH/dGN3hk9g9k/IXL4aqhrsVTfIbfNBujbUFZA4eOWv2ZsnF7ew+STgh&#10;qXLUNVTtf1QkgEFt/wC4vM19EYldIAcHwlKn8mYsw+1SD8+vF2PWwBQ0NFjKKjxuNo6XH47H0tPQ&#10;0FBQ08VJRUNFSRCClo6OlgCxxRRRqqRxooVVAAAA9gZmLEsxqTkk+fVOpXvXXuve/de697917r3v&#10;3Xuve/de697917r3v3Xuve/de697917qjP5W/wDCdb+V98sN25fsDK9T7l6S3zuGrqMhuLcXx53T&#10;DsCmzWQqZDNUZCq2XlaLLbbiqJJGeWeekw0MkzszztI51exntnP3Mm1xCBZRMi4AlXVQemoFXp8i&#10;xp5dWDsOiRRf8JDP5cKVIkk7w+a81MGLCmPYPRqMy34SSdOu7kf1KqpP4I9nJ91OYKUENvX/AEsn&#10;/W3rfiHq0H4SfyR/5d3wH3NRdhdNdO1G5O2sajpi+3O3c9Udhb3wnkiMDz7ZSrSDEYeoZGkjetxG&#10;Kpal43eJ5mibR7De88479vkZgu5dMR4og0qft4sw+TMR50r1osT1bR7C/Veve/de697917r3v3Xu&#10;ve/de697917r3v3Xuve/de697917pH7/AOvti9rbM3H112bs/bW/9hbvxk2G3Ts3eGFx+4dtbgxd&#10;QQZaHLYbKRywTxllVgJENmVWFmUEOwTzWsy3Fs5jdDVWUkEH1BGR17rXp7e/4Stfyr+zs/XZ7bFF&#10;8geio66aWpfb/UfamMn27BPM2uT7Sk7Zwu6p4YyxJWCKpWNB6Y1RAqgeWvuZzLbIEkMU1PN0Nf8A&#10;jDIP5dX1t0FeE/4SL/y2MbWxVeU7c+ZW4oIpFdsZX9jdPUVBUqDdoql8PsKnqbH6XiqYz/Q35Cl/&#10;dPmFhRYoF+YSQn+chH8uveIerwfhl/Lr+HXwA2zkdt/FnpbAde1Gehp4d17yqKjJbn7D3etM3lhi&#10;3Hvrcs1VkZqdJNU0VBHPHRwuzNBTxaj7Bu77/u2+SCTc5jJp+FcBV+xRQV+fE+ZPVSSePR2fZP1r&#10;r3v3Xuij/wAwD/sg75s/+Kj/ACR/983mfZpsf/Jbs/8AmvF/1cXrY4jr41fvLXpR1737r3Xvfuvd&#10;XMf8J7/+3xXwo/8ADq7N/wDfFbp9hLnv/lU7z/Sp/wBXE6q/wnr6unvGPpjr3v3Xuo9XR0mQpKqg&#10;r6WnrqGtp5qStoquCOppKukqYzDUU1VTzBkkjkQlHRwQwJBBB97BKkMpoR17qjH5df8ACdH+WH8s&#10;KrJ7ip+pK/457/yRmmm3f8cMhQ7BoqmskJkWbIddVlLXbYYNIS9Q9Nh6eom1NqqA2llGe1c/cx7W&#10;BGZRcIPwygt+x6h/sqxA9OrByOtfnu7/AIR3934upq6n44/MDq3etC5klo8R3TsrdfWldSr9Y6Ob&#10;PbJO6oqprfWcY+mBP+6lHPsdWfuvZsANwtHQ+sbK4/Y2in2VP29XEg8+q8d1/wDCXL+bbt2oaHEd&#10;cdQb8jVmAq9qd27Po6dwouGVd8thpbH6DVED/UD2fRe5PK0gq8kif6aNv+fdXW9a9I2g/wCEzP8A&#10;OIrJ1iqPjntLFxmQoamv776OkgVR9JWXGZ+pk0n8ARlv9p9vN7icpgVFwx+yKT/Ko69rXoynXP8A&#10;wku/mVbrnp33vvf4w9WY9mU1gzHYW790ZuGM/X7THbO29WUkrj/UvkYl/wBr9l1x7ocvRD9FJpT8&#10;lUD9rOD/ACPXvEXq174+f8I9+kMBUUOU+T/yy7F7KKeOeq2n05s3B9W4sSoQTQ1G6d0zbkq6unYi&#10;zvDQ0MpU2UxsNXsMX/uteOCu22qR/wBKRi5+3SoQA/mw6qZPTrY3+JH8sX4JfBuGCX41/HDYOydz&#10;xUxppuxslSVO8+0qtJIvHVrJ2NvKWvy8MU9y0tJSVUNNc2WFVCqABunMe9byabhcM6/wDtT/AHha&#10;L+ZBPz6oWJ49Hz9knWuve/de697917r3v3Xuve/de697917r3v3Xuve/de697917pKb22Jsjsva+&#10;X2R2Ps3au/8AZefpjR53aO9dvYndW2M1SFgxpctgc7DPS1EdwDomiYXF7e3YZ5reQTW7tG68GUlS&#10;PsIoR17qgn5Nf8Jh/wCV939VZDObH2fv/wCMW6K55al6ro7doi2pNWvfS1RsDflPmcbT04uB9rhl&#10;x68DSVNyRxt3uNzJYgJM63Kj/fi91P8ATKVJPzbV1cOw6pj7T/4Ry9j0c9TP0l829kbhpXZ3o8X2&#10;n1JntnT0qf7rgqc9tLLZ1Zz/AFmXGw/4R8ci6292Lcil5Zsp9UcN/JlWn7T1YSeo6KBnP+Ej38y7&#10;GyyDF9n/AA83FACxikouyu1qGZ0HK+WDL7HgVWP9FkYD/VezVPdLl1vijnX7UT/JIet+IvUfEf8A&#10;CSP+ZpkJo0r+xfh9gYmI8k2R7P7RqfGtzqtHh9kVRZrC4HANx6hyRt/dLl1R2xzt9iJ/lkHXvEXo&#10;1nWP/COjuvIT0z9y/NPq3aVMGDVlP1j1huzsSeRBy0NNW7qr9rqhb6CV4G0/XxtbSSy592LNR/il&#10;m7n+m6p/x0P/AIeteIPIdW8/HT/hKr/LU6gqMfmO2Zu4Pk3nKVo5p6LsDeK7N2I9VEdUUlNtbrKL&#10;FVpjDWZqeuzNXG/6XVkJQhW/9zOYbsFLXw7ZT/Cupv8Aen1D8wo6qXPWwH0x0H0h8dNoU+wOhepO&#10;u+ntmU5RxtzrjaOD2jjKioRNH32QhwsMP3VS3JkqqkvNIxLO7MSSBbu+vNwl8e+leV/V2LH7BXgP&#10;kMdUJJ49C57S9e697917r3v3Xuk/uvae1t97bzezd77bwO8dobmxtVhtx7W3RiMfn9u5/EV0Rhrc&#10;XmsLlY5aaqp5kJWWGeNkYGxBHtyKWWCRZoWKOpqGUkEEeYIyD9nXutdr5C/8JZv5YndOeyG59i0n&#10;cvxuyOQnlq5sN09vjGVeyDVzsXmkj2v2Vjc81LEWJKUuNrKWCPhY40QBQPbD3K5js0EcxjuAPORT&#10;q/ahWv2kE9XDsOi8bT/4SC/BLG5KOq3h8h/lTunHxSCQYrF5Tqray1AVriCsrW21XyFCOH8Picj9&#10;LqeQvl91d6ZaRW8Kn1Idv+fx/l634h6vY+Ev8sz4Wfy9MVl6T4udNYzZmf3LQwY3dvYWYyeW3f2N&#10;umhp51qloMnu7cc1RURUZmSOZsdQfb0flRJPtxIoYAreOYt435gdymLqpqqgBUB9QooK/M1NMV6o&#10;WJ49H09knWuve/de697917pAdo9Vda93bC3L1b2/sXa3ZPXW8KBsZubZm88NQ5/b2Yoy6zRrV47I&#10;I6a4pFSanmUCSGVEliZJEVg/bXVxZzrc2jtHIhqGUkEfmP5+owevda83af8AwlK/la9hZ2tzW1p/&#10;kj0nT1css0e2+se1sFkNu0byNr0Uyds4DdFeIweAhr7AcCwtYeW3ubzLAgSXwpqeboQf+MMg/l1f&#10;W3SD29/wkc/lqYjIQVuX7U+Yu66eGVXfEZXsjqWgxlWi/WGqfb+xaOss35MNXGf6EfX2/J7pcwut&#10;EigX5hHJ/nIR/Lr3iHq9j4gfA74m/A7ZNZsP4sdNbb6wxmXelm3NmaZ8hnN6bxqqNWFLUbu3xuKa&#10;ryteIjJK1PBPVGCnMkgpooVcqQVuu97pvcwn3OYyEcBgKv8ApVFFHzNKnzJ6qSTx6N57Kutde9+6&#10;91737r3Xvfuvde9+691737r3Xvfuvde9+691737r3XvfuvdVSfN7+St/L0+fu4arfvd3TcmF7YrY&#10;Iqet7f6pzlV19v3KxwQimgfcclAsuMzM0cSRxRVOZxlXNHHGkUciRLo9ifZub9+2OMQWc1YhwRxq&#10;UfZXK/YpA8+PVgxHDqrCo/4SGfy4ZKgyQd4fNamp2YE0w7B6NlKi/qSOaTry4FuBqDEfm/sSj3U5&#10;gpmG3/3mT/rb1vxD0cn4uf8ACb/+Vx8Xt24rfcPV+8O+d24CrhyGByPyK3ZSb6xWKr6eQSw1n9yM&#10;Bj8Lt6sdGAaM5HEVARgHjCuAwKdy9wOZNyiMBkWBGwREukkf6YlmH5MOtF2PV8CqqKqIoVVAVVUB&#10;VVVFgqgcAAfQewT1Xrv37r3Xvfuvde9+691737r3Xvfuvde9+691737r3XvfuvdfLN/4UU/NP/Zw&#10;P5k3Z2K27lv4h1b8Z4j8etginnMmPrMntDIzS9nbihRCYneq3HLX0sdVGSJ6Ojom1FQoGSnIO0fu&#10;rl6NpBSS4/Vb1ow7B+SUNPIk9PoKDqiX2Nerde9+690/bU2vuDfG6Nt7K2ni6rObp3fn8PtfbWEo&#10;UElbmNwbgyMeJw2Lo4yRqlqKmaOGMX5ZgPdJZY4YmmlOlUBYk+QAqT+Q6919kf4RfGXb/wANfiT8&#10;f/jHtz7WSl6f61wG2stkKNPHT53eEkJy2/dzrGQpByubqchkWBAsZyPeJm87i+7bpPuMnGVyQPRe&#10;Cj/aqAPy6Tk1NejT+yzrX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0Uf+YB/2Qd82f8A&#10;xUf5I/8Avm8z7NNj/wCS3Z/814v+ri9bHEdfGr95a9KOve/de697917q5j/hPf8A9vivhR/4dXZv&#10;/vit0+wlz3/yqd5/pU/6uJ1V/hPX1dPeMfTH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V3fzWvmTS/A/4FfIL5DQV0FJvbEbRm2j1JBKY3kre299t/djYjw0sn+fSgqqj+L1cI5NJR1BuN&#10;NwfcsbSd73uCwIqhbU/yRct9lQNI+ZHW1FTTr5BdVVVNdU1FbW1E9ZWVk81VV1dVNJUVNVU1Ehln&#10;qKieUl3kdyWd2JJJJJJPvKoAKKDAHSjrB7317r3v3XutiP8A4TJ/Dz/Zmf5ke1+ztwYv73rv4k4C&#10;fuzMSzw+Sgn7BM/8A6hxTSWOipjyksm4KX6X/hEgv+CAvcXdv3dy+1tGaSXR8Meuni5+ynaf9P1R&#10;zRevp0+8c+me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//T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Uf+YB/2Qd82f8AxUf5&#10;I/8Avm8z7NNj/wCS3Z/814v+ri9bHEdfGr95a9KOve/de697917q5j/hPf8A9vivhR/4dXZv/vit&#10;0+wlz3/yqd5/pU/6uJ1V/hPX1dPeMfTH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aC&#10;H/CuT5p/307p6W+C208t5cF0ziI+5e2qWmn1QS9mb7xr0OwcNkYL+moxO3ZJ6+M2s0WcXklbCcPa&#10;zZ/Bs5t6lHdMfDT/AEimrEfJnx9qdOxjFetOL3LPTnXvfuvde9+6919M/wD4TAfDz/Zb/wCXNi+4&#10;Nw4v7HsL5ebnm7ar5KiHxZCDrTDLJtnqTFSsBZ6eWlSu3DSNc+jL8kfpGO3uPu37w382kZrHajQP&#10;TWcuftrRT/pOmXNTTrY99x/1T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H/mA&#10;f9kHfNn/AMVH+SP/AL5vM+zTY/8Akt2f/NeL/q4vWxxHXxq/eWvSjr3v3Xuve/de6uY/4T3/APb4&#10;r4Uf+HV2b/74rdPsJc9/8qnef6VP+ridVf4T19XT3jH0x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HvbXaGzukurexu4+wskuH2J1XsfdPYW8Mm2kmi23s/CzZ7MTRRuVDyCCBxFGDd30oOSPb9&#10;rbS3lzHaQCrysqqPmxoP5nr3HHXxsPlN8g94/K75Gd0/I/fsjHdPcvYm5d9V1IZ3qIcLSZjINJhd&#10;s0MzgMaXFUIpsbRgi4ggjH495abbYRbZt8O3wfDCgUfOgyT82NSfmelAFBToBPa7rfXvfuvdGW+G&#10;/wAbtyfL/wCU/Qvxn2p9xHlO5Oytt7PqchTRCaTA7cqasVe8d0vEQdUeJxENdk5hpP7cDcH6ey7d&#10;twj2rbJ9xl4QoWp6n8K/7ZqD8+tE0Fevsn7J2btvrrZm0evtm4unwe0Ni7YwGzdq4SkBWlw+29sY&#10;qLCYPF0yn6R09LBFEg/oo94lzTSXEzzzHU7ksx9STUn8yek/Sn9t9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/9X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RR/5gH/ZB3zZ/wDFR/kj/wC+bzPs02P/AJLdn/zXi/6uL1scR18a&#10;v3lr0o697917r3v3XurmP+E9/wD2+K+FH/h1dm/++K3T7CXPf/Kp3n+lT/q4nVX+E9fV094x9M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aqn/Crr5p/wChX4Z7M+Ju1Mt9tvn5X7p826oqWbTV&#10;0XTHWNbS57PLMYT5If4rm3w1HGWIWoposjD6lEgEme2O0fWbu+6SjstV7fnI9QP95XUfkSp6vGM1&#10;6+c97n3p7r3v3Xuve/de63Gv+Einw8/vl3h3r829zYvy4TprbsfTXWFXUw6oJOxuwqVclvjK46cC&#10;61OK2/HBRSgmxizf0J5WJvdPdvCs4NnjOZj4j/6RcKD8map+1Om5DinW/l7g/pr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H/mAf9kHfNn/AMVH+SP/AL5vM+zTY/8Akt2f&#10;/NeL/q4vWxxHXxq/eWvSjr3v3Xuve/de6uY/4T3/APb4r4Uf+HV2b/74rdPsJc9/8qnef6VP+rid&#10;Vf4T19XT3jH0x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8m/wDnn/NP/Z4f5j3eG/cHlv4p&#10;1f1jXr0R09JDN56CbZHWldUUFZnsdKp0vBms3Ll83TvpDeGriRhdPeT/ACXtH7m5fhgcUkkHiSeu&#10;pwDQ/NV0qfmD0+ooOqg/Yq6t1737r3XgCSABcngAckk/ge/de6+uR/Jp+HZ+D38un479NZfFfwrs&#10;PL7YXtXt6KWHw5Bezuzgu5s5isqBYNPhqeSj2/qA5joI+T+o4tc27t++d/uLtDWMHRH6aEwCPkxq&#10;3+26YY1PVonsN9V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/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Aj8meva/t&#10;z43/ACC6pxSh8p2d0j2v17jULKgev3psOv23RqXYgAGSpUXJAHtZt062u4QXTcI5EY/YrA/5OvDB&#10;r18WeppqmiqaijrKeakq6SeWmqqWpieCopqmCQxT09RDKAyOjAq6sAQQQRf3l4CCKjIPSnrD7317&#10;r3v3Xur9f+EzXWGZ7C/m9dCZ7HUstRiuoNnd09m7pljQstHiH6tyfXONqZnsQinMbixcdz9S4Uck&#10;H2B/cS5SDlWdGOZWjRft1hz/AMZRuqP8PX1F/eN3TP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Vv/&#10;ADoflRub4c/y1vk73Lsimy776k2fTdcbLyuIpqmV9qbk7Wy0HX9FvWqrIAVpFw65CTIU881o2qoq&#10;eA3aZVIl5Q2yPduYba0mpo1a2B/EEBbT89VKEDyJPl1ZRU9fI795SdP9e9+691737r3V+P8Awnq/&#10;ltZb52/NfbG/t5belqfjf8Ycxguze0cjW0pfDbp3Xjqv+IdcdWI0gMc75Kvp1rcnAVZP4ZS1UchR&#10;6in8gI575hXZdnaCFqXFyCiAcVU4d/lQGgP8RHoeqOaDr6jfvG3pn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ziP53n8tL4uVvyF7V+Rfwd+a3wXz53pu3cOd&#10;7i+L2Z+Xnx32H2D192bLkpZN9VOyaXdu46Kkno6iuFTUVeCqKinraGqaSnpIaiFo4KWf+TuYtyWw&#10;isN5s7ldCgRzCCVlZKdurShNQKAMAQwySDkvKTShHWr/AJnDVmBr5sdXTYmeogd43kw2ewe46BmQ&#10;6SYcpt6oqqaRf6NHMwP1BI9yQjh11LX8wQf2EA9X6EzqLpDdfdG4aLbu2ty9PbYlq5oo5Mt273x0&#10;v0nt6ghd9MtXW5rtnPYeHRGt3ZIi8rAWjjdyqlNdXkVnGZJFkankkckhP5Irf5utHHX0WP8AhPH8&#10;Jfhv8ONhb/i66+XPxh+WXzA7FwmHyndGR+P3cWwez8d1xsXGVujD7M2zTbcrZ8gmLWvn8uQy9XS0&#10;wrqo06GJEpace4D583jdt2njNxazWtpGSIxLGyF2PFjUAaqDCgnSK5yemnJPWyn7j3qn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GvckHUVT1T2HTd+tsBelKjaObg7SbtWowNJ1uuyJaF49wNvWq3QyY&#10;6LHCnL/cyVjrEqXLEAX9qLQ3QuozY6vG1DRorr1eWmma14Uz14V8uvnw/wAw3+TV/Lmr89nuyv5c&#10;/wDNL+AePxGQmqMjJ8cu4fmR0tTJh3djK2P647TbOVbTQEkJTUG4o0aJVJly0twqztsPNu/qi2+/&#10;7bckjHixwSZ+bppGfUr+Sjp4MfMda6W8/jpv7YubmwOY3H0RkayGZoTVbM+UXxp7BwkhDaRJDuHY&#10;m7cjQsh+oYVFrfW3PsfQ38Eya0WQD+lDMp/YyA/y6tXo/Hwu/la4H5A7qw9b8ifnZ8CfiR1GKmCf&#10;OZvenzG+M+6Oy8liw4+5ptpdcbW3XUvHVtygOfqsckYvKBPpEUhHu/Mr2MRWwsrm6l8gsEwQH+k7&#10;IMf6UN+XHrRanAdfSs/lw9V/CHpL4wbZ6t+Ae9Oruxek9n5SuxmV311h2Hs/tQ7s7ENJTVG6M7v3&#10;fGy56imrNwVKPSy1asyeGA00EEFPRx00MePXMFzvN5uTXO+I8czioV1ZNK5oFVgCFGaepqSSanpk&#10;1Jz0fH2Sda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/2VBLAwQUAAYACAAAACEApUefy+IA&#10;AAALAQAADwAAAGRycy9kb3ducmV2LnhtbEyPwWrDMBBE74X+g9hCb4lkJU6LazmE0PYUCk0KpTfF&#10;2tgmlmQsxXb+vttTc1zmMfM2X0+2ZQP2ofFOQTIXwNCV3jSuUvB1eJs9AwtRO6Nb71DBFQOsi/u7&#10;XGfGj+4Th32sGJW4kGkFdYxdxnkoa7Q6zH2HjrKT762OdPYVN70eqdy2XAqx4lY3jhZq3eG2xvK8&#10;v1gF76MeN4vkddidT9vrzyH9+N4lqNTjw7R5ARZxiv8w/OmTOhTkdPQXZwJrFcxW8olQBctEAiNA&#10;LmW6AHYkNBUCeJHz2x+KX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bP4iNooDAACYCAAADgAAAAAAAAAAAAAAAAA8AgAAZHJzL2Uyb0RvYy54bWxQSwECLQAKAAAA&#10;AAAAACEARnWjSMGbBgDBmwYAFQAAAAAAAAAAAAAAAADyBQAAZHJzL21lZGlhL2ltYWdlMS5qcGVn&#10;UEsBAi0AFAAGAAgAAAAhAKVHn8viAAAACwEAAA8AAAAAAAAAAAAAAAAA5qEGAGRycy9kb3ducmV2&#10;LnhtbFBLAQItABQABgAIAAAAIQBYYLMbugAAACIBAAAZAAAAAAAAAAAAAAAAAPWiBgBkcnMvX3Jl&#10;bHMvZTJvRG9jLnhtbC5yZWxzUEsFBgAAAAAGAAYAfQEAAOajBgAAAA==&#10;">
              <v:line id="Straight Connector 12" style="position:absolute;visibility:visible;mso-wrap-style:square" o:spid="_x0000_s1027" strokecolor="#5c2071 [3204]" strokeweight="1pt" o:connectortype="straight" from="0,6908" to="157988,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GbwgAAANsAAAAPAAAAZHJzL2Rvd25yZXYueG1sRE9Na8JA&#10;EL0L/Q/LFHqRujGClNRVWsGiBwWjvQ/ZaTY1Oxuya4z/3hUEb/N4nzNb9LYWHbW+cqxgPEpAEBdO&#10;V1wqOB5W7x8gfEDWWDsmBVfysJi/DGaYaXfhPXV5KEUMYZ+hAhNCk0npC0MW/cg1xJH7c63FEGFb&#10;St3iJYbbWqZJMpUWK44NBhtaGipO+dkqGLrj77bcjHf/51O9nqQ/3+bQ9Uq9vfZfnyAC9eEpfrjX&#10;Os5P4f5LPEDObwAAAP//AwBQSwECLQAUAAYACAAAACEA2+H2y+4AAACFAQAAEwAAAAAAAAAAAAAA&#10;AAAAAAAAW0NvbnRlbnRfVHlwZXNdLnhtbFBLAQItABQABgAIAAAAIQBa9CxbvwAAABUBAAALAAAA&#10;AAAAAAAAAAAAAB8BAABfcmVscy8ucmVsc1BLAQItABQABgAIAAAAIQAh8jGbwgAAANsAAAAPAAAA&#10;AAAAAAAAAAAAAAcCAABkcnMvZG93bnJldi54bWxQSwUGAAAAAAMAAwC3AAAA9gIAAAAA&#10;"/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Picture 13" style="position:absolute;left:133;width:19240;height:6089;visibility:visible;mso-wrap-style:square" alt="RR Studio Data 2:Clients 2:DCC:2014:13301 DCC Branding:LOGO:DCC_Logos_Jan2014:DCC_final_Logo_RGB.jpg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b2UwAAAANsAAAAPAAAAZHJzL2Rvd25yZXYueG1sRE9Li8Iw&#10;EL4L/ocwC3vTdH0s0m0qIgh78eDj4m1oZtuyzaQ0sY3+eiMI3ubje062DqYRPXWutqzga5qAIC6s&#10;rrlUcD7tJisQziNrbCyTghs5WOfjUYaptgMfqD/6UsQQdikqqLxvUyldUZFBN7UtceT+bGfQR9iV&#10;Unc4xHDTyFmSfEuDNceGClvaVlT8H69GwWIVTnfkfbhc97t+niyHfmYHpT4/wuYHhKfg3+KX+1fH&#10;+XN4/hIPkPkDAAD//wMAUEsBAi0AFAAGAAgAAAAhANvh9svuAAAAhQEAABMAAAAAAAAAAAAAAAAA&#10;AAAAAFtDb250ZW50X1R5cGVzXS54bWxQSwECLQAUAAYACAAAACEAWvQsW78AAAAVAQAACwAAAAAA&#10;AAAAAAAAAAAfAQAAX3JlbHMvLnJlbHNQSwECLQAUAAYACAAAACEA2sm9lMAAAADbAAAADwAAAAAA&#10;AAAAAAAAAAAHAgAAZHJzL2Rvd25yZXYueG1sUEsFBgAAAAADAAMAtwAAAPQCAAAAAA==&#10;">
                <v:imagedata o:title="DCC_final_Logo_RGB" r:id="rId2"/>
              </v:shape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3249A6FA" w14:textId="273067C7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070A10D8" wp14:editId="49791C2C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553720" cy="421640"/>
              <wp:effectExtent l="0" t="0" r="17780" b="16510"/>
              <wp:wrapNone/>
              <wp:docPr id="813089840" name="Text Box 5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53720" cy="421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6F6DEE3B" w14:textId="67593475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3F5405A4">
            <v:shapetype id="_x0000_t202" coordsize="21600,21600" o:spt="202" path="m,l,21600r21600,l21600,xe" w14:anchorId="070A10D8">
              <v:stroke joinstyle="miter"/>
              <v:path gradientshapeok="t" o:connecttype="rect"/>
            </v:shapetype>
            <v:shape id="Text Box 5" style="position:absolute;margin-left:0;margin-top:0;width:43.6pt;height:33.2pt;z-index:251663360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alt="DCC Public" o:spid="_x0000_s1032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B/iDgIAABwEAAAOAAAAZHJzL2Uyb0RvYy54bWysU02P2jAQvVfqf7B8Lwl0oduIsKK7oqqE&#10;dldiqz0bxyaRYo9lDyT013dsCLTbnqpenPHMZD7ee57f9aZlB+VDA7bk41HOmbISqsbuSv79ZfXh&#10;lrOAwlaiBatKflSB3y3ev5t3rlATqKGtlGdUxIaicyWvEV2RZUHWyogwAqcsBTV4I5CufpdVXnRU&#10;3bTZJM9nWQe+ch6kCoG8D6cgX6T6WiuJT1oHhawtOc2G6fTp3MYzW8xFsfPC1Y08jyH+YQojGktN&#10;L6UeBAq2980fpUwjPQTQOJJgMtC6kSrtQNuM8zfbbGrhVNqFwAnuAlP4f2Xl42Hjnj3D/gv0RGAE&#10;pHOhCOSM+/Tam/ilSRnFCcLjBTbVI5PknE4/fppQRFLoZjKe3SRYs+vPzgf8qsCwaJTcEysJLHFY&#10;B6SGlDqkxF4WVk3bJmZa+5uDEqMnu04YLey3PWuqks+G6bdQHWkpDye+g5OrhlqvRcBn4YlgmpZE&#10;i0906Ba6ksPZ4qwG/+Nv/phPuFOUs44EU3JLiuas/WaJj6itZIw/59Ocbn5wbwfD7s09kAzH9CKc&#10;TGbMw3YwtQfzSnJexkYUElZSu5LjYN7jSbn0HKRaLlMSycgJXNuNk7F0hCti+dK/Cu/OgCMx9QiD&#10;mkTxBvdTbvwzuOUeCf1ESoT2BOQZcZJg4ur8XKLGf72nrOujXvwEAAD//wMAUEsDBBQABgAIAAAA&#10;IQAe9gFK2gAAAAMBAAAPAAAAZHJzL2Rvd25yZXYueG1sTI9BT8JAEIXvJv6HzZh4k22JVFK7JcSE&#10;AzdE9Dx0h7bYnW26A1R+vasXvUzy8l7e+6ZYjK5TZxpC69lAOklAEVfetlwb2L2tHuaggiBb7DyT&#10;gS8KsChvbwrMrb/wK523UqtYwiFHA41In2sdqoYchonviaN38INDiXKotR3wEstdp6dJkmmHLceF&#10;Bnt6aaj63J6cgXa29JLS+3p1/HCpT6+b9ey6Meb+blw+gxIa5S8MP/gRHcrItPcntkF1BuIj8nuj&#10;N3+agtobyLJH0GWh/7OX3wAAAP//AwBQSwECLQAUAAYACAAAACEAtoM4kv4AAADhAQAAEwAAAAAA&#10;AAAAAAAAAAAAAAAAW0NvbnRlbnRfVHlwZXNdLnhtbFBLAQItABQABgAIAAAAIQA4/SH/1gAAAJQB&#10;AAALAAAAAAAAAAAAAAAAAC8BAABfcmVscy8ucmVsc1BLAQItABQABgAIAAAAIQB3hB/iDgIAABwE&#10;AAAOAAAAAAAAAAAAAAAAAC4CAABkcnMvZTJvRG9jLnhtbFBLAQItABQABgAIAAAAIQAe9gFK2gAA&#10;AAMBAAAPAAAAAAAAAAAAAAAAAGgEAABkcnMvZG93bnJldi54bWxQSwUGAAAAAAQABADzAAAAbwUA&#10;AAAA&#10;">
              <v:textbox style="mso-fit-shape-to-text:t" inset="0,15pt,0,0">
                <w:txbxContent>
                  <w:p w:rsidRPr="00473690" w:rsidR="00473690" w:rsidP="00473690" w:rsidRDefault="00473690" w14:paraId="003DC5D5" w14:textId="67593475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528330CA" w14:textId="5334D61A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2D069351" wp14:editId="4DDF4766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553720" cy="421640"/>
              <wp:effectExtent l="0" t="0" r="17780" b="16510"/>
              <wp:wrapNone/>
              <wp:docPr id="1495906106" name="Text Box 6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53720" cy="421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41FDD1B7" w14:textId="41632CA7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776369AD">
            <v:shapetype id="_x0000_t202" coordsize="21600,21600" o:spt="202" path="m,l,21600r21600,l21600,xe" w14:anchorId="2D069351">
              <v:stroke joinstyle="miter"/>
              <v:path gradientshapeok="t" o:connecttype="rect"/>
            </v:shapetype>
            <v:shape id="Text Box 6" style="position:absolute;margin-left:0;margin-top:0;width:43.6pt;height:33.2pt;z-index:251664384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alt="DCC Public" o:spid="_x0000_s1033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63fDgIAABwEAAAOAAAAZHJzL2Uyb0RvYy54bWysU01v2zAMvQ/YfxB0X+xkTbsZcYqsRYYB&#10;QVsgLXpWZCk2IIuCxMTOfv0oJU62rqdhF5kiaX689zS77VvD9sqHBmzJx6OcM2UlVI3dlvzlefnp&#10;C2cBha2EAatKflCB384/fph1rlATqMFUyjMqYkPRuZLXiK7IsiBr1YowAqcsBTX4ViBd/TarvOio&#10;emuySZ5fZx34ynmQKgTy3h+DfJ7qa60kPmodFDJTcpoN0+nTuYlnNp+JYuuFqxt5GkP8wxStaCw1&#10;PZe6FyjYzjd/lWob6SGAxpGENgOtG6nSDrTNOH+zzboWTqVdCJzgzjCF/1dWPuzX7skz7L9BTwRG&#10;QDoXikDOuE+vfRu/NCmjOEF4OMOmemSSnNPp55sJRSSFribj66sEa3b52fmA3xW0LBol98RKAkvs&#10;VwGpIaUOKbGXhWVjTGLG2D8clBg92WXCaGG/6VlTlfxmmH4D1YGW8nDkOzi5bKj1SgR8Ep4IpmlJ&#10;tPhIhzbQlRxOFmc1+J/v+WM+4U5RzjoSTMktKZoz88MSH1FbyRh/zac53fzg3gyG3bV3QDIc04tw&#10;MpkxD81gag/tK8l5ERtRSFhJ7UqOg3mHR+XSc5BqsUhJJCMncGXXTsbSEa6I5XP/Krw7AY7E1AMM&#10;ahLFG9yPufHP4BY7JPQTKRHaI5AnxEmCiavTc4ka//2esi6Pev4LAAD//wMAUEsDBBQABgAIAAAA&#10;IQAe9gFK2gAAAAMBAAAPAAAAZHJzL2Rvd25yZXYueG1sTI9BT8JAEIXvJv6HzZh4k22JVFK7JcSE&#10;AzdE9Dx0h7bYnW26A1R+vasXvUzy8l7e+6ZYjK5TZxpC69lAOklAEVfetlwb2L2tHuaggiBb7DyT&#10;gS8KsChvbwrMrb/wK523UqtYwiFHA41In2sdqoYchonviaN38INDiXKotR3wEstdp6dJkmmHLceF&#10;Bnt6aaj63J6cgXa29JLS+3p1/HCpT6+b9ey6Meb+blw+gxIa5S8MP/gRHcrItPcntkF1BuIj8nuj&#10;N3+agtobyLJH0GWh/7OX3wAAAP//AwBQSwECLQAUAAYACAAAACEAtoM4kv4AAADhAQAAEwAAAAAA&#10;AAAAAAAAAAAAAAAAW0NvbnRlbnRfVHlwZXNdLnhtbFBLAQItABQABgAIAAAAIQA4/SH/1gAAAJQB&#10;AAALAAAAAAAAAAAAAAAAAC8BAABfcmVscy8ucmVsc1BLAQItABQABgAIAAAAIQAaO63fDgIAABwE&#10;AAAOAAAAAAAAAAAAAAAAAC4CAABkcnMvZTJvRG9jLnhtbFBLAQItABQABgAIAAAAIQAe9gFK2gAA&#10;AAMBAAAPAAAAAAAAAAAAAAAAAGgEAABkcnMvZG93bnJldi54bWxQSwUGAAAAAAQABADzAAAAbwUA&#10;AAAA&#10;">
              <v:textbox style="mso-fit-shape-to-text:t" inset="0,15pt,0,0">
                <w:txbxContent>
                  <w:p w:rsidRPr="00473690" w:rsidR="00473690" w:rsidP="00473690" w:rsidRDefault="00473690" w14:paraId="49F36353" w14:textId="41632CA7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473690" w:rsidRDefault="00473690" w14:paraId="12C77F26" w14:textId="76F8A37E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3BA51E12" wp14:editId="21FF4859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553720" cy="421640"/>
              <wp:effectExtent l="0" t="0" r="17780" b="16510"/>
              <wp:wrapNone/>
              <wp:docPr id="387207158" name="Text Box 4" descr="DCC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53720" cy="421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473690" w:rsidR="00473690" w:rsidP="00473690" w:rsidRDefault="00473690" w14:paraId="1883C02A" w14:textId="116FCE19">
                          <w:pPr>
                            <w:spacing w:after="0"/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473690">
                            <w:rPr>
                              <w:rFonts w:ascii="Calibri" w:hAnsi="Calibri" w:eastAsia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DCC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12EF5D8E">
            <v:shapetype id="_x0000_t202" coordsize="21600,21600" o:spt="202" path="m,l,21600r21600,l21600,xe" w14:anchorId="3BA51E12">
              <v:stroke joinstyle="miter"/>
              <v:path gradientshapeok="t" o:connecttype="rect"/>
            </v:shapetype>
            <v:shape id="Text Box 4" style="position:absolute;margin-left:0;margin-top:0;width:43.6pt;height:33.2pt;z-index:251662336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alt="DCC Public" o:spid="_x0000_s103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/hrDQIAAB0EAAAOAAAAZHJzL2Uyb0RvYy54bWysU01v2zAMvQ/YfxB0X+xkTdcacYqsRYYB&#10;QVsgLXpWZCk2IIuCxMTOfv0oJU62bqdhF5kiaX689zS761vD9sqHBmzJx6OcM2UlVI3dlvz1Zfnp&#10;hrOAwlbCgFUlP6jA7+YfP8w6V6gJ1GAq5RkVsaHoXMlrRFdkWZC1akUYgVOWghp8K5CufptVXnRU&#10;vTXZJM+vsw585TxIFQJ5H45BPk/1tVYSn7QOCpkpOc2G6fTp3MQzm89EsfXC1Y08jSH+YYpWNJaa&#10;nks9CBRs55s/SrWN9BBA40hCm4HWjVRpB9pmnL/bZl0Lp9IuBE5wZ5jC/ysrH/dr9+wZ9l+hJwIj&#10;IJ0LRSBn3KfXvo1fmpRRnCA8nGFTPTJJzun085cJRSSFribj66sEa3b52fmA3xS0LBol98RKAkvs&#10;VwGpIaUOKbGXhWVjTGLG2N8clBg92WXCaGG/6VlT0fSpcXRtoDrQVh6OhAcnlw31XomAz8ITwzQu&#10;qRaf6NAGupLDyeKsBv/jb/6YT8BTlLOOFFNyS5LmzHy3REgUVzLGt/k0p5sf3JvBsLv2HkiHY3oS&#10;TiYz5qEZTO2hfSM9L2IjCgkrqV3JcTDv8Shdeg9SLRYpiXTkBK7s2slYOuIVwXzp34R3J8SRqHqE&#10;QU6ieAf8MTf+GdxihwR/YuUC5Aly0mAi6/Reosh/vaesy6ue/wQAAP//AwBQSwMEFAAGAAgAAAAh&#10;AB72AUraAAAAAwEAAA8AAABkcnMvZG93bnJldi54bWxMj0FPwkAQhe8m/ofNmHiTbYlUUrslxIQD&#10;N0T0PHSHttidbboDVH69qxe9TPLyXt77pliMrlNnGkLr2UA6SUARV962XBvYva0e5qCCIFvsPJOB&#10;LwqwKG9vCsytv/ArnbdSq1jCIUcDjUifax2qhhyGie+Jo3fwg0OJcqi1HfASy12np0mSaYctx4UG&#10;e3ppqPrcnpyBdrb0ktL7enX8cKlPr5v17Lox5v5uXD6DEhrlLww/+BEdysi09ye2QXUG4iPye6M3&#10;f5qC2hvIskfQZaH/s5ffAAAA//8DAFBLAQItABQABgAIAAAAIQC2gziS/gAAAOEBAAATAAAAAAAA&#10;AAAAAAAAAAAAAABbQ29udGVudF9UeXBlc10ueG1sUEsBAi0AFAAGAAgAAAAhADj9If/WAAAAlAEA&#10;AAsAAAAAAAAAAAAAAAAALwEAAF9yZWxzLy5yZWxzUEsBAi0AFAAGAAgAAAAhALT7+GsNAgAAHQQA&#10;AA4AAAAAAAAAAAAAAAAALgIAAGRycy9lMm9Eb2MueG1sUEsBAi0AFAAGAAgAAAAhAB72AUraAAAA&#10;AwEAAA8AAAAAAAAAAAAAAAAAZwQAAGRycy9kb3ducmV2LnhtbFBLBQYAAAAABAAEAPMAAABuBQAA&#10;AAA=&#10;">
              <v:textbox style="mso-fit-shape-to-text:t" inset="0,15pt,0,0">
                <w:txbxContent>
                  <w:p w:rsidRPr="00473690" w:rsidR="00473690" w:rsidP="00473690" w:rsidRDefault="00473690" w14:paraId="0385FF81" w14:textId="116FCE19">
                    <w:pPr>
                      <w:spacing w:after="0"/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473690">
                      <w:rPr>
                        <w:rFonts w:ascii="Calibri" w:hAnsi="Calibri" w:eastAsia="Calibri" w:cs="Calibri"/>
                        <w:noProof/>
                        <w:color w:val="FF0000"/>
                        <w:sz w:val="20"/>
                        <w:szCs w:val="20"/>
                      </w:rPr>
                      <w:t>DCC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2BBE775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 w:cs="Courier New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 w:cs="Courier New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pStyle w:val="Heading9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FFFFFF88"/>
    <w:multiLevelType w:val="singleLevel"/>
    <w:tmpl w:val="E40C613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BC53F8"/>
    <w:multiLevelType w:val="hybridMultilevel"/>
    <w:tmpl w:val="33583018"/>
    <w:lvl w:ilvl="0" w:tplc="08090001">
      <w:start w:val="1"/>
      <w:numFmt w:val="bullet"/>
      <w:lvlText w:val=""/>
      <w:lvlJc w:val="left"/>
      <w:pPr>
        <w:ind w:left="2250" w:hanging="81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3" w15:restartNumberingAfterBreak="0">
    <w:nsid w:val="19A3457C"/>
    <w:multiLevelType w:val="hybridMultilevel"/>
    <w:tmpl w:val="BF663016"/>
    <w:lvl w:ilvl="0" w:tplc="08090001">
      <w:start w:val="1"/>
      <w:numFmt w:val="bullet"/>
      <w:lvlText w:val=""/>
      <w:lvlJc w:val="left"/>
      <w:pPr>
        <w:ind w:left="2250" w:hanging="810"/>
      </w:pPr>
      <w:rPr>
        <w:rFonts w:hint="default" w:ascii="Symbol" w:hAnsi="Symbol"/>
      </w:rPr>
    </w:lvl>
    <w:lvl w:ilvl="1" w:tplc="1B2A9DE2">
      <w:numFmt w:val="bullet"/>
      <w:lvlText w:val="•"/>
      <w:lvlJc w:val="left"/>
      <w:pPr>
        <w:ind w:left="2970" w:hanging="810"/>
      </w:pPr>
      <w:rPr>
        <w:rFonts w:hint="default" w:ascii="Arial" w:hAnsi="Arial" w:cs="Arial" w:eastAsiaTheme="minorEastAsia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4" w15:restartNumberingAfterBreak="0">
    <w:nsid w:val="2B1A395B"/>
    <w:multiLevelType w:val="hybridMultilevel"/>
    <w:tmpl w:val="8848BBD4"/>
    <w:lvl w:ilvl="0" w:tplc="08090001">
      <w:start w:val="1"/>
      <w:numFmt w:val="bullet"/>
      <w:lvlText w:val=""/>
      <w:lvlJc w:val="left"/>
      <w:pPr>
        <w:ind w:left="1140" w:hanging="360"/>
      </w:pPr>
      <w:rPr>
        <w:rFonts w:hint="default" w:ascii="Symbol" w:hAnsi="Symbol"/>
      </w:rPr>
    </w:lvl>
    <w:lvl w:ilvl="1" w:tplc="F99EE328">
      <w:numFmt w:val="bullet"/>
      <w:lvlText w:val="•"/>
      <w:lvlJc w:val="left"/>
      <w:pPr>
        <w:ind w:left="1860" w:hanging="360"/>
      </w:pPr>
      <w:rPr>
        <w:rFonts w:hint="default" w:ascii="Arial" w:hAnsi="Arial" w:cs="Arial" w:eastAsiaTheme="minorEastAsia"/>
      </w:rPr>
    </w:lvl>
    <w:lvl w:ilvl="2" w:tplc="0809001B" w:tentative="1">
      <w:start w:val="1"/>
      <w:numFmt w:val="lowerRoman"/>
      <w:lvlText w:val="%3."/>
      <w:lvlJc w:val="right"/>
      <w:pPr>
        <w:ind w:left="2580" w:hanging="180"/>
      </w:pPr>
    </w:lvl>
    <w:lvl w:ilvl="3" w:tplc="0809000F" w:tentative="1">
      <w:start w:val="1"/>
      <w:numFmt w:val="decimal"/>
      <w:lvlText w:val="%4."/>
      <w:lvlJc w:val="left"/>
      <w:pPr>
        <w:ind w:left="3300" w:hanging="360"/>
      </w:pPr>
    </w:lvl>
    <w:lvl w:ilvl="4" w:tplc="08090019" w:tentative="1">
      <w:start w:val="1"/>
      <w:numFmt w:val="lowerLetter"/>
      <w:lvlText w:val="%5."/>
      <w:lvlJc w:val="left"/>
      <w:pPr>
        <w:ind w:left="4020" w:hanging="360"/>
      </w:pPr>
    </w:lvl>
    <w:lvl w:ilvl="5" w:tplc="0809001B" w:tentative="1">
      <w:start w:val="1"/>
      <w:numFmt w:val="lowerRoman"/>
      <w:lvlText w:val="%6."/>
      <w:lvlJc w:val="right"/>
      <w:pPr>
        <w:ind w:left="4740" w:hanging="180"/>
      </w:pPr>
    </w:lvl>
    <w:lvl w:ilvl="6" w:tplc="0809000F" w:tentative="1">
      <w:start w:val="1"/>
      <w:numFmt w:val="decimal"/>
      <w:lvlText w:val="%7."/>
      <w:lvlJc w:val="left"/>
      <w:pPr>
        <w:ind w:left="5460" w:hanging="360"/>
      </w:pPr>
    </w:lvl>
    <w:lvl w:ilvl="7" w:tplc="08090019" w:tentative="1">
      <w:start w:val="1"/>
      <w:numFmt w:val="lowerLetter"/>
      <w:lvlText w:val="%8."/>
      <w:lvlJc w:val="left"/>
      <w:pPr>
        <w:ind w:left="6180" w:hanging="360"/>
      </w:pPr>
    </w:lvl>
    <w:lvl w:ilvl="8" w:tplc="08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5" w15:restartNumberingAfterBreak="0">
    <w:nsid w:val="2D2510E6"/>
    <w:multiLevelType w:val="multilevel"/>
    <w:tmpl w:val="64B038FC"/>
    <w:lvl w:ilvl="0">
      <w:start w:val="1"/>
      <w:numFmt w:val="bullet"/>
      <w:pStyle w:val="TableBullet1"/>
      <w:lvlText w:val=""/>
      <w:lvlJc w:val="left"/>
      <w:pPr>
        <w:tabs>
          <w:tab w:val="num" w:pos="397"/>
        </w:tabs>
        <w:ind w:left="284" w:hanging="284"/>
      </w:pPr>
      <w:rPr>
        <w:rFonts w:hint="default" w:ascii="Wingdings" w:hAnsi="Wingdings"/>
        <w:b w:val="0"/>
        <w:bCs w:val="0"/>
        <w:i w:val="0"/>
        <w:iCs w:val="0"/>
        <w:color w:val="auto"/>
        <w:sz w:val="28"/>
        <w:szCs w:val="28"/>
      </w:rPr>
    </w:lvl>
    <w:lvl w:ilvl="1">
      <w:start w:val="1"/>
      <w:numFmt w:val="bullet"/>
      <w:pStyle w:val="TableBullet2"/>
      <w:lvlText w:val=""/>
      <w:lvlJc w:val="left"/>
      <w:pPr>
        <w:ind w:left="851" w:hanging="511"/>
      </w:pPr>
      <w:rPr>
        <w:rFonts w:hint="default" w:ascii="Wingdings" w:hAnsi="Wingdings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E953B7A"/>
    <w:multiLevelType w:val="hybridMultilevel"/>
    <w:tmpl w:val="CC5204B4"/>
    <w:lvl w:ilvl="0" w:tplc="08090001">
      <w:start w:val="1"/>
      <w:numFmt w:val="bullet"/>
      <w:lvlText w:val=""/>
      <w:lvlJc w:val="left"/>
      <w:pPr>
        <w:ind w:left="1288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hint="default" w:ascii="Wingdings" w:hAnsi="Wingdings"/>
      </w:rPr>
    </w:lvl>
  </w:abstractNum>
  <w:abstractNum w:abstractNumId="7" w15:restartNumberingAfterBreak="0">
    <w:nsid w:val="2FFF0AC7"/>
    <w:multiLevelType w:val="hybridMultilevel"/>
    <w:tmpl w:val="7D583866"/>
    <w:lvl w:ilvl="0" w:tplc="2586D718">
      <w:start w:val="1"/>
      <w:numFmt w:val="bullet"/>
      <w:pStyle w:val="NormalBullets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06956EE"/>
    <w:multiLevelType w:val="hybridMultilevel"/>
    <w:tmpl w:val="6C32337C"/>
    <w:lvl w:ilvl="0" w:tplc="7A2A2994">
      <w:start w:val="1"/>
      <w:numFmt w:val="decimal"/>
      <w:pStyle w:val="TableText-numbered"/>
      <w:lvlText w:val="%1."/>
      <w:lvlJc w:val="left"/>
      <w:pPr>
        <w:ind w:left="890" w:hanging="360"/>
      </w:p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33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305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77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49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21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93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650" w:hanging="360"/>
      </w:pPr>
      <w:rPr>
        <w:rFonts w:hint="default" w:ascii="Wingdings" w:hAnsi="Wingdings"/>
      </w:rPr>
    </w:lvl>
  </w:abstractNum>
  <w:abstractNum w:abstractNumId="9" w15:restartNumberingAfterBreak="0">
    <w:nsid w:val="318D3268"/>
    <w:multiLevelType w:val="multilevel"/>
    <w:tmpl w:val="BB6CBF26"/>
    <w:lvl w:ilvl="0">
      <w:start w:val="1"/>
      <w:numFmt w:val="bullet"/>
      <w:pStyle w:val="ListBullet"/>
      <w:lvlText w:val=""/>
      <w:lvlJc w:val="left"/>
      <w:pPr>
        <w:ind w:left="567" w:hanging="567"/>
      </w:pPr>
      <w:rPr>
        <w:rFonts w:hint="default" w:ascii="Wingdings" w:hAnsi="Wingdings"/>
        <w:b w:val="0"/>
        <w:bCs w:val="0"/>
        <w:i w:val="0"/>
        <w:iCs w:val="0"/>
        <w:color w:val="auto"/>
        <w:sz w:val="28"/>
      </w:rPr>
    </w:lvl>
    <w:lvl w:ilvl="1">
      <w:start w:val="1"/>
      <w:numFmt w:val="bullet"/>
      <w:pStyle w:val="ListBullet2"/>
      <w:lvlText w:val=""/>
      <w:lvlJc w:val="left"/>
      <w:pPr>
        <w:ind w:left="1134" w:hanging="567"/>
      </w:pPr>
      <w:rPr>
        <w:rFonts w:hint="default" w:ascii="Symbol" w:hAnsi="Symbol"/>
        <w:color w:val="auto"/>
      </w:rPr>
    </w:lvl>
    <w:lvl w:ilvl="2">
      <w:start w:val="1"/>
      <w:numFmt w:val="bullet"/>
      <w:pStyle w:val="ListBullet3"/>
      <w:lvlText w:val="‒"/>
      <w:lvlJc w:val="left"/>
      <w:pPr>
        <w:ind w:left="1701" w:hanging="567"/>
      </w:pPr>
      <w:rPr>
        <w:rFonts w:hint="default" w:ascii="Arial" w:hAnsi="Arial"/>
        <w:color w:val="auto"/>
      </w:rPr>
    </w:lvl>
    <w:lvl w:ilvl="3">
      <w:start w:val="1"/>
      <w:numFmt w:val="lowerLetter"/>
      <w:pStyle w:val="ListBullet4"/>
      <w:lvlText w:val="%4."/>
      <w:lvlJc w:val="left"/>
      <w:pPr>
        <w:ind w:left="2268" w:hanging="567"/>
      </w:pPr>
      <w:rPr>
        <w:rFonts w:hint="default"/>
      </w:rPr>
    </w:lvl>
    <w:lvl w:ilvl="4">
      <w:start w:val="1"/>
      <w:numFmt w:val="lowerRoman"/>
      <w:pStyle w:val="ListBullet5"/>
      <w:lvlText w:val="%5."/>
      <w:lvlJc w:val="left"/>
      <w:pPr>
        <w:ind w:left="2268" w:hanging="567"/>
      </w:pPr>
      <w:rPr>
        <w:rFonts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34317F52"/>
    <w:multiLevelType w:val="hybridMultilevel"/>
    <w:tmpl w:val="940E78B8"/>
    <w:lvl w:ilvl="0" w:tplc="0809000F">
      <w:start w:val="1"/>
      <w:numFmt w:val="decimal"/>
      <w:lvlText w:val="%1."/>
      <w:lvlJc w:val="left"/>
      <w:pPr>
        <w:ind w:left="1288" w:hanging="360"/>
      </w:pPr>
    </w:lvl>
    <w:lvl w:ilvl="1" w:tplc="08090019" w:tentative="1">
      <w:start w:val="1"/>
      <w:numFmt w:val="lowerLetter"/>
      <w:lvlText w:val="%2."/>
      <w:lvlJc w:val="left"/>
      <w:pPr>
        <w:ind w:left="2008" w:hanging="360"/>
      </w:pPr>
    </w:lvl>
    <w:lvl w:ilvl="2" w:tplc="0809001B" w:tentative="1">
      <w:start w:val="1"/>
      <w:numFmt w:val="lowerRoman"/>
      <w:lvlText w:val="%3."/>
      <w:lvlJc w:val="right"/>
      <w:pPr>
        <w:ind w:left="2728" w:hanging="180"/>
      </w:pPr>
    </w:lvl>
    <w:lvl w:ilvl="3" w:tplc="0809000F" w:tentative="1">
      <w:start w:val="1"/>
      <w:numFmt w:val="decimal"/>
      <w:lvlText w:val="%4."/>
      <w:lvlJc w:val="left"/>
      <w:pPr>
        <w:ind w:left="3448" w:hanging="360"/>
      </w:pPr>
    </w:lvl>
    <w:lvl w:ilvl="4" w:tplc="08090019" w:tentative="1">
      <w:start w:val="1"/>
      <w:numFmt w:val="lowerLetter"/>
      <w:lvlText w:val="%5."/>
      <w:lvlJc w:val="left"/>
      <w:pPr>
        <w:ind w:left="4168" w:hanging="360"/>
      </w:pPr>
    </w:lvl>
    <w:lvl w:ilvl="5" w:tplc="0809001B" w:tentative="1">
      <w:start w:val="1"/>
      <w:numFmt w:val="lowerRoman"/>
      <w:lvlText w:val="%6."/>
      <w:lvlJc w:val="right"/>
      <w:pPr>
        <w:ind w:left="4888" w:hanging="180"/>
      </w:pPr>
    </w:lvl>
    <w:lvl w:ilvl="6" w:tplc="0809000F" w:tentative="1">
      <w:start w:val="1"/>
      <w:numFmt w:val="decimal"/>
      <w:lvlText w:val="%7."/>
      <w:lvlJc w:val="left"/>
      <w:pPr>
        <w:ind w:left="5608" w:hanging="360"/>
      </w:pPr>
    </w:lvl>
    <w:lvl w:ilvl="7" w:tplc="08090019" w:tentative="1">
      <w:start w:val="1"/>
      <w:numFmt w:val="lowerLetter"/>
      <w:lvlText w:val="%8."/>
      <w:lvlJc w:val="left"/>
      <w:pPr>
        <w:ind w:left="6328" w:hanging="360"/>
      </w:pPr>
    </w:lvl>
    <w:lvl w:ilvl="8" w:tplc="080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1" w15:restartNumberingAfterBreak="0">
    <w:nsid w:val="35DD0D51"/>
    <w:multiLevelType w:val="hybridMultilevel"/>
    <w:tmpl w:val="1DE072B2"/>
    <w:lvl w:ilvl="0" w:tplc="08090001">
      <w:start w:val="1"/>
      <w:numFmt w:val="bullet"/>
      <w:lvlText w:val=""/>
      <w:lvlJc w:val="left"/>
      <w:pPr>
        <w:ind w:left="1288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hint="default" w:ascii="Wingdings" w:hAnsi="Wingdings"/>
      </w:rPr>
    </w:lvl>
  </w:abstractNum>
  <w:abstractNum w:abstractNumId="12" w15:restartNumberingAfterBreak="0">
    <w:nsid w:val="3F7357E3"/>
    <w:multiLevelType w:val="hybridMultilevel"/>
    <w:tmpl w:val="00868DB0"/>
    <w:lvl w:ilvl="0" w:tplc="95A0B30C">
      <w:numFmt w:val="bullet"/>
      <w:pStyle w:val="TableText-Bullets1"/>
      <w:lvlText w:val="-"/>
      <w:lvlJc w:val="left"/>
      <w:pPr>
        <w:ind w:left="890" w:hanging="360"/>
      </w:pPr>
      <w:rPr>
        <w:rFonts w:hint="default" w:ascii="Arial" w:hAnsi="Arial" w:eastAsia="Times New Roman" w:cs="Arial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33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305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77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49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21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93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650" w:hanging="360"/>
      </w:pPr>
      <w:rPr>
        <w:rFonts w:hint="default" w:ascii="Wingdings" w:hAnsi="Wingdings"/>
      </w:rPr>
    </w:lvl>
  </w:abstractNum>
  <w:abstractNum w:abstractNumId="13" w15:restartNumberingAfterBreak="0">
    <w:nsid w:val="426A2276"/>
    <w:multiLevelType w:val="multilevel"/>
    <w:tmpl w:val="9A509850"/>
    <w:styleLink w:val="Appendix"/>
    <w:lvl w:ilvl="0">
      <w:start w:val="1"/>
      <w:numFmt w:val="upperLetter"/>
      <w:lvlText w:val="Appendix %1 – "/>
      <w:lvlJc w:val="left"/>
      <w:pPr>
        <w:tabs>
          <w:tab w:val="num" w:pos="848"/>
        </w:tabs>
        <w:ind w:left="848" w:hanging="848"/>
      </w:pPr>
      <w:rPr>
        <w:rFonts w:hint="default" w:ascii="Arial Bold" w:hAnsi="Arial Bold"/>
        <w:b/>
        <w:i w:val="0"/>
        <w:caps w:val="0"/>
        <w:color w:val="1F144A" w:themeColor="text1"/>
        <w:sz w:val="36"/>
        <w:szCs w:val="32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hint="default" w:ascii="Arial Bold" w:hAnsi="Arial Bold"/>
        <w:b/>
        <w:bCs/>
        <w:i w:val="0"/>
        <w:iCs w:val="0"/>
        <w:caps w:val="0"/>
        <w:strike w:val="0"/>
        <w:dstrike w:val="0"/>
        <w:vanish w:val="0"/>
        <w:color w:val="1F144A" w:themeColor="text1"/>
        <w:spacing w:val="0"/>
        <w:kern w:val="0"/>
        <w:position w:val="0"/>
        <w:sz w:val="32"/>
        <w:szCs w:val="28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848"/>
        </w:tabs>
        <w:ind w:left="848" w:hanging="848"/>
      </w:pPr>
      <w:rPr>
        <w:rFonts w:hint="default" w:ascii="Arial Bold" w:hAnsi="Arial Bold"/>
        <w:b/>
        <w:bCs/>
        <w:i w:val="0"/>
        <w:iCs w:val="0"/>
        <w:caps w:val="0"/>
        <w:smallCaps w:val="0"/>
        <w:strike w:val="0"/>
        <w:dstrike w:val="0"/>
        <w:vanish w:val="0"/>
        <w:color w:val="1F144A" w:themeColor="text1"/>
        <w:spacing w:val="0"/>
        <w:kern w:val="0"/>
        <w:position w:val="0"/>
        <w:sz w:val="28"/>
        <w:szCs w:val="26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848"/>
        </w:tabs>
        <w:ind w:left="848" w:hanging="848"/>
      </w:pPr>
      <w:rPr>
        <w:rFonts w:hint="default" w:ascii="Arial Bold" w:hAnsi="Arial Bold" w:cs="Arial"/>
        <w:b/>
        <w:i w:val="0"/>
        <w:iCs w:val="0"/>
        <w:caps w:val="0"/>
        <w:strike w:val="0"/>
        <w:dstrike w:val="0"/>
        <w:vanish w:val="0"/>
        <w:color w:val="1F144A" w:themeColor="text1"/>
        <w:spacing w:val="0"/>
        <w:kern w:val="0"/>
        <w:position w:val="0"/>
        <w:sz w:val="28"/>
        <w:szCs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365"/>
        </w:tabs>
        <w:ind w:left="1365" w:hanging="1365"/>
      </w:pPr>
      <w:rPr>
        <w:rFonts w:hint="default" w:ascii="Arial Bold" w:hAnsi="Arial Bold" w:cs="Arial"/>
        <w:b/>
        <w:i w:val="0"/>
        <w:color w:val="29235C"/>
        <w:sz w:val="22"/>
        <w:szCs w:val="22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49"/>
        </w:tabs>
        <w:ind w:left="1149" w:hanging="1149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293"/>
        </w:tabs>
        <w:ind w:left="1293" w:hanging="1293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37"/>
        </w:tabs>
        <w:ind w:left="1437" w:hanging="1437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581"/>
        </w:tabs>
        <w:ind w:left="1581" w:hanging="1581"/>
      </w:pPr>
      <w:rPr>
        <w:rFonts w:hint="default"/>
        <w:u w:val="single"/>
      </w:rPr>
    </w:lvl>
  </w:abstractNum>
  <w:abstractNum w:abstractNumId="14" w15:restartNumberingAfterBreak="0">
    <w:nsid w:val="42C65D5A"/>
    <w:multiLevelType w:val="multilevel"/>
    <w:tmpl w:val="CB66A8A8"/>
    <w:lvl w:ilvl="0">
      <w:start w:val="1"/>
      <w:numFmt w:val="decimal"/>
      <w:pStyle w:val="Heading1"/>
      <w:lvlText w:val="%1"/>
      <w:lvlJc w:val="left"/>
      <w:pPr>
        <w:tabs>
          <w:tab w:val="num" w:pos="848"/>
        </w:tabs>
        <w:ind w:left="848" w:hanging="848"/>
      </w:pPr>
      <w:rPr>
        <w:rFonts w:hint="default" w:ascii="Arial Bold" w:hAnsi="Arial Bold"/>
        <w:b/>
        <w:i w:val="0"/>
        <w:caps w:val="0"/>
        <w:color w:val="1F144A" w:themeColor="text1"/>
        <w:sz w:val="32"/>
        <w:szCs w:val="24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560"/>
        </w:tabs>
        <w:ind w:left="1560" w:hanging="851"/>
      </w:pPr>
      <w:rPr>
        <w:i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549"/>
        </w:tabs>
        <w:ind w:left="2549" w:hanging="848"/>
      </w:pPr>
    </w:lvl>
    <w:lvl w:ilvl="3">
      <w:start w:val="1"/>
      <w:numFmt w:val="decimal"/>
      <w:lvlText w:val="%1.%2.%3.%4"/>
      <w:lvlJc w:val="left"/>
      <w:pPr>
        <w:tabs>
          <w:tab w:val="num" w:pos="848"/>
        </w:tabs>
        <w:ind w:left="848" w:hanging="848"/>
      </w:pPr>
      <w:rPr>
        <w:rFonts w:hint="default" w:ascii="Arial Bold" w:hAnsi="Arial Bold" w:cs="Arial"/>
        <w:b/>
        <w:i w:val="0"/>
        <w:iCs w:val="0"/>
        <w:caps w:val="0"/>
        <w:strike w:val="0"/>
        <w:dstrike w:val="0"/>
        <w:vanish w:val="0"/>
        <w:color w:val="1F144A" w:themeColor="text1"/>
        <w:spacing w:val="0"/>
        <w:kern w:val="0"/>
        <w:position w:val="0"/>
        <w:sz w:val="28"/>
        <w:szCs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365"/>
        </w:tabs>
        <w:ind w:left="1365" w:hanging="1365"/>
      </w:pPr>
      <w:rPr>
        <w:rFonts w:hint="default" w:ascii="Arial Bold" w:hAnsi="Arial Bold" w:cs="Arial"/>
        <w:b/>
        <w:i w:val="0"/>
        <w:color w:val="29235C"/>
        <w:sz w:val="22"/>
        <w:szCs w:val="22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49"/>
        </w:tabs>
        <w:ind w:left="1149" w:hanging="1149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293"/>
        </w:tabs>
        <w:ind w:left="1293" w:hanging="1293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37"/>
        </w:tabs>
        <w:ind w:left="1437" w:hanging="1437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581"/>
        </w:tabs>
        <w:ind w:left="1581" w:hanging="1581"/>
      </w:pPr>
      <w:rPr>
        <w:rFonts w:hint="default"/>
        <w:u w:val="single"/>
      </w:rPr>
    </w:lvl>
  </w:abstractNum>
  <w:abstractNum w:abstractNumId="15" w15:restartNumberingAfterBreak="0">
    <w:nsid w:val="46D771AE"/>
    <w:multiLevelType w:val="hybridMultilevel"/>
    <w:tmpl w:val="F4C0E974"/>
    <w:lvl w:ilvl="0" w:tplc="641CE72E">
      <w:start w:val="1"/>
      <w:numFmt w:val="decimal"/>
      <w:pStyle w:val="Tableannotation"/>
      <w:lvlText w:val="Table %1."/>
      <w:lvlJc w:val="left"/>
      <w:pPr>
        <w:ind w:left="5322" w:hanging="360"/>
      </w:pPr>
      <w:rPr>
        <w:rFonts w:hint="default"/>
        <w:b/>
        <w:i w:val="0"/>
        <w:color w:val="5C2071" w:themeColor="accent1"/>
      </w:rPr>
    </w:lvl>
    <w:lvl w:ilvl="1" w:tplc="08090019" w:tentative="1">
      <w:start w:val="1"/>
      <w:numFmt w:val="lowerLetter"/>
      <w:lvlText w:val="%2."/>
      <w:lvlJc w:val="left"/>
      <w:pPr>
        <w:ind w:left="6042" w:hanging="360"/>
      </w:pPr>
    </w:lvl>
    <w:lvl w:ilvl="2" w:tplc="0809001B" w:tentative="1">
      <w:start w:val="1"/>
      <w:numFmt w:val="lowerRoman"/>
      <w:lvlText w:val="%3."/>
      <w:lvlJc w:val="right"/>
      <w:pPr>
        <w:ind w:left="6762" w:hanging="180"/>
      </w:pPr>
    </w:lvl>
    <w:lvl w:ilvl="3" w:tplc="0809000F" w:tentative="1">
      <w:start w:val="1"/>
      <w:numFmt w:val="decimal"/>
      <w:lvlText w:val="%4."/>
      <w:lvlJc w:val="left"/>
      <w:pPr>
        <w:ind w:left="7482" w:hanging="360"/>
      </w:pPr>
    </w:lvl>
    <w:lvl w:ilvl="4" w:tplc="08090019" w:tentative="1">
      <w:start w:val="1"/>
      <w:numFmt w:val="lowerLetter"/>
      <w:lvlText w:val="%5."/>
      <w:lvlJc w:val="left"/>
      <w:pPr>
        <w:ind w:left="8202" w:hanging="360"/>
      </w:pPr>
    </w:lvl>
    <w:lvl w:ilvl="5" w:tplc="0809001B" w:tentative="1">
      <w:start w:val="1"/>
      <w:numFmt w:val="lowerRoman"/>
      <w:lvlText w:val="%6."/>
      <w:lvlJc w:val="right"/>
      <w:pPr>
        <w:ind w:left="8922" w:hanging="180"/>
      </w:pPr>
    </w:lvl>
    <w:lvl w:ilvl="6" w:tplc="0809000F" w:tentative="1">
      <w:start w:val="1"/>
      <w:numFmt w:val="decimal"/>
      <w:lvlText w:val="%7."/>
      <w:lvlJc w:val="left"/>
      <w:pPr>
        <w:ind w:left="9642" w:hanging="360"/>
      </w:pPr>
    </w:lvl>
    <w:lvl w:ilvl="7" w:tplc="08090019" w:tentative="1">
      <w:start w:val="1"/>
      <w:numFmt w:val="lowerLetter"/>
      <w:lvlText w:val="%8."/>
      <w:lvlJc w:val="left"/>
      <w:pPr>
        <w:ind w:left="10362" w:hanging="360"/>
      </w:pPr>
    </w:lvl>
    <w:lvl w:ilvl="8" w:tplc="0809001B" w:tentative="1">
      <w:start w:val="1"/>
      <w:numFmt w:val="lowerRoman"/>
      <w:lvlText w:val="%9."/>
      <w:lvlJc w:val="right"/>
      <w:pPr>
        <w:ind w:left="11082" w:hanging="180"/>
      </w:pPr>
    </w:lvl>
  </w:abstractNum>
  <w:abstractNum w:abstractNumId="16" w15:restartNumberingAfterBreak="0">
    <w:nsid w:val="498C42CF"/>
    <w:multiLevelType w:val="hybridMultilevel"/>
    <w:tmpl w:val="A5761C22"/>
    <w:lvl w:ilvl="0" w:tplc="5772197A">
      <w:start w:val="1"/>
      <w:numFmt w:val="decimal"/>
      <w:lvlText w:val="%1."/>
      <w:lvlJc w:val="left"/>
      <w:pPr>
        <w:ind w:left="2310" w:hanging="87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4B845D74"/>
    <w:multiLevelType w:val="hybridMultilevel"/>
    <w:tmpl w:val="E8DA7E72"/>
    <w:lvl w:ilvl="0" w:tplc="36A848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80" w:hanging="360"/>
      </w:pPr>
    </w:lvl>
    <w:lvl w:ilvl="2" w:tplc="0809001B" w:tentative="1">
      <w:start w:val="1"/>
      <w:numFmt w:val="lowerRoman"/>
      <w:lvlText w:val="%3."/>
      <w:lvlJc w:val="right"/>
      <w:pPr>
        <w:ind w:left="2100" w:hanging="180"/>
      </w:pPr>
    </w:lvl>
    <w:lvl w:ilvl="3" w:tplc="0809000F" w:tentative="1">
      <w:start w:val="1"/>
      <w:numFmt w:val="decimal"/>
      <w:lvlText w:val="%4."/>
      <w:lvlJc w:val="left"/>
      <w:pPr>
        <w:ind w:left="2820" w:hanging="360"/>
      </w:pPr>
    </w:lvl>
    <w:lvl w:ilvl="4" w:tplc="08090019" w:tentative="1">
      <w:start w:val="1"/>
      <w:numFmt w:val="lowerLetter"/>
      <w:lvlText w:val="%5."/>
      <w:lvlJc w:val="left"/>
      <w:pPr>
        <w:ind w:left="3540" w:hanging="360"/>
      </w:pPr>
    </w:lvl>
    <w:lvl w:ilvl="5" w:tplc="0809001B" w:tentative="1">
      <w:start w:val="1"/>
      <w:numFmt w:val="lowerRoman"/>
      <w:lvlText w:val="%6."/>
      <w:lvlJc w:val="right"/>
      <w:pPr>
        <w:ind w:left="4260" w:hanging="180"/>
      </w:pPr>
    </w:lvl>
    <w:lvl w:ilvl="6" w:tplc="0809000F" w:tentative="1">
      <w:start w:val="1"/>
      <w:numFmt w:val="decimal"/>
      <w:lvlText w:val="%7."/>
      <w:lvlJc w:val="left"/>
      <w:pPr>
        <w:ind w:left="4980" w:hanging="360"/>
      </w:pPr>
    </w:lvl>
    <w:lvl w:ilvl="7" w:tplc="08090019" w:tentative="1">
      <w:start w:val="1"/>
      <w:numFmt w:val="lowerLetter"/>
      <w:lvlText w:val="%8."/>
      <w:lvlJc w:val="left"/>
      <w:pPr>
        <w:ind w:left="5700" w:hanging="360"/>
      </w:pPr>
    </w:lvl>
    <w:lvl w:ilvl="8" w:tplc="08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8" w15:restartNumberingAfterBreak="0">
    <w:nsid w:val="4DD0654F"/>
    <w:multiLevelType w:val="multilevel"/>
    <w:tmpl w:val="67FA3CAC"/>
    <w:lvl w:ilvl="0">
      <w:start w:val="1"/>
      <w:numFmt w:val="decimal"/>
      <w:pStyle w:val="TableDesc"/>
      <w:suff w:val="nothing"/>
      <w:lvlText w:val="Table %1 - "/>
      <w:lvlJc w:val="left"/>
      <w:pPr>
        <w:ind w:left="432" w:hanging="432"/>
      </w:pPr>
      <w:rPr>
        <w:rFonts w:hint="default" w:ascii="Arial Bold" w:hAnsi="Arial Bold"/>
        <w:b/>
        <w:bCs/>
        <w:i w:val="0"/>
        <w:iCs w:val="0"/>
        <w:caps w:val="0"/>
        <w:strike w:val="0"/>
        <w:dstrike w:val="0"/>
        <w:color w:val="29235C"/>
        <w:spacing w:val="0"/>
        <w:w w:val="100"/>
        <w:kern w:val="0"/>
        <w:position w:val="0"/>
        <w:sz w:val="18"/>
        <w:szCs w:val="16"/>
        <w:u w:val="none"/>
        <w:effect w:val="none"/>
        <w:em w:val="none"/>
      </w:rPr>
    </w:lvl>
    <w:lvl w:ilvl="1">
      <w:start w:val="1"/>
      <w:numFmt w:val="decimal"/>
      <w:suff w:val="nothing"/>
      <w:lvlText w:val="Table %1.%2 - "/>
      <w:lvlJc w:val="left"/>
      <w:pPr>
        <w:ind w:left="576" w:hanging="576"/>
      </w:pPr>
      <w:rPr>
        <w:rFonts w:hint="default" w:ascii="Arial Bold" w:hAnsi="Arial Bold" w:cs="Arial"/>
        <w:b/>
        <w:bCs/>
        <w:i w:val="0"/>
        <w:iCs w:val="0"/>
        <w:color w:val="005B82"/>
        <w:sz w:val="18"/>
      </w:rPr>
    </w:lvl>
    <w:lvl w:ilvl="2">
      <w:start w:val="1"/>
      <w:numFmt w:val="decimal"/>
      <w:suff w:val="nothing"/>
      <w:lvlText w:val="Table %1.%2.%3 - "/>
      <w:lvlJc w:val="left"/>
      <w:pPr>
        <w:ind w:left="720" w:hanging="720"/>
      </w:pPr>
      <w:rPr>
        <w:rFonts w:hint="default"/>
        <w:color w:val="005B82"/>
        <w:sz w:val="22"/>
      </w:rPr>
    </w:lvl>
    <w:lvl w:ilvl="3">
      <w:start w:val="1"/>
      <w:numFmt w:val="decimal"/>
      <w:suff w:val="nothing"/>
      <w:lvlText w:val="Table %1.%2.%3.%4 - "/>
      <w:lvlJc w:val="left"/>
      <w:pPr>
        <w:ind w:left="864" w:hanging="864"/>
      </w:pPr>
      <w:rPr>
        <w:rFonts w:hint="default"/>
        <w:color w:val="005B82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color w:val="005B82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513071B4"/>
    <w:multiLevelType w:val="hybridMultilevel"/>
    <w:tmpl w:val="C81428B2"/>
    <w:lvl w:ilvl="0" w:tplc="30B8664C">
      <w:start w:val="3"/>
      <w:numFmt w:val="bullet"/>
      <w:lvlText w:val="•"/>
      <w:lvlJc w:val="left"/>
      <w:pPr>
        <w:ind w:left="1140" w:hanging="360"/>
      </w:pPr>
      <w:rPr>
        <w:rFonts w:hint="default" w:ascii="Arial" w:hAnsi="Arial" w:cs="Arial" w:eastAsiaTheme="minorEastAsia"/>
      </w:rPr>
    </w:lvl>
    <w:lvl w:ilvl="1" w:tplc="08090003" w:tentative="1">
      <w:start w:val="1"/>
      <w:numFmt w:val="bullet"/>
      <w:lvlText w:val="o"/>
      <w:lvlJc w:val="left"/>
      <w:pPr>
        <w:ind w:left="186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8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30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02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74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46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8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900" w:hanging="360"/>
      </w:pPr>
      <w:rPr>
        <w:rFonts w:hint="default" w:ascii="Wingdings" w:hAnsi="Wingdings"/>
      </w:rPr>
    </w:lvl>
  </w:abstractNum>
  <w:abstractNum w:abstractNumId="20" w15:restartNumberingAfterBreak="0">
    <w:nsid w:val="58AF6B64"/>
    <w:multiLevelType w:val="hybridMultilevel"/>
    <w:tmpl w:val="305A7B42"/>
    <w:lvl w:ilvl="0" w:tplc="08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1" w15:restartNumberingAfterBreak="0">
    <w:nsid w:val="5B977626"/>
    <w:multiLevelType w:val="hybridMultilevel"/>
    <w:tmpl w:val="B0842B9C"/>
    <w:lvl w:ilvl="0" w:tplc="5A3645E4">
      <w:start w:val="1"/>
      <w:numFmt w:val="bullet"/>
      <w:pStyle w:val="Tablebullet20"/>
      <w:lvlText w:val=""/>
      <w:lvlJc w:val="left"/>
      <w:pPr>
        <w:tabs>
          <w:tab w:val="num" w:pos="454"/>
        </w:tabs>
        <w:ind w:left="454" w:hanging="284"/>
      </w:pPr>
      <w:rPr>
        <w:rFonts w:hint="default" w:ascii="Wingdings" w:hAnsi="Wingdings"/>
        <w:color w:val="747678"/>
      </w:rPr>
    </w:lvl>
    <w:lvl w:ilvl="1" w:tplc="9C3C549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D58E2D6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A15CB1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9E675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1F0B1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92B6F1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AD36A5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5F88652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CD9347C"/>
    <w:multiLevelType w:val="hybridMultilevel"/>
    <w:tmpl w:val="4EB84EF6"/>
    <w:lvl w:ilvl="0" w:tplc="0809000F">
      <w:start w:val="1"/>
      <w:numFmt w:val="decimal"/>
      <w:lvlText w:val="%1."/>
      <w:lvlJc w:val="left"/>
      <w:pPr>
        <w:ind w:left="1288" w:hanging="360"/>
      </w:pPr>
    </w:lvl>
    <w:lvl w:ilvl="1" w:tplc="08090019">
      <w:start w:val="1"/>
      <w:numFmt w:val="lowerLetter"/>
      <w:lvlText w:val="%2."/>
      <w:lvlJc w:val="left"/>
      <w:pPr>
        <w:ind w:left="2008" w:hanging="360"/>
      </w:pPr>
    </w:lvl>
    <w:lvl w:ilvl="2" w:tplc="0809001B" w:tentative="1">
      <w:start w:val="1"/>
      <w:numFmt w:val="lowerRoman"/>
      <w:lvlText w:val="%3."/>
      <w:lvlJc w:val="right"/>
      <w:pPr>
        <w:ind w:left="2728" w:hanging="180"/>
      </w:pPr>
    </w:lvl>
    <w:lvl w:ilvl="3" w:tplc="0809000F" w:tentative="1">
      <w:start w:val="1"/>
      <w:numFmt w:val="decimal"/>
      <w:lvlText w:val="%4."/>
      <w:lvlJc w:val="left"/>
      <w:pPr>
        <w:ind w:left="3448" w:hanging="360"/>
      </w:pPr>
    </w:lvl>
    <w:lvl w:ilvl="4" w:tplc="08090019" w:tentative="1">
      <w:start w:val="1"/>
      <w:numFmt w:val="lowerLetter"/>
      <w:lvlText w:val="%5."/>
      <w:lvlJc w:val="left"/>
      <w:pPr>
        <w:ind w:left="4168" w:hanging="360"/>
      </w:pPr>
    </w:lvl>
    <w:lvl w:ilvl="5" w:tplc="0809001B" w:tentative="1">
      <w:start w:val="1"/>
      <w:numFmt w:val="lowerRoman"/>
      <w:lvlText w:val="%6."/>
      <w:lvlJc w:val="right"/>
      <w:pPr>
        <w:ind w:left="4888" w:hanging="180"/>
      </w:pPr>
    </w:lvl>
    <w:lvl w:ilvl="6" w:tplc="0809000F" w:tentative="1">
      <w:start w:val="1"/>
      <w:numFmt w:val="decimal"/>
      <w:lvlText w:val="%7."/>
      <w:lvlJc w:val="left"/>
      <w:pPr>
        <w:ind w:left="5608" w:hanging="360"/>
      </w:pPr>
    </w:lvl>
    <w:lvl w:ilvl="7" w:tplc="08090019" w:tentative="1">
      <w:start w:val="1"/>
      <w:numFmt w:val="lowerLetter"/>
      <w:lvlText w:val="%8."/>
      <w:lvlJc w:val="left"/>
      <w:pPr>
        <w:ind w:left="6328" w:hanging="360"/>
      </w:pPr>
    </w:lvl>
    <w:lvl w:ilvl="8" w:tplc="080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3" w15:restartNumberingAfterBreak="0">
    <w:nsid w:val="63AB63A0"/>
    <w:multiLevelType w:val="hybridMultilevel"/>
    <w:tmpl w:val="14984CC6"/>
    <w:lvl w:ilvl="0" w:tplc="08090001">
      <w:start w:val="1"/>
      <w:numFmt w:val="bullet"/>
      <w:pStyle w:val="ListCross"/>
      <w:lvlText w:val="û"/>
      <w:lvlJc w:val="left"/>
      <w:pPr>
        <w:ind w:left="720" w:hanging="360"/>
      </w:pPr>
      <w:rPr>
        <w:rFonts w:hint="default" w:ascii="Wingdings" w:hAnsi="Wingdings"/>
        <w:color w:val="3CB6CE"/>
      </w:rPr>
    </w:lvl>
    <w:lvl w:ilvl="1" w:tplc="08090001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656F28EB"/>
    <w:multiLevelType w:val="hybridMultilevel"/>
    <w:tmpl w:val="E02EEF80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68A72877"/>
    <w:multiLevelType w:val="hybridMultilevel"/>
    <w:tmpl w:val="605E68D6"/>
    <w:lvl w:ilvl="0" w:tplc="5476A610">
      <w:numFmt w:val="bullet"/>
      <w:lvlText w:val="•"/>
      <w:lvlJc w:val="left"/>
      <w:pPr>
        <w:ind w:left="1530" w:hanging="810"/>
      </w:pPr>
      <w:rPr>
        <w:rFonts w:hint="default" w:ascii="Arial" w:hAnsi="Arial" w:cs="Arial" w:eastAsiaTheme="minorEastAsia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6" w15:restartNumberingAfterBreak="0">
    <w:nsid w:val="6B613DA7"/>
    <w:multiLevelType w:val="hybridMultilevel"/>
    <w:tmpl w:val="F356E8DA"/>
    <w:lvl w:ilvl="0" w:tplc="08090001">
      <w:start w:val="1"/>
      <w:numFmt w:val="bullet"/>
      <w:lvlText w:val=""/>
      <w:lvlJc w:val="left"/>
      <w:pPr>
        <w:ind w:left="1571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27" w15:restartNumberingAfterBreak="0">
    <w:nsid w:val="6EB4429C"/>
    <w:multiLevelType w:val="hybridMultilevel"/>
    <w:tmpl w:val="0D1AE580"/>
    <w:lvl w:ilvl="0" w:tplc="869209DA">
      <w:start w:val="1"/>
      <w:numFmt w:val="bullet"/>
      <w:pStyle w:val="Normal-Bullets1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310276D8">
      <w:start w:val="1"/>
      <w:numFmt w:val="bullet"/>
      <w:pStyle w:val="Normal-Bullets2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8" w15:restartNumberingAfterBreak="0">
    <w:nsid w:val="73D16790"/>
    <w:multiLevelType w:val="hybridMultilevel"/>
    <w:tmpl w:val="92404984"/>
    <w:lvl w:ilvl="0" w:tplc="E04EA03C">
      <w:start w:val="1"/>
      <w:numFmt w:val="upperLetter"/>
      <w:pStyle w:val="AppendixHeading"/>
      <w:lvlText w:val="Appendix %1 – 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5E701A0"/>
    <w:multiLevelType w:val="hybridMultilevel"/>
    <w:tmpl w:val="B502A488"/>
    <w:lvl w:ilvl="0" w:tplc="0409001B">
      <w:start w:val="1"/>
      <w:numFmt w:val="bullet"/>
      <w:pStyle w:val="CaseStudyBullet"/>
      <w:lvlText w:val=""/>
      <w:lvlJc w:val="left"/>
      <w:pPr>
        <w:tabs>
          <w:tab w:val="num" w:pos="284"/>
        </w:tabs>
        <w:ind w:left="284" w:hanging="284"/>
      </w:pPr>
      <w:rPr>
        <w:rFonts w:hint="default" w:ascii="Wingdings" w:hAnsi="Wingdings"/>
        <w:color w:val="29235C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0" w15:restartNumberingAfterBreak="0">
    <w:nsid w:val="79CD0305"/>
    <w:multiLevelType w:val="hybridMultilevel"/>
    <w:tmpl w:val="DA5473F2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66B49EBC">
      <w:numFmt w:val="bullet"/>
      <w:lvlText w:val="•"/>
      <w:lvlJc w:val="left"/>
      <w:pPr>
        <w:ind w:left="1800" w:hanging="360"/>
      </w:pPr>
      <w:rPr>
        <w:rFonts w:hint="default" w:ascii="Arial" w:hAnsi="Arial" w:cs="Arial" w:eastAsiaTheme="minorEastAsia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1" w15:restartNumberingAfterBreak="0">
    <w:nsid w:val="7CF05443"/>
    <w:multiLevelType w:val="hybridMultilevel"/>
    <w:tmpl w:val="A44A2ECC"/>
    <w:lvl w:ilvl="0" w:tplc="08090001">
      <w:start w:val="1"/>
      <w:numFmt w:val="bullet"/>
      <w:lvlText w:val=""/>
      <w:lvlJc w:val="left"/>
      <w:pPr>
        <w:ind w:left="1288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hint="default" w:ascii="Wingdings" w:hAnsi="Wingdings"/>
      </w:rPr>
    </w:lvl>
  </w:abstractNum>
  <w:num w:numId="1" w16cid:durableId="157816059">
    <w:abstractNumId w:val="0"/>
  </w:num>
  <w:num w:numId="2" w16cid:durableId="1021928738">
    <w:abstractNumId w:val="14"/>
  </w:num>
  <w:num w:numId="3" w16cid:durableId="1010067438">
    <w:abstractNumId w:val="5"/>
  </w:num>
  <w:num w:numId="4" w16cid:durableId="1893421262">
    <w:abstractNumId w:val="9"/>
  </w:num>
  <w:num w:numId="5" w16cid:durableId="185676081">
    <w:abstractNumId w:val="13"/>
  </w:num>
  <w:num w:numId="6" w16cid:durableId="1283419847">
    <w:abstractNumId w:val="28"/>
  </w:num>
  <w:num w:numId="7" w16cid:durableId="348992226">
    <w:abstractNumId w:val="15"/>
  </w:num>
  <w:num w:numId="8" w16cid:durableId="634337426">
    <w:abstractNumId w:val="21"/>
  </w:num>
  <w:num w:numId="9" w16cid:durableId="1792630474">
    <w:abstractNumId w:val="18"/>
  </w:num>
  <w:num w:numId="10" w16cid:durableId="512037412">
    <w:abstractNumId w:val="7"/>
  </w:num>
  <w:num w:numId="11" w16cid:durableId="1862471916">
    <w:abstractNumId w:val="29"/>
  </w:num>
  <w:num w:numId="12" w16cid:durableId="1532182259">
    <w:abstractNumId w:val="1"/>
  </w:num>
  <w:num w:numId="13" w16cid:durableId="2091197970">
    <w:abstractNumId w:val="27"/>
  </w:num>
  <w:num w:numId="14" w16cid:durableId="599024529">
    <w:abstractNumId w:val="12"/>
  </w:num>
  <w:num w:numId="15" w16cid:durableId="134377235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 w16cid:durableId="938411505">
    <w:abstractNumId w:val="23"/>
  </w:num>
  <w:num w:numId="17" w16cid:durableId="543442863">
    <w:abstractNumId w:val="26"/>
  </w:num>
  <w:num w:numId="18" w16cid:durableId="2075741622">
    <w:abstractNumId w:val="31"/>
  </w:num>
  <w:num w:numId="19" w16cid:durableId="1255239190">
    <w:abstractNumId w:val="30"/>
  </w:num>
  <w:num w:numId="20" w16cid:durableId="1481341902">
    <w:abstractNumId w:val="22"/>
  </w:num>
  <w:num w:numId="21" w16cid:durableId="413744319">
    <w:abstractNumId w:val="10"/>
  </w:num>
  <w:num w:numId="22" w16cid:durableId="1275938904">
    <w:abstractNumId w:val="16"/>
  </w:num>
  <w:num w:numId="23" w16cid:durableId="212426963">
    <w:abstractNumId w:val="20"/>
  </w:num>
  <w:num w:numId="24" w16cid:durableId="482282957">
    <w:abstractNumId w:val="25"/>
  </w:num>
  <w:num w:numId="25" w16cid:durableId="1848712464">
    <w:abstractNumId w:val="3"/>
  </w:num>
  <w:num w:numId="26" w16cid:durableId="803042568">
    <w:abstractNumId w:val="2"/>
  </w:num>
  <w:num w:numId="27" w16cid:durableId="841432230">
    <w:abstractNumId w:val="24"/>
  </w:num>
  <w:num w:numId="28" w16cid:durableId="2088844155">
    <w:abstractNumId w:val="4"/>
  </w:num>
  <w:num w:numId="29" w16cid:durableId="2117172767">
    <w:abstractNumId w:val="17"/>
  </w:num>
  <w:num w:numId="30" w16cid:durableId="1703555595">
    <w:abstractNumId w:val="19"/>
  </w:num>
  <w:num w:numId="31" w16cid:durableId="1769813356">
    <w:abstractNumId w:val="6"/>
  </w:num>
  <w:num w:numId="32" w16cid:durableId="1799913084">
    <w:abstractNumId w:val="11"/>
  </w:num>
  <w:numIdMacAtCleanup w:val="19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80"/>
  <w:embedSystemFonts/>
  <w:attachedTemplate r:id="rId1"/>
  <w:stylePaneFormatFilter w:val="5324" w:allStyles="0" w:customStyles="0" w:latentStyles="1" w:stylesInUse="0" w:headingStyles="1" w:numberingStyles="0" w:tableStyles="0" w:directFormattingOnRuns="1" w:directFormattingOnParagraphs="1" w:directFormattingOnNumbering="0" w:directFormattingOnTables="0" w:clearFormatting="1" w:top3HeadingStyles="0" w:visibleStyles="1" w:alternateStyleNames="0"/>
  <w:stylePaneSortMethod w:val="0000"/>
  <w:trackRevisions w:val="false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551E"/>
    <w:rsid w:val="000013CD"/>
    <w:rsid w:val="0000148B"/>
    <w:rsid w:val="000018B2"/>
    <w:rsid w:val="00002313"/>
    <w:rsid w:val="000031C9"/>
    <w:rsid w:val="00003CB4"/>
    <w:rsid w:val="00003D5E"/>
    <w:rsid w:val="00003EB9"/>
    <w:rsid w:val="00003F8C"/>
    <w:rsid w:val="000042B1"/>
    <w:rsid w:val="000048C7"/>
    <w:rsid w:val="00004A63"/>
    <w:rsid w:val="00005034"/>
    <w:rsid w:val="0000571B"/>
    <w:rsid w:val="000062C8"/>
    <w:rsid w:val="0000705E"/>
    <w:rsid w:val="0000776C"/>
    <w:rsid w:val="00010078"/>
    <w:rsid w:val="000103BA"/>
    <w:rsid w:val="00010F4E"/>
    <w:rsid w:val="00012015"/>
    <w:rsid w:val="000124B8"/>
    <w:rsid w:val="000124F3"/>
    <w:rsid w:val="0001265F"/>
    <w:rsid w:val="00013048"/>
    <w:rsid w:val="000144E5"/>
    <w:rsid w:val="000146D9"/>
    <w:rsid w:val="00015244"/>
    <w:rsid w:val="000157B2"/>
    <w:rsid w:val="00015808"/>
    <w:rsid w:val="00015A90"/>
    <w:rsid w:val="0001600E"/>
    <w:rsid w:val="00016388"/>
    <w:rsid w:val="00016873"/>
    <w:rsid w:val="00016F21"/>
    <w:rsid w:val="0001720C"/>
    <w:rsid w:val="00017238"/>
    <w:rsid w:val="00017D35"/>
    <w:rsid w:val="00021138"/>
    <w:rsid w:val="00021C80"/>
    <w:rsid w:val="00021CB2"/>
    <w:rsid w:val="000222A2"/>
    <w:rsid w:val="00024039"/>
    <w:rsid w:val="000243B7"/>
    <w:rsid w:val="00024982"/>
    <w:rsid w:val="00025B8D"/>
    <w:rsid w:val="00026D5D"/>
    <w:rsid w:val="000274F1"/>
    <w:rsid w:val="00030145"/>
    <w:rsid w:val="000311CE"/>
    <w:rsid w:val="00032A50"/>
    <w:rsid w:val="00033696"/>
    <w:rsid w:val="00034948"/>
    <w:rsid w:val="00034AC6"/>
    <w:rsid w:val="00035C00"/>
    <w:rsid w:val="00035ED1"/>
    <w:rsid w:val="000360A3"/>
    <w:rsid w:val="00036C1F"/>
    <w:rsid w:val="0003779B"/>
    <w:rsid w:val="00040189"/>
    <w:rsid w:val="000407B6"/>
    <w:rsid w:val="00040EC8"/>
    <w:rsid w:val="00040F03"/>
    <w:rsid w:val="00040F47"/>
    <w:rsid w:val="0004111F"/>
    <w:rsid w:val="00043350"/>
    <w:rsid w:val="0004350A"/>
    <w:rsid w:val="00043637"/>
    <w:rsid w:val="00043883"/>
    <w:rsid w:val="00043E4C"/>
    <w:rsid w:val="0004474C"/>
    <w:rsid w:val="00044A05"/>
    <w:rsid w:val="00044C35"/>
    <w:rsid w:val="00050F26"/>
    <w:rsid w:val="000529C5"/>
    <w:rsid w:val="00052AC4"/>
    <w:rsid w:val="0005366E"/>
    <w:rsid w:val="00054191"/>
    <w:rsid w:val="0005468B"/>
    <w:rsid w:val="0005620C"/>
    <w:rsid w:val="00056AC5"/>
    <w:rsid w:val="00057A30"/>
    <w:rsid w:val="00057A4B"/>
    <w:rsid w:val="00061E42"/>
    <w:rsid w:val="000620A2"/>
    <w:rsid w:val="000631C3"/>
    <w:rsid w:val="00063558"/>
    <w:rsid w:val="00064D31"/>
    <w:rsid w:val="00064E23"/>
    <w:rsid w:val="00065362"/>
    <w:rsid w:val="0006551C"/>
    <w:rsid w:val="00065DAD"/>
    <w:rsid w:val="00066B3C"/>
    <w:rsid w:val="000676F6"/>
    <w:rsid w:val="00067754"/>
    <w:rsid w:val="00067F46"/>
    <w:rsid w:val="00070511"/>
    <w:rsid w:val="00070824"/>
    <w:rsid w:val="0007102E"/>
    <w:rsid w:val="00071E50"/>
    <w:rsid w:val="000724E7"/>
    <w:rsid w:val="000744D0"/>
    <w:rsid w:val="000765FE"/>
    <w:rsid w:val="00076BD9"/>
    <w:rsid w:val="00077CC3"/>
    <w:rsid w:val="0008084D"/>
    <w:rsid w:val="00080A2F"/>
    <w:rsid w:val="0008226F"/>
    <w:rsid w:val="0008261D"/>
    <w:rsid w:val="00082BC3"/>
    <w:rsid w:val="00082DF0"/>
    <w:rsid w:val="000843ED"/>
    <w:rsid w:val="00084E94"/>
    <w:rsid w:val="00084ED5"/>
    <w:rsid w:val="00084F2E"/>
    <w:rsid w:val="0008500A"/>
    <w:rsid w:val="00085117"/>
    <w:rsid w:val="000854D7"/>
    <w:rsid w:val="00085892"/>
    <w:rsid w:val="00085D88"/>
    <w:rsid w:val="00085F2F"/>
    <w:rsid w:val="00085FF6"/>
    <w:rsid w:val="0008623C"/>
    <w:rsid w:val="00086768"/>
    <w:rsid w:val="00086DB6"/>
    <w:rsid w:val="00087858"/>
    <w:rsid w:val="00087E8C"/>
    <w:rsid w:val="00090251"/>
    <w:rsid w:val="000902A6"/>
    <w:rsid w:val="0009059E"/>
    <w:rsid w:val="00090FCE"/>
    <w:rsid w:val="00091627"/>
    <w:rsid w:val="00091720"/>
    <w:rsid w:val="00091A01"/>
    <w:rsid w:val="00092326"/>
    <w:rsid w:val="0009308F"/>
    <w:rsid w:val="00094BA2"/>
    <w:rsid w:val="0009545C"/>
    <w:rsid w:val="000965F2"/>
    <w:rsid w:val="000969C3"/>
    <w:rsid w:val="00096B4D"/>
    <w:rsid w:val="00096CDF"/>
    <w:rsid w:val="00097768"/>
    <w:rsid w:val="000A0652"/>
    <w:rsid w:val="000A084A"/>
    <w:rsid w:val="000A1192"/>
    <w:rsid w:val="000A1485"/>
    <w:rsid w:val="000A1740"/>
    <w:rsid w:val="000A1867"/>
    <w:rsid w:val="000A1DD6"/>
    <w:rsid w:val="000A28C9"/>
    <w:rsid w:val="000A35D0"/>
    <w:rsid w:val="000A3923"/>
    <w:rsid w:val="000A5239"/>
    <w:rsid w:val="000A549A"/>
    <w:rsid w:val="000A61DE"/>
    <w:rsid w:val="000A62D7"/>
    <w:rsid w:val="000A6A94"/>
    <w:rsid w:val="000A70F7"/>
    <w:rsid w:val="000A7D0B"/>
    <w:rsid w:val="000B0239"/>
    <w:rsid w:val="000B05C9"/>
    <w:rsid w:val="000B09A0"/>
    <w:rsid w:val="000B16A9"/>
    <w:rsid w:val="000B1828"/>
    <w:rsid w:val="000B18CF"/>
    <w:rsid w:val="000B231F"/>
    <w:rsid w:val="000B29E5"/>
    <w:rsid w:val="000B2C65"/>
    <w:rsid w:val="000B6F36"/>
    <w:rsid w:val="000C04CD"/>
    <w:rsid w:val="000C0B46"/>
    <w:rsid w:val="000C1750"/>
    <w:rsid w:val="000C1B24"/>
    <w:rsid w:val="000C3998"/>
    <w:rsid w:val="000C3DDF"/>
    <w:rsid w:val="000C420A"/>
    <w:rsid w:val="000C457C"/>
    <w:rsid w:val="000C489E"/>
    <w:rsid w:val="000C491E"/>
    <w:rsid w:val="000C499E"/>
    <w:rsid w:val="000C4ABA"/>
    <w:rsid w:val="000C4E8E"/>
    <w:rsid w:val="000C61F1"/>
    <w:rsid w:val="000C69AA"/>
    <w:rsid w:val="000C6FCF"/>
    <w:rsid w:val="000C73BE"/>
    <w:rsid w:val="000C7CE5"/>
    <w:rsid w:val="000D019C"/>
    <w:rsid w:val="000D1570"/>
    <w:rsid w:val="000D1A2C"/>
    <w:rsid w:val="000D1B26"/>
    <w:rsid w:val="000D31BE"/>
    <w:rsid w:val="000D39FB"/>
    <w:rsid w:val="000D40B8"/>
    <w:rsid w:val="000D4162"/>
    <w:rsid w:val="000D52F6"/>
    <w:rsid w:val="000D5407"/>
    <w:rsid w:val="000D5AA1"/>
    <w:rsid w:val="000D5ACF"/>
    <w:rsid w:val="000D6892"/>
    <w:rsid w:val="000D6B02"/>
    <w:rsid w:val="000D7618"/>
    <w:rsid w:val="000D78C9"/>
    <w:rsid w:val="000E0785"/>
    <w:rsid w:val="000E07E5"/>
    <w:rsid w:val="000E0C0F"/>
    <w:rsid w:val="000E1389"/>
    <w:rsid w:val="000E1A1A"/>
    <w:rsid w:val="000E2596"/>
    <w:rsid w:val="000E2A5E"/>
    <w:rsid w:val="000E2AB7"/>
    <w:rsid w:val="000E2AD8"/>
    <w:rsid w:val="000E3C41"/>
    <w:rsid w:val="000E4C17"/>
    <w:rsid w:val="000E6227"/>
    <w:rsid w:val="000E6573"/>
    <w:rsid w:val="000E6EC6"/>
    <w:rsid w:val="000E7176"/>
    <w:rsid w:val="000E79A3"/>
    <w:rsid w:val="000E7E5B"/>
    <w:rsid w:val="000F056D"/>
    <w:rsid w:val="000F0D28"/>
    <w:rsid w:val="000F0D9C"/>
    <w:rsid w:val="000F275A"/>
    <w:rsid w:val="000F302B"/>
    <w:rsid w:val="000F307B"/>
    <w:rsid w:val="000F30C8"/>
    <w:rsid w:val="000F4054"/>
    <w:rsid w:val="000F50F9"/>
    <w:rsid w:val="000F5C58"/>
    <w:rsid w:val="000F618A"/>
    <w:rsid w:val="000F62BD"/>
    <w:rsid w:val="000F682B"/>
    <w:rsid w:val="000F6F3F"/>
    <w:rsid w:val="000F7168"/>
    <w:rsid w:val="000F78B1"/>
    <w:rsid w:val="00100629"/>
    <w:rsid w:val="001015D0"/>
    <w:rsid w:val="00102369"/>
    <w:rsid w:val="00102F4F"/>
    <w:rsid w:val="00103918"/>
    <w:rsid w:val="00106ACD"/>
    <w:rsid w:val="0010762F"/>
    <w:rsid w:val="001106F5"/>
    <w:rsid w:val="00110A14"/>
    <w:rsid w:val="00110A5E"/>
    <w:rsid w:val="00110E5E"/>
    <w:rsid w:val="00111D61"/>
    <w:rsid w:val="0011324E"/>
    <w:rsid w:val="001132F8"/>
    <w:rsid w:val="001136F4"/>
    <w:rsid w:val="00113DBD"/>
    <w:rsid w:val="00113FDD"/>
    <w:rsid w:val="00114651"/>
    <w:rsid w:val="001148E9"/>
    <w:rsid w:val="001166AE"/>
    <w:rsid w:val="00116D68"/>
    <w:rsid w:val="0011757F"/>
    <w:rsid w:val="001178D5"/>
    <w:rsid w:val="001200CD"/>
    <w:rsid w:val="0012031F"/>
    <w:rsid w:val="00120527"/>
    <w:rsid w:val="00121434"/>
    <w:rsid w:val="00121B5E"/>
    <w:rsid w:val="00122ABB"/>
    <w:rsid w:val="00123458"/>
    <w:rsid w:val="00123A79"/>
    <w:rsid w:val="00124176"/>
    <w:rsid w:val="0012490D"/>
    <w:rsid w:val="00124984"/>
    <w:rsid w:val="0012556A"/>
    <w:rsid w:val="001263DD"/>
    <w:rsid w:val="001267C5"/>
    <w:rsid w:val="00130FBD"/>
    <w:rsid w:val="001314C9"/>
    <w:rsid w:val="0013164C"/>
    <w:rsid w:val="00131C71"/>
    <w:rsid w:val="00131D73"/>
    <w:rsid w:val="0013339A"/>
    <w:rsid w:val="0013340C"/>
    <w:rsid w:val="00133AAB"/>
    <w:rsid w:val="00134BF8"/>
    <w:rsid w:val="00134D91"/>
    <w:rsid w:val="00135341"/>
    <w:rsid w:val="00135AF5"/>
    <w:rsid w:val="001363E3"/>
    <w:rsid w:val="001366A9"/>
    <w:rsid w:val="001368A9"/>
    <w:rsid w:val="001377F0"/>
    <w:rsid w:val="001426FF"/>
    <w:rsid w:val="00142A94"/>
    <w:rsid w:val="00142FE1"/>
    <w:rsid w:val="00143516"/>
    <w:rsid w:val="00143EA7"/>
    <w:rsid w:val="001442BC"/>
    <w:rsid w:val="001452E6"/>
    <w:rsid w:val="001462C0"/>
    <w:rsid w:val="00147CB7"/>
    <w:rsid w:val="00147F77"/>
    <w:rsid w:val="0015059C"/>
    <w:rsid w:val="0015119C"/>
    <w:rsid w:val="00151649"/>
    <w:rsid w:val="00151AA3"/>
    <w:rsid w:val="00151D4A"/>
    <w:rsid w:val="0015289B"/>
    <w:rsid w:val="0015314E"/>
    <w:rsid w:val="001548CE"/>
    <w:rsid w:val="00154D7D"/>
    <w:rsid w:val="001565BE"/>
    <w:rsid w:val="001567AC"/>
    <w:rsid w:val="00157161"/>
    <w:rsid w:val="001573D8"/>
    <w:rsid w:val="00161C6B"/>
    <w:rsid w:val="00161CCA"/>
    <w:rsid w:val="00161DD7"/>
    <w:rsid w:val="001622C0"/>
    <w:rsid w:val="001628A2"/>
    <w:rsid w:val="00163167"/>
    <w:rsid w:val="0016371A"/>
    <w:rsid w:val="001638B9"/>
    <w:rsid w:val="00163BF9"/>
    <w:rsid w:val="001640BB"/>
    <w:rsid w:val="0016453D"/>
    <w:rsid w:val="0016454B"/>
    <w:rsid w:val="0016461D"/>
    <w:rsid w:val="001653A5"/>
    <w:rsid w:val="00165AA0"/>
    <w:rsid w:val="00165BAD"/>
    <w:rsid w:val="001660E7"/>
    <w:rsid w:val="00167130"/>
    <w:rsid w:val="001675C0"/>
    <w:rsid w:val="001676DD"/>
    <w:rsid w:val="00167A72"/>
    <w:rsid w:val="00167F36"/>
    <w:rsid w:val="00170755"/>
    <w:rsid w:val="00171A64"/>
    <w:rsid w:val="00171A80"/>
    <w:rsid w:val="001720B0"/>
    <w:rsid w:val="00173AC5"/>
    <w:rsid w:val="001740AA"/>
    <w:rsid w:val="00174571"/>
    <w:rsid w:val="00174B08"/>
    <w:rsid w:val="00175056"/>
    <w:rsid w:val="0017529B"/>
    <w:rsid w:val="00176450"/>
    <w:rsid w:val="00176C42"/>
    <w:rsid w:val="00177D66"/>
    <w:rsid w:val="00180403"/>
    <w:rsid w:val="00180CFB"/>
    <w:rsid w:val="00180D98"/>
    <w:rsid w:val="00181191"/>
    <w:rsid w:val="00181D40"/>
    <w:rsid w:val="00182CB7"/>
    <w:rsid w:val="00184628"/>
    <w:rsid w:val="001848AA"/>
    <w:rsid w:val="00186738"/>
    <w:rsid w:val="0018689F"/>
    <w:rsid w:val="00190470"/>
    <w:rsid w:val="00190563"/>
    <w:rsid w:val="00190807"/>
    <w:rsid w:val="00190968"/>
    <w:rsid w:val="00191138"/>
    <w:rsid w:val="001918B1"/>
    <w:rsid w:val="00192428"/>
    <w:rsid w:val="001937A6"/>
    <w:rsid w:val="0019435E"/>
    <w:rsid w:val="00194A4F"/>
    <w:rsid w:val="00194ACA"/>
    <w:rsid w:val="001955B0"/>
    <w:rsid w:val="00195A5F"/>
    <w:rsid w:val="00195B1A"/>
    <w:rsid w:val="00195CC0"/>
    <w:rsid w:val="00195D01"/>
    <w:rsid w:val="0019673C"/>
    <w:rsid w:val="00196986"/>
    <w:rsid w:val="00196B2A"/>
    <w:rsid w:val="00196C90"/>
    <w:rsid w:val="00196FEA"/>
    <w:rsid w:val="00197DCA"/>
    <w:rsid w:val="00197FB7"/>
    <w:rsid w:val="001A0A61"/>
    <w:rsid w:val="001A0ABF"/>
    <w:rsid w:val="001A1973"/>
    <w:rsid w:val="001A1E0C"/>
    <w:rsid w:val="001A2F22"/>
    <w:rsid w:val="001A48F4"/>
    <w:rsid w:val="001A4A29"/>
    <w:rsid w:val="001A50F6"/>
    <w:rsid w:val="001A5351"/>
    <w:rsid w:val="001A5858"/>
    <w:rsid w:val="001A5D28"/>
    <w:rsid w:val="001A6DA5"/>
    <w:rsid w:val="001A6DCE"/>
    <w:rsid w:val="001A7297"/>
    <w:rsid w:val="001A77C6"/>
    <w:rsid w:val="001B093F"/>
    <w:rsid w:val="001B09E3"/>
    <w:rsid w:val="001B1AB0"/>
    <w:rsid w:val="001B2E39"/>
    <w:rsid w:val="001B3B83"/>
    <w:rsid w:val="001B4BF2"/>
    <w:rsid w:val="001B53C6"/>
    <w:rsid w:val="001B5B27"/>
    <w:rsid w:val="001B6163"/>
    <w:rsid w:val="001C077D"/>
    <w:rsid w:val="001C10D4"/>
    <w:rsid w:val="001C15D8"/>
    <w:rsid w:val="001C1CFC"/>
    <w:rsid w:val="001C2F8E"/>
    <w:rsid w:val="001C317E"/>
    <w:rsid w:val="001C38CF"/>
    <w:rsid w:val="001C3B92"/>
    <w:rsid w:val="001C4247"/>
    <w:rsid w:val="001C4B96"/>
    <w:rsid w:val="001C4CA7"/>
    <w:rsid w:val="001C63A1"/>
    <w:rsid w:val="001D166B"/>
    <w:rsid w:val="001D1762"/>
    <w:rsid w:val="001D1861"/>
    <w:rsid w:val="001D1A66"/>
    <w:rsid w:val="001D1BB1"/>
    <w:rsid w:val="001D28D1"/>
    <w:rsid w:val="001D2B26"/>
    <w:rsid w:val="001D63BD"/>
    <w:rsid w:val="001D6CAD"/>
    <w:rsid w:val="001D6F3D"/>
    <w:rsid w:val="001E015F"/>
    <w:rsid w:val="001E0B61"/>
    <w:rsid w:val="001E1564"/>
    <w:rsid w:val="001E3078"/>
    <w:rsid w:val="001E3A6B"/>
    <w:rsid w:val="001E4CEF"/>
    <w:rsid w:val="001E5386"/>
    <w:rsid w:val="001E5E83"/>
    <w:rsid w:val="001E62F8"/>
    <w:rsid w:val="001E66F7"/>
    <w:rsid w:val="001E703C"/>
    <w:rsid w:val="001F05FA"/>
    <w:rsid w:val="001F08BD"/>
    <w:rsid w:val="001F0A9B"/>
    <w:rsid w:val="001F1F5B"/>
    <w:rsid w:val="001F20A9"/>
    <w:rsid w:val="001F3981"/>
    <w:rsid w:val="001F4AAC"/>
    <w:rsid w:val="001F4D06"/>
    <w:rsid w:val="001F4E8A"/>
    <w:rsid w:val="001F59AB"/>
    <w:rsid w:val="001F5CE8"/>
    <w:rsid w:val="001F5F4E"/>
    <w:rsid w:val="001F6236"/>
    <w:rsid w:val="001F6B68"/>
    <w:rsid w:val="001F7CA6"/>
    <w:rsid w:val="001F7E93"/>
    <w:rsid w:val="002001E4"/>
    <w:rsid w:val="00200AEC"/>
    <w:rsid w:val="002010E0"/>
    <w:rsid w:val="00201341"/>
    <w:rsid w:val="00201FB2"/>
    <w:rsid w:val="002023F9"/>
    <w:rsid w:val="00202775"/>
    <w:rsid w:val="00202CED"/>
    <w:rsid w:val="00203D87"/>
    <w:rsid w:val="00203DFE"/>
    <w:rsid w:val="0020478B"/>
    <w:rsid w:val="00204838"/>
    <w:rsid w:val="00204DC4"/>
    <w:rsid w:val="00205091"/>
    <w:rsid w:val="00205665"/>
    <w:rsid w:val="002057C3"/>
    <w:rsid w:val="0020593D"/>
    <w:rsid w:val="00207236"/>
    <w:rsid w:val="002100C7"/>
    <w:rsid w:val="002102AE"/>
    <w:rsid w:val="00210CA3"/>
    <w:rsid w:val="00210CBC"/>
    <w:rsid w:val="00211419"/>
    <w:rsid w:val="0021171C"/>
    <w:rsid w:val="002122AF"/>
    <w:rsid w:val="00212C6C"/>
    <w:rsid w:val="00213366"/>
    <w:rsid w:val="00213B94"/>
    <w:rsid w:val="00213EEE"/>
    <w:rsid w:val="00216578"/>
    <w:rsid w:val="00216879"/>
    <w:rsid w:val="00216ABC"/>
    <w:rsid w:val="00216B94"/>
    <w:rsid w:val="00216E2E"/>
    <w:rsid w:val="00220C72"/>
    <w:rsid w:val="00220E64"/>
    <w:rsid w:val="002212D2"/>
    <w:rsid w:val="0022231D"/>
    <w:rsid w:val="0022370A"/>
    <w:rsid w:val="00223CE0"/>
    <w:rsid w:val="00224A1F"/>
    <w:rsid w:val="0022553A"/>
    <w:rsid w:val="002257D9"/>
    <w:rsid w:val="00226605"/>
    <w:rsid w:val="00226E20"/>
    <w:rsid w:val="002273B4"/>
    <w:rsid w:val="00227CD2"/>
    <w:rsid w:val="0023232D"/>
    <w:rsid w:val="002327B4"/>
    <w:rsid w:val="00232E97"/>
    <w:rsid w:val="00232FC2"/>
    <w:rsid w:val="00233F76"/>
    <w:rsid w:val="0023437D"/>
    <w:rsid w:val="00235060"/>
    <w:rsid w:val="0023736D"/>
    <w:rsid w:val="002376DB"/>
    <w:rsid w:val="0024019F"/>
    <w:rsid w:val="00240344"/>
    <w:rsid w:val="00240FE7"/>
    <w:rsid w:val="00241A2C"/>
    <w:rsid w:val="00241E11"/>
    <w:rsid w:val="002421CC"/>
    <w:rsid w:val="0024383C"/>
    <w:rsid w:val="00244A79"/>
    <w:rsid w:val="00244C34"/>
    <w:rsid w:val="00245DB5"/>
    <w:rsid w:val="00245E76"/>
    <w:rsid w:val="002466EA"/>
    <w:rsid w:val="0024680B"/>
    <w:rsid w:val="002470A8"/>
    <w:rsid w:val="0025063A"/>
    <w:rsid w:val="0025074F"/>
    <w:rsid w:val="00250DD9"/>
    <w:rsid w:val="00250EFE"/>
    <w:rsid w:val="00251052"/>
    <w:rsid w:val="002510B9"/>
    <w:rsid w:val="00251828"/>
    <w:rsid w:val="00251B48"/>
    <w:rsid w:val="00252307"/>
    <w:rsid w:val="002528BB"/>
    <w:rsid w:val="00252F88"/>
    <w:rsid w:val="002530A3"/>
    <w:rsid w:val="002538A9"/>
    <w:rsid w:val="00253C26"/>
    <w:rsid w:val="00253E55"/>
    <w:rsid w:val="002544E0"/>
    <w:rsid w:val="00255570"/>
    <w:rsid w:val="002555DA"/>
    <w:rsid w:val="00255B3A"/>
    <w:rsid w:val="00257272"/>
    <w:rsid w:val="002575F5"/>
    <w:rsid w:val="00260969"/>
    <w:rsid w:val="00260BA9"/>
    <w:rsid w:val="00260C0C"/>
    <w:rsid w:val="00260C92"/>
    <w:rsid w:val="0026196D"/>
    <w:rsid w:val="00261BB3"/>
    <w:rsid w:val="00262AB5"/>
    <w:rsid w:val="00262D57"/>
    <w:rsid w:val="0026342F"/>
    <w:rsid w:val="00265ADF"/>
    <w:rsid w:val="00265B01"/>
    <w:rsid w:val="002660C7"/>
    <w:rsid w:val="002662A4"/>
    <w:rsid w:val="00266644"/>
    <w:rsid w:val="00266A46"/>
    <w:rsid w:val="002670A5"/>
    <w:rsid w:val="0026798C"/>
    <w:rsid w:val="00270351"/>
    <w:rsid w:val="0027048E"/>
    <w:rsid w:val="00270507"/>
    <w:rsid w:val="0027118E"/>
    <w:rsid w:val="00272298"/>
    <w:rsid w:val="00272F0E"/>
    <w:rsid w:val="00273390"/>
    <w:rsid w:val="00273640"/>
    <w:rsid w:val="00273DE7"/>
    <w:rsid w:val="002744E5"/>
    <w:rsid w:val="00274616"/>
    <w:rsid w:val="002755DB"/>
    <w:rsid w:val="00275BFD"/>
    <w:rsid w:val="002767D8"/>
    <w:rsid w:val="002768C6"/>
    <w:rsid w:val="00276FAB"/>
    <w:rsid w:val="0028004F"/>
    <w:rsid w:val="002811DA"/>
    <w:rsid w:val="00281B6F"/>
    <w:rsid w:val="0028230C"/>
    <w:rsid w:val="0028266E"/>
    <w:rsid w:val="00282A5F"/>
    <w:rsid w:val="0028322F"/>
    <w:rsid w:val="00283C9A"/>
    <w:rsid w:val="00284232"/>
    <w:rsid w:val="002851C2"/>
    <w:rsid w:val="002864AF"/>
    <w:rsid w:val="00287237"/>
    <w:rsid w:val="00287475"/>
    <w:rsid w:val="00287ABB"/>
    <w:rsid w:val="00287B16"/>
    <w:rsid w:val="00290928"/>
    <w:rsid w:val="002909FD"/>
    <w:rsid w:val="00291093"/>
    <w:rsid w:val="00291192"/>
    <w:rsid w:val="002939E7"/>
    <w:rsid w:val="00294270"/>
    <w:rsid w:val="00295095"/>
    <w:rsid w:val="002956CB"/>
    <w:rsid w:val="00296D20"/>
    <w:rsid w:val="002A05BD"/>
    <w:rsid w:val="002A06B5"/>
    <w:rsid w:val="002A0BEB"/>
    <w:rsid w:val="002A16A0"/>
    <w:rsid w:val="002A224D"/>
    <w:rsid w:val="002A382D"/>
    <w:rsid w:val="002A4CAF"/>
    <w:rsid w:val="002A56A4"/>
    <w:rsid w:val="002A5DA5"/>
    <w:rsid w:val="002B0B9F"/>
    <w:rsid w:val="002B0CD8"/>
    <w:rsid w:val="002B175B"/>
    <w:rsid w:val="002B2980"/>
    <w:rsid w:val="002B2D75"/>
    <w:rsid w:val="002B39E8"/>
    <w:rsid w:val="002B5DEA"/>
    <w:rsid w:val="002B61FE"/>
    <w:rsid w:val="002B7A1D"/>
    <w:rsid w:val="002B7A5F"/>
    <w:rsid w:val="002B7B0D"/>
    <w:rsid w:val="002C0776"/>
    <w:rsid w:val="002C0A72"/>
    <w:rsid w:val="002C1861"/>
    <w:rsid w:val="002C18CC"/>
    <w:rsid w:val="002C1C11"/>
    <w:rsid w:val="002C1FEE"/>
    <w:rsid w:val="002C23C8"/>
    <w:rsid w:val="002C26DF"/>
    <w:rsid w:val="002C2B61"/>
    <w:rsid w:val="002C2D10"/>
    <w:rsid w:val="002C3686"/>
    <w:rsid w:val="002C4122"/>
    <w:rsid w:val="002C450F"/>
    <w:rsid w:val="002C4AA7"/>
    <w:rsid w:val="002C4C22"/>
    <w:rsid w:val="002C4F36"/>
    <w:rsid w:val="002C52C7"/>
    <w:rsid w:val="002C5565"/>
    <w:rsid w:val="002C55AF"/>
    <w:rsid w:val="002C5A96"/>
    <w:rsid w:val="002C6529"/>
    <w:rsid w:val="002C781D"/>
    <w:rsid w:val="002D10F0"/>
    <w:rsid w:val="002D133B"/>
    <w:rsid w:val="002D1D58"/>
    <w:rsid w:val="002D26AE"/>
    <w:rsid w:val="002D3CCC"/>
    <w:rsid w:val="002D4822"/>
    <w:rsid w:val="002D4C25"/>
    <w:rsid w:val="002D51A3"/>
    <w:rsid w:val="002D5388"/>
    <w:rsid w:val="002D56FB"/>
    <w:rsid w:val="002D6808"/>
    <w:rsid w:val="002E022D"/>
    <w:rsid w:val="002E029D"/>
    <w:rsid w:val="002E07CD"/>
    <w:rsid w:val="002E0D76"/>
    <w:rsid w:val="002E0F30"/>
    <w:rsid w:val="002E13FC"/>
    <w:rsid w:val="002E24F4"/>
    <w:rsid w:val="002E252F"/>
    <w:rsid w:val="002E376A"/>
    <w:rsid w:val="002E3C15"/>
    <w:rsid w:val="002E51F7"/>
    <w:rsid w:val="002E5D83"/>
    <w:rsid w:val="002E60BB"/>
    <w:rsid w:val="002E6835"/>
    <w:rsid w:val="002E6D90"/>
    <w:rsid w:val="002E70F5"/>
    <w:rsid w:val="002E770F"/>
    <w:rsid w:val="002E77F1"/>
    <w:rsid w:val="002F0858"/>
    <w:rsid w:val="002F0D7D"/>
    <w:rsid w:val="002F0EF1"/>
    <w:rsid w:val="002F208B"/>
    <w:rsid w:val="002F24F5"/>
    <w:rsid w:val="002F2BC4"/>
    <w:rsid w:val="002F36B2"/>
    <w:rsid w:val="002F3BE1"/>
    <w:rsid w:val="002F3FC6"/>
    <w:rsid w:val="002F44F3"/>
    <w:rsid w:val="002F4F9D"/>
    <w:rsid w:val="002F52CE"/>
    <w:rsid w:val="002F55B8"/>
    <w:rsid w:val="002F6275"/>
    <w:rsid w:val="002F6A37"/>
    <w:rsid w:val="002F7176"/>
    <w:rsid w:val="002F766F"/>
    <w:rsid w:val="002F7B34"/>
    <w:rsid w:val="00300940"/>
    <w:rsid w:val="0030176F"/>
    <w:rsid w:val="003018DE"/>
    <w:rsid w:val="00301985"/>
    <w:rsid w:val="00302905"/>
    <w:rsid w:val="003049F9"/>
    <w:rsid w:val="00304E48"/>
    <w:rsid w:val="00305D2C"/>
    <w:rsid w:val="00305E5B"/>
    <w:rsid w:val="0030703F"/>
    <w:rsid w:val="00307672"/>
    <w:rsid w:val="00307795"/>
    <w:rsid w:val="003100E9"/>
    <w:rsid w:val="003120B4"/>
    <w:rsid w:val="003121B1"/>
    <w:rsid w:val="00313504"/>
    <w:rsid w:val="00313981"/>
    <w:rsid w:val="00313A05"/>
    <w:rsid w:val="00314B44"/>
    <w:rsid w:val="003161A1"/>
    <w:rsid w:val="00316505"/>
    <w:rsid w:val="003167A9"/>
    <w:rsid w:val="00316A62"/>
    <w:rsid w:val="00316EF3"/>
    <w:rsid w:val="00317443"/>
    <w:rsid w:val="00317768"/>
    <w:rsid w:val="00317905"/>
    <w:rsid w:val="00320DC9"/>
    <w:rsid w:val="00322269"/>
    <w:rsid w:val="00322294"/>
    <w:rsid w:val="00322B55"/>
    <w:rsid w:val="00323B90"/>
    <w:rsid w:val="00323C9B"/>
    <w:rsid w:val="00324C16"/>
    <w:rsid w:val="00324F7D"/>
    <w:rsid w:val="00325447"/>
    <w:rsid w:val="00325E69"/>
    <w:rsid w:val="0032626C"/>
    <w:rsid w:val="003263D3"/>
    <w:rsid w:val="0032668B"/>
    <w:rsid w:val="003277B7"/>
    <w:rsid w:val="00327CB7"/>
    <w:rsid w:val="00330836"/>
    <w:rsid w:val="00331377"/>
    <w:rsid w:val="00331684"/>
    <w:rsid w:val="003318BA"/>
    <w:rsid w:val="00331ED6"/>
    <w:rsid w:val="003328FB"/>
    <w:rsid w:val="00332B5D"/>
    <w:rsid w:val="003338C3"/>
    <w:rsid w:val="00333F86"/>
    <w:rsid w:val="003349D8"/>
    <w:rsid w:val="0033505C"/>
    <w:rsid w:val="003356D0"/>
    <w:rsid w:val="0033602C"/>
    <w:rsid w:val="00336D82"/>
    <w:rsid w:val="00341424"/>
    <w:rsid w:val="00341B40"/>
    <w:rsid w:val="00341C48"/>
    <w:rsid w:val="00342101"/>
    <w:rsid w:val="003423AA"/>
    <w:rsid w:val="00343CD4"/>
    <w:rsid w:val="00343FED"/>
    <w:rsid w:val="00344653"/>
    <w:rsid w:val="0034547F"/>
    <w:rsid w:val="003458C7"/>
    <w:rsid w:val="00345B2D"/>
    <w:rsid w:val="00346155"/>
    <w:rsid w:val="00346775"/>
    <w:rsid w:val="0034714E"/>
    <w:rsid w:val="00347408"/>
    <w:rsid w:val="00347A0E"/>
    <w:rsid w:val="00347A8F"/>
    <w:rsid w:val="00350FFC"/>
    <w:rsid w:val="003512A2"/>
    <w:rsid w:val="003512F8"/>
    <w:rsid w:val="003515A9"/>
    <w:rsid w:val="00351FFC"/>
    <w:rsid w:val="00353A2D"/>
    <w:rsid w:val="00353C3E"/>
    <w:rsid w:val="00353E4D"/>
    <w:rsid w:val="00354FA7"/>
    <w:rsid w:val="003558E7"/>
    <w:rsid w:val="00355AD7"/>
    <w:rsid w:val="003568B8"/>
    <w:rsid w:val="00356E6D"/>
    <w:rsid w:val="003578AF"/>
    <w:rsid w:val="00357A7F"/>
    <w:rsid w:val="00357CDF"/>
    <w:rsid w:val="003602CA"/>
    <w:rsid w:val="0036050B"/>
    <w:rsid w:val="00360820"/>
    <w:rsid w:val="00360B92"/>
    <w:rsid w:val="00361982"/>
    <w:rsid w:val="00361EE5"/>
    <w:rsid w:val="00362C93"/>
    <w:rsid w:val="00363186"/>
    <w:rsid w:val="0036368D"/>
    <w:rsid w:val="00364BCB"/>
    <w:rsid w:val="00364CB3"/>
    <w:rsid w:val="0036503D"/>
    <w:rsid w:val="0036545B"/>
    <w:rsid w:val="0036603A"/>
    <w:rsid w:val="00366549"/>
    <w:rsid w:val="00366EDF"/>
    <w:rsid w:val="003702BE"/>
    <w:rsid w:val="00370914"/>
    <w:rsid w:val="00370C36"/>
    <w:rsid w:val="003712BE"/>
    <w:rsid w:val="0037193D"/>
    <w:rsid w:val="003727A7"/>
    <w:rsid w:val="00372BFB"/>
    <w:rsid w:val="00372EBE"/>
    <w:rsid w:val="00373660"/>
    <w:rsid w:val="003737FF"/>
    <w:rsid w:val="003738BF"/>
    <w:rsid w:val="00373E77"/>
    <w:rsid w:val="0037403F"/>
    <w:rsid w:val="00374E57"/>
    <w:rsid w:val="00374ECC"/>
    <w:rsid w:val="00374F33"/>
    <w:rsid w:val="003769D8"/>
    <w:rsid w:val="0037716A"/>
    <w:rsid w:val="003801B7"/>
    <w:rsid w:val="003802C5"/>
    <w:rsid w:val="00380670"/>
    <w:rsid w:val="003807C1"/>
    <w:rsid w:val="00380CF5"/>
    <w:rsid w:val="003817E8"/>
    <w:rsid w:val="00382ABD"/>
    <w:rsid w:val="00383121"/>
    <w:rsid w:val="00383960"/>
    <w:rsid w:val="00383D48"/>
    <w:rsid w:val="0038419D"/>
    <w:rsid w:val="003841FB"/>
    <w:rsid w:val="003852DB"/>
    <w:rsid w:val="00385868"/>
    <w:rsid w:val="00385BAD"/>
    <w:rsid w:val="00385CB5"/>
    <w:rsid w:val="00386239"/>
    <w:rsid w:val="00386BE2"/>
    <w:rsid w:val="00387281"/>
    <w:rsid w:val="003872BA"/>
    <w:rsid w:val="0038774B"/>
    <w:rsid w:val="00390B5B"/>
    <w:rsid w:val="00390DEA"/>
    <w:rsid w:val="00391D57"/>
    <w:rsid w:val="00391E5D"/>
    <w:rsid w:val="00392414"/>
    <w:rsid w:val="00393A0C"/>
    <w:rsid w:val="0039438E"/>
    <w:rsid w:val="0039445B"/>
    <w:rsid w:val="00394B11"/>
    <w:rsid w:val="00395868"/>
    <w:rsid w:val="00395DC8"/>
    <w:rsid w:val="00396094"/>
    <w:rsid w:val="003976CE"/>
    <w:rsid w:val="00397D58"/>
    <w:rsid w:val="003A02C4"/>
    <w:rsid w:val="003A0FF1"/>
    <w:rsid w:val="003A143B"/>
    <w:rsid w:val="003A15FB"/>
    <w:rsid w:val="003A1717"/>
    <w:rsid w:val="003A2283"/>
    <w:rsid w:val="003A2530"/>
    <w:rsid w:val="003A46F1"/>
    <w:rsid w:val="003A4A12"/>
    <w:rsid w:val="003A4E0C"/>
    <w:rsid w:val="003A619F"/>
    <w:rsid w:val="003A71D4"/>
    <w:rsid w:val="003A75E6"/>
    <w:rsid w:val="003A782B"/>
    <w:rsid w:val="003B17AD"/>
    <w:rsid w:val="003B266A"/>
    <w:rsid w:val="003B29CC"/>
    <w:rsid w:val="003B2BB6"/>
    <w:rsid w:val="003B2CFD"/>
    <w:rsid w:val="003B4297"/>
    <w:rsid w:val="003B44B9"/>
    <w:rsid w:val="003B4ACB"/>
    <w:rsid w:val="003B4D52"/>
    <w:rsid w:val="003B5178"/>
    <w:rsid w:val="003B5E69"/>
    <w:rsid w:val="003B652F"/>
    <w:rsid w:val="003C05AA"/>
    <w:rsid w:val="003C0AFA"/>
    <w:rsid w:val="003C0B84"/>
    <w:rsid w:val="003C0D6F"/>
    <w:rsid w:val="003C1302"/>
    <w:rsid w:val="003C13F7"/>
    <w:rsid w:val="003C1915"/>
    <w:rsid w:val="003C25B0"/>
    <w:rsid w:val="003C2D14"/>
    <w:rsid w:val="003C2E84"/>
    <w:rsid w:val="003C3C2F"/>
    <w:rsid w:val="003C5000"/>
    <w:rsid w:val="003C5039"/>
    <w:rsid w:val="003C5E49"/>
    <w:rsid w:val="003C5E95"/>
    <w:rsid w:val="003C6C0D"/>
    <w:rsid w:val="003C7069"/>
    <w:rsid w:val="003D0112"/>
    <w:rsid w:val="003D127D"/>
    <w:rsid w:val="003D31BE"/>
    <w:rsid w:val="003D34EC"/>
    <w:rsid w:val="003D3EA3"/>
    <w:rsid w:val="003D435E"/>
    <w:rsid w:val="003D470B"/>
    <w:rsid w:val="003D54EF"/>
    <w:rsid w:val="003D5A74"/>
    <w:rsid w:val="003D6C41"/>
    <w:rsid w:val="003D74F7"/>
    <w:rsid w:val="003D7833"/>
    <w:rsid w:val="003D7C86"/>
    <w:rsid w:val="003E0258"/>
    <w:rsid w:val="003E0336"/>
    <w:rsid w:val="003E03B1"/>
    <w:rsid w:val="003E09DB"/>
    <w:rsid w:val="003E0E1B"/>
    <w:rsid w:val="003E176C"/>
    <w:rsid w:val="003E1AB7"/>
    <w:rsid w:val="003E1FEE"/>
    <w:rsid w:val="003E3783"/>
    <w:rsid w:val="003E4C89"/>
    <w:rsid w:val="003E5BD7"/>
    <w:rsid w:val="003E5DB5"/>
    <w:rsid w:val="003E6A3A"/>
    <w:rsid w:val="003E6AF7"/>
    <w:rsid w:val="003E6CDE"/>
    <w:rsid w:val="003F035C"/>
    <w:rsid w:val="003F09B6"/>
    <w:rsid w:val="003F0AC1"/>
    <w:rsid w:val="003F1ACB"/>
    <w:rsid w:val="003F1C61"/>
    <w:rsid w:val="003F32C5"/>
    <w:rsid w:val="003F5F6E"/>
    <w:rsid w:val="003F63AE"/>
    <w:rsid w:val="003F6A3E"/>
    <w:rsid w:val="003F70CF"/>
    <w:rsid w:val="003F77E5"/>
    <w:rsid w:val="003F7BD5"/>
    <w:rsid w:val="004009BA"/>
    <w:rsid w:val="00400C9D"/>
    <w:rsid w:val="00400EBE"/>
    <w:rsid w:val="004015FF"/>
    <w:rsid w:val="00401A12"/>
    <w:rsid w:val="00401ADC"/>
    <w:rsid w:val="00402226"/>
    <w:rsid w:val="00403249"/>
    <w:rsid w:val="00403717"/>
    <w:rsid w:val="00403F9A"/>
    <w:rsid w:val="00404094"/>
    <w:rsid w:val="00404395"/>
    <w:rsid w:val="004048E4"/>
    <w:rsid w:val="0040496A"/>
    <w:rsid w:val="00404F9E"/>
    <w:rsid w:val="00406037"/>
    <w:rsid w:val="004063D3"/>
    <w:rsid w:val="00406EDE"/>
    <w:rsid w:val="00407AD2"/>
    <w:rsid w:val="00407DCC"/>
    <w:rsid w:val="0041007B"/>
    <w:rsid w:val="00410896"/>
    <w:rsid w:val="004108C1"/>
    <w:rsid w:val="004113C9"/>
    <w:rsid w:val="004119FB"/>
    <w:rsid w:val="00412011"/>
    <w:rsid w:val="004139BE"/>
    <w:rsid w:val="00413B10"/>
    <w:rsid w:val="00413C0E"/>
    <w:rsid w:val="004148CF"/>
    <w:rsid w:val="00414A39"/>
    <w:rsid w:val="00415A3F"/>
    <w:rsid w:val="004162EC"/>
    <w:rsid w:val="00416A6C"/>
    <w:rsid w:val="00417391"/>
    <w:rsid w:val="00417A72"/>
    <w:rsid w:val="00420587"/>
    <w:rsid w:val="00420902"/>
    <w:rsid w:val="004209D8"/>
    <w:rsid w:val="00421ABB"/>
    <w:rsid w:val="00421FAD"/>
    <w:rsid w:val="00421FB9"/>
    <w:rsid w:val="00423AD0"/>
    <w:rsid w:val="00424458"/>
    <w:rsid w:val="00424E0A"/>
    <w:rsid w:val="004258A5"/>
    <w:rsid w:val="00425A21"/>
    <w:rsid w:val="00425C92"/>
    <w:rsid w:val="00425DB5"/>
    <w:rsid w:val="00425E05"/>
    <w:rsid w:val="00425E7E"/>
    <w:rsid w:val="004274E0"/>
    <w:rsid w:val="00430333"/>
    <w:rsid w:val="0043094C"/>
    <w:rsid w:val="00430CAC"/>
    <w:rsid w:val="0043176C"/>
    <w:rsid w:val="00431909"/>
    <w:rsid w:val="00432293"/>
    <w:rsid w:val="00432AE0"/>
    <w:rsid w:val="00432DFF"/>
    <w:rsid w:val="0043583A"/>
    <w:rsid w:val="00436273"/>
    <w:rsid w:val="00436AD5"/>
    <w:rsid w:val="00437799"/>
    <w:rsid w:val="0044000D"/>
    <w:rsid w:val="00440FA8"/>
    <w:rsid w:val="004410DA"/>
    <w:rsid w:val="004417BD"/>
    <w:rsid w:val="00442338"/>
    <w:rsid w:val="00442B2C"/>
    <w:rsid w:val="00443E1B"/>
    <w:rsid w:val="00443F93"/>
    <w:rsid w:val="004441FC"/>
    <w:rsid w:val="004449F8"/>
    <w:rsid w:val="0044532B"/>
    <w:rsid w:val="004462D1"/>
    <w:rsid w:val="004476AA"/>
    <w:rsid w:val="004500B3"/>
    <w:rsid w:val="00450D36"/>
    <w:rsid w:val="00451024"/>
    <w:rsid w:val="00451333"/>
    <w:rsid w:val="00451625"/>
    <w:rsid w:val="00452331"/>
    <w:rsid w:val="00453208"/>
    <w:rsid w:val="0045332A"/>
    <w:rsid w:val="004534D0"/>
    <w:rsid w:val="00453516"/>
    <w:rsid w:val="00454125"/>
    <w:rsid w:val="004545FF"/>
    <w:rsid w:val="00456349"/>
    <w:rsid w:val="00456A61"/>
    <w:rsid w:val="00456EA6"/>
    <w:rsid w:val="00456F54"/>
    <w:rsid w:val="0045711E"/>
    <w:rsid w:val="004573FA"/>
    <w:rsid w:val="00460136"/>
    <w:rsid w:val="00461398"/>
    <w:rsid w:val="004616E2"/>
    <w:rsid w:val="0046185D"/>
    <w:rsid w:val="00461E52"/>
    <w:rsid w:val="0046271A"/>
    <w:rsid w:val="0046290C"/>
    <w:rsid w:val="00463561"/>
    <w:rsid w:val="00464182"/>
    <w:rsid w:val="00464B35"/>
    <w:rsid w:val="00465EC4"/>
    <w:rsid w:val="00466187"/>
    <w:rsid w:val="004664E2"/>
    <w:rsid w:val="004709EE"/>
    <w:rsid w:val="004728B1"/>
    <w:rsid w:val="004732C9"/>
    <w:rsid w:val="0047341D"/>
    <w:rsid w:val="004734A3"/>
    <w:rsid w:val="00473690"/>
    <w:rsid w:val="004737F7"/>
    <w:rsid w:val="00474E81"/>
    <w:rsid w:val="00475C2E"/>
    <w:rsid w:val="004773EA"/>
    <w:rsid w:val="004778F6"/>
    <w:rsid w:val="00477B57"/>
    <w:rsid w:val="00480476"/>
    <w:rsid w:val="00480FF5"/>
    <w:rsid w:val="00481125"/>
    <w:rsid w:val="00481B3D"/>
    <w:rsid w:val="0048295C"/>
    <w:rsid w:val="00482B90"/>
    <w:rsid w:val="00482DC8"/>
    <w:rsid w:val="00483019"/>
    <w:rsid w:val="0048468B"/>
    <w:rsid w:val="004867FA"/>
    <w:rsid w:val="0048694C"/>
    <w:rsid w:val="004877B7"/>
    <w:rsid w:val="00487DFA"/>
    <w:rsid w:val="00490074"/>
    <w:rsid w:val="004911CC"/>
    <w:rsid w:val="00491CF1"/>
    <w:rsid w:val="00491D8E"/>
    <w:rsid w:val="00492DF1"/>
    <w:rsid w:val="00493F32"/>
    <w:rsid w:val="004944A1"/>
    <w:rsid w:val="00494A5A"/>
    <w:rsid w:val="00496641"/>
    <w:rsid w:val="0049748F"/>
    <w:rsid w:val="004A1104"/>
    <w:rsid w:val="004A201F"/>
    <w:rsid w:val="004A29AC"/>
    <w:rsid w:val="004A2E82"/>
    <w:rsid w:val="004A356E"/>
    <w:rsid w:val="004A3888"/>
    <w:rsid w:val="004A3DD4"/>
    <w:rsid w:val="004A4645"/>
    <w:rsid w:val="004A4BDE"/>
    <w:rsid w:val="004A5D94"/>
    <w:rsid w:val="004A6CBB"/>
    <w:rsid w:val="004A71EA"/>
    <w:rsid w:val="004A7F9D"/>
    <w:rsid w:val="004B0FDD"/>
    <w:rsid w:val="004B1BF7"/>
    <w:rsid w:val="004B2131"/>
    <w:rsid w:val="004B27FB"/>
    <w:rsid w:val="004B33CE"/>
    <w:rsid w:val="004B3502"/>
    <w:rsid w:val="004B4B8B"/>
    <w:rsid w:val="004B4C2C"/>
    <w:rsid w:val="004B4FE4"/>
    <w:rsid w:val="004B5786"/>
    <w:rsid w:val="004B5A02"/>
    <w:rsid w:val="004B5CAC"/>
    <w:rsid w:val="004B674D"/>
    <w:rsid w:val="004B68FA"/>
    <w:rsid w:val="004B6DDA"/>
    <w:rsid w:val="004B778F"/>
    <w:rsid w:val="004B79DC"/>
    <w:rsid w:val="004C377F"/>
    <w:rsid w:val="004C4599"/>
    <w:rsid w:val="004C53CD"/>
    <w:rsid w:val="004C58F6"/>
    <w:rsid w:val="004C5B23"/>
    <w:rsid w:val="004C5F37"/>
    <w:rsid w:val="004C6757"/>
    <w:rsid w:val="004C6C0F"/>
    <w:rsid w:val="004D04B8"/>
    <w:rsid w:val="004D1A6D"/>
    <w:rsid w:val="004D1B6A"/>
    <w:rsid w:val="004D1BE8"/>
    <w:rsid w:val="004D2FA9"/>
    <w:rsid w:val="004D5915"/>
    <w:rsid w:val="004D60F3"/>
    <w:rsid w:val="004D6A43"/>
    <w:rsid w:val="004D6AEE"/>
    <w:rsid w:val="004D7348"/>
    <w:rsid w:val="004D7520"/>
    <w:rsid w:val="004E03BB"/>
    <w:rsid w:val="004E1FD6"/>
    <w:rsid w:val="004E2122"/>
    <w:rsid w:val="004E2BD0"/>
    <w:rsid w:val="004E31F0"/>
    <w:rsid w:val="004E3842"/>
    <w:rsid w:val="004E487A"/>
    <w:rsid w:val="004E4921"/>
    <w:rsid w:val="004F0395"/>
    <w:rsid w:val="004F0561"/>
    <w:rsid w:val="004F0B96"/>
    <w:rsid w:val="004F1032"/>
    <w:rsid w:val="004F10A2"/>
    <w:rsid w:val="004F14CE"/>
    <w:rsid w:val="004F172D"/>
    <w:rsid w:val="004F3503"/>
    <w:rsid w:val="004F4A53"/>
    <w:rsid w:val="004F4FB7"/>
    <w:rsid w:val="004F54A3"/>
    <w:rsid w:val="004F61FB"/>
    <w:rsid w:val="004F6EA0"/>
    <w:rsid w:val="004F7614"/>
    <w:rsid w:val="004F7B59"/>
    <w:rsid w:val="00500167"/>
    <w:rsid w:val="00501F78"/>
    <w:rsid w:val="005028A5"/>
    <w:rsid w:val="00502A57"/>
    <w:rsid w:val="00504AA8"/>
    <w:rsid w:val="00504C74"/>
    <w:rsid w:val="005055B4"/>
    <w:rsid w:val="00505C1C"/>
    <w:rsid w:val="005067C6"/>
    <w:rsid w:val="005073B7"/>
    <w:rsid w:val="00510D0A"/>
    <w:rsid w:val="0051153B"/>
    <w:rsid w:val="0051163F"/>
    <w:rsid w:val="005126C9"/>
    <w:rsid w:val="00512F06"/>
    <w:rsid w:val="005139D5"/>
    <w:rsid w:val="00513BE9"/>
    <w:rsid w:val="00513E75"/>
    <w:rsid w:val="005141D9"/>
    <w:rsid w:val="00514514"/>
    <w:rsid w:val="00514665"/>
    <w:rsid w:val="00514921"/>
    <w:rsid w:val="005164E3"/>
    <w:rsid w:val="005164F6"/>
    <w:rsid w:val="0051660D"/>
    <w:rsid w:val="00517407"/>
    <w:rsid w:val="00517CD9"/>
    <w:rsid w:val="0052044D"/>
    <w:rsid w:val="00522075"/>
    <w:rsid w:val="0052238E"/>
    <w:rsid w:val="0052294E"/>
    <w:rsid w:val="0052321D"/>
    <w:rsid w:val="00523AC1"/>
    <w:rsid w:val="005243F8"/>
    <w:rsid w:val="00524AF6"/>
    <w:rsid w:val="00525C10"/>
    <w:rsid w:val="00525CAD"/>
    <w:rsid w:val="00525CC7"/>
    <w:rsid w:val="00526F50"/>
    <w:rsid w:val="00530F9E"/>
    <w:rsid w:val="00531170"/>
    <w:rsid w:val="00531C38"/>
    <w:rsid w:val="00531FA2"/>
    <w:rsid w:val="00532994"/>
    <w:rsid w:val="0053300B"/>
    <w:rsid w:val="00533B27"/>
    <w:rsid w:val="00534ECA"/>
    <w:rsid w:val="005354FB"/>
    <w:rsid w:val="005364E1"/>
    <w:rsid w:val="00536588"/>
    <w:rsid w:val="00536730"/>
    <w:rsid w:val="00537FB2"/>
    <w:rsid w:val="00540150"/>
    <w:rsid w:val="00540872"/>
    <w:rsid w:val="005408A4"/>
    <w:rsid w:val="00540C02"/>
    <w:rsid w:val="00540D6C"/>
    <w:rsid w:val="005439DB"/>
    <w:rsid w:val="00544687"/>
    <w:rsid w:val="00544EEE"/>
    <w:rsid w:val="00545804"/>
    <w:rsid w:val="00546597"/>
    <w:rsid w:val="00550B2C"/>
    <w:rsid w:val="00550FD8"/>
    <w:rsid w:val="00551210"/>
    <w:rsid w:val="0055137B"/>
    <w:rsid w:val="005518F9"/>
    <w:rsid w:val="005530ED"/>
    <w:rsid w:val="00553176"/>
    <w:rsid w:val="00553625"/>
    <w:rsid w:val="00553669"/>
    <w:rsid w:val="00553B5A"/>
    <w:rsid w:val="00553E4A"/>
    <w:rsid w:val="0055403C"/>
    <w:rsid w:val="00555723"/>
    <w:rsid w:val="00555766"/>
    <w:rsid w:val="00555E73"/>
    <w:rsid w:val="00556193"/>
    <w:rsid w:val="0056002F"/>
    <w:rsid w:val="005609E6"/>
    <w:rsid w:val="00560E70"/>
    <w:rsid w:val="00560F0E"/>
    <w:rsid w:val="00561416"/>
    <w:rsid w:val="005617AC"/>
    <w:rsid w:val="00561ADD"/>
    <w:rsid w:val="0056306D"/>
    <w:rsid w:val="0056310E"/>
    <w:rsid w:val="0056350D"/>
    <w:rsid w:val="00563919"/>
    <w:rsid w:val="005646D3"/>
    <w:rsid w:val="0056495F"/>
    <w:rsid w:val="00566904"/>
    <w:rsid w:val="00566C6B"/>
    <w:rsid w:val="0056717F"/>
    <w:rsid w:val="00570303"/>
    <w:rsid w:val="00571C18"/>
    <w:rsid w:val="00571CFA"/>
    <w:rsid w:val="00572BCA"/>
    <w:rsid w:val="005730AF"/>
    <w:rsid w:val="00573B32"/>
    <w:rsid w:val="0057406E"/>
    <w:rsid w:val="005747A3"/>
    <w:rsid w:val="0057613E"/>
    <w:rsid w:val="00576442"/>
    <w:rsid w:val="00576C76"/>
    <w:rsid w:val="00580E2E"/>
    <w:rsid w:val="00580F96"/>
    <w:rsid w:val="00581395"/>
    <w:rsid w:val="00581ED7"/>
    <w:rsid w:val="0058205E"/>
    <w:rsid w:val="0058228C"/>
    <w:rsid w:val="00582CF0"/>
    <w:rsid w:val="00582D51"/>
    <w:rsid w:val="0058344D"/>
    <w:rsid w:val="00583BD3"/>
    <w:rsid w:val="0058583D"/>
    <w:rsid w:val="005864CE"/>
    <w:rsid w:val="00586529"/>
    <w:rsid w:val="00586DD7"/>
    <w:rsid w:val="00587F2D"/>
    <w:rsid w:val="0059033C"/>
    <w:rsid w:val="00590539"/>
    <w:rsid w:val="00590EB9"/>
    <w:rsid w:val="005919FA"/>
    <w:rsid w:val="00591BC2"/>
    <w:rsid w:val="00591DC0"/>
    <w:rsid w:val="00591F8D"/>
    <w:rsid w:val="0059261F"/>
    <w:rsid w:val="00592E62"/>
    <w:rsid w:val="00594679"/>
    <w:rsid w:val="00596137"/>
    <w:rsid w:val="00596D8D"/>
    <w:rsid w:val="00596EF5"/>
    <w:rsid w:val="00597848"/>
    <w:rsid w:val="00597A14"/>
    <w:rsid w:val="00597BD7"/>
    <w:rsid w:val="005A171B"/>
    <w:rsid w:val="005A1F1C"/>
    <w:rsid w:val="005A21DF"/>
    <w:rsid w:val="005A34BC"/>
    <w:rsid w:val="005A41EE"/>
    <w:rsid w:val="005A423F"/>
    <w:rsid w:val="005A4B34"/>
    <w:rsid w:val="005A4E46"/>
    <w:rsid w:val="005A5E28"/>
    <w:rsid w:val="005A6723"/>
    <w:rsid w:val="005A73F7"/>
    <w:rsid w:val="005A7E32"/>
    <w:rsid w:val="005B09A0"/>
    <w:rsid w:val="005B0BF3"/>
    <w:rsid w:val="005B1494"/>
    <w:rsid w:val="005B387B"/>
    <w:rsid w:val="005B3AA8"/>
    <w:rsid w:val="005B491B"/>
    <w:rsid w:val="005B541E"/>
    <w:rsid w:val="005B79EA"/>
    <w:rsid w:val="005B7ADB"/>
    <w:rsid w:val="005C061E"/>
    <w:rsid w:val="005C139F"/>
    <w:rsid w:val="005C2873"/>
    <w:rsid w:val="005C28F0"/>
    <w:rsid w:val="005C2C09"/>
    <w:rsid w:val="005C320E"/>
    <w:rsid w:val="005C3A09"/>
    <w:rsid w:val="005C3C8E"/>
    <w:rsid w:val="005C43F2"/>
    <w:rsid w:val="005C5561"/>
    <w:rsid w:val="005C61BF"/>
    <w:rsid w:val="005D0583"/>
    <w:rsid w:val="005D0FD5"/>
    <w:rsid w:val="005D12F2"/>
    <w:rsid w:val="005D14A6"/>
    <w:rsid w:val="005D1791"/>
    <w:rsid w:val="005D23E6"/>
    <w:rsid w:val="005D264F"/>
    <w:rsid w:val="005D5228"/>
    <w:rsid w:val="005D569B"/>
    <w:rsid w:val="005D68B3"/>
    <w:rsid w:val="005D6BB6"/>
    <w:rsid w:val="005D6D31"/>
    <w:rsid w:val="005D6E42"/>
    <w:rsid w:val="005D6F88"/>
    <w:rsid w:val="005D722D"/>
    <w:rsid w:val="005D7431"/>
    <w:rsid w:val="005E1183"/>
    <w:rsid w:val="005E2F5D"/>
    <w:rsid w:val="005E3B58"/>
    <w:rsid w:val="005E4D5B"/>
    <w:rsid w:val="005E5B2F"/>
    <w:rsid w:val="005E7689"/>
    <w:rsid w:val="005E7C31"/>
    <w:rsid w:val="005F0024"/>
    <w:rsid w:val="005F06A5"/>
    <w:rsid w:val="005F1255"/>
    <w:rsid w:val="005F1835"/>
    <w:rsid w:val="005F3870"/>
    <w:rsid w:val="005F5F27"/>
    <w:rsid w:val="005F62D5"/>
    <w:rsid w:val="005F6845"/>
    <w:rsid w:val="005F6B9B"/>
    <w:rsid w:val="005F6FB2"/>
    <w:rsid w:val="005F7154"/>
    <w:rsid w:val="005F74F2"/>
    <w:rsid w:val="005F7999"/>
    <w:rsid w:val="00600185"/>
    <w:rsid w:val="006008C0"/>
    <w:rsid w:val="00601113"/>
    <w:rsid w:val="0060147E"/>
    <w:rsid w:val="0060252D"/>
    <w:rsid w:val="0060298A"/>
    <w:rsid w:val="00602FC2"/>
    <w:rsid w:val="00603467"/>
    <w:rsid w:val="006034B9"/>
    <w:rsid w:val="006035A0"/>
    <w:rsid w:val="00603735"/>
    <w:rsid w:val="00603F16"/>
    <w:rsid w:val="00604014"/>
    <w:rsid w:val="006040BC"/>
    <w:rsid w:val="0060428C"/>
    <w:rsid w:val="00604F3B"/>
    <w:rsid w:val="00606867"/>
    <w:rsid w:val="006078C4"/>
    <w:rsid w:val="00607FC1"/>
    <w:rsid w:val="00610991"/>
    <w:rsid w:val="00610B03"/>
    <w:rsid w:val="00611E85"/>
    <w:rsid w:val="006133B2"/>
    <w:rsid w:val="00613D12"/>
    <w:rsid w:val="00615856"/>
    <w:rsid w:val="00615E2D"/>
    <w:rsid w:val="006163E5"/>
    <w:rsid w:val="006175CD"/>
    <w:rsid w:val="0062110A"/>
    <w:rsid w:val="00621337"/>
    <w:rsid w:val="00621418"/>
    <w:rsid w:val="00621AC6"/>
    <w:rsid w:val="006228B9"/>
    <w:rsid w:val="00622AC2"/>
    <w:rsid w:val="00622C94"/>
    <w:rsid w:val="00624C0E"/>
    <w:rsid w:val="0062555F"/>
    <w:rsid w:val="00625F9B"/>
    <w:rsid w:val="00626EDF"/>
    <w:rsid w:val="00627265"/>
    <w:rsid w:val="006279BB"/>
    <w:rsid w:val="00627FAD"/>
    <w:rsid w:val="0063014A"/>
    <w:rsid w:val="006301F1"/>
    <w:rsid w:val="0063086B"/>
    <w:rsid w:val="00632712"/>
    <w:rsid w:val="00632DCF"/>
    <w:rsid w:val="00632E0E"/>
    <w:rsid w:val="00632EBE"/>
    <w:rsid w:val="00632EC6"/>
    <w:rsid w:val="00632EFF"/>
    <w:rsid w:val="006332B4"/>
    <w:rsid w:val="00633492"/>
    <w:rsid w:val="00633ADF"/>
    <w:rsid w:val="0063408D"/>
    <w:rsid w:val="00634117"/>
    <w:rsid w:val="00634536"/>
    <w:rsid w:val="006346B8"/>
    <w:rsid w:val="00634961"/>
    <w:rsid w:val="00636271"/>
    <w:rsid w:val="00636AB3"/>
    <w:rsid w:val="00637902"/>
    <w:rsid w:val="0064094C"/>
    <w:rsid w:val="00640EA5"/>
    <w:rsid w:val="006418D2"/>
    <w:rsid w:val="006421DF"/>
    <w:rsid w:val="0064378B"/>
    <w:rsid w:val="00644B7F"/>
    <w:rsid w:val="00644EE1"/>
    <w:rsid w:val="006451BA"/>
    <w:rsid w:val="006452C4"/>
    <w:rsid w:val="006452F7"/>
    <w:rsid w:val="0064597A"/>
    <w:rsid w:val="00645DA6"/>
    <w:rsid w:val="006461A3"/>
    <w:rsid w:val="00647064"/>
    <w:rsid w:val="00647598"/>
    <w:rsid w:val="00647E61"/>
    <w:rsid w:val="006509D0"/>
    <w:rsid w:val="00650DFD"/>
    <w:rsid w:val="00651697"/>
    <w:rsid w:val="00652149"/>
    <w:rsid w:val="00652AAF"/>
    <w:rsid w:val="00653378"/>
    <w:rsid w:val="0065338E"/>
    <w:rsid w:val="00655598"/>
    <w:rsid w:val="00655652"/>
    <w:rsid w:val="00655F23"/>
    <w:rsid w:val="00656317"/>
    <w:rsid w:val="00657CB2"/>
    <w:rsid w:val="006605E5"/>
    <w:rsid w:val="00660D83"/>
    <w:rsid w:val="006614EB"/>
    <w:rsid w:val="006619F5"/>
    <w:rsid w:val="00662DE7"/>
    <w:rsid w:val="00663561"/>
    <w:rsid w:val="00664CC7"/>
    <w:rsid w:val="0066539D"/>
    <w:rsid w:val="00665501"/>
    <w:rsid w:val="006659B3"/>
    <w:rsid w:val="006665C2"/>
    <w:rsid w:val="00666A5F"/>
    <w:rsid w:val="0066704B"/>
    <w:rsid w:val="006677B0"/>
    <w:rsid w:val="00670ABD"/>
    <w:rsid w:val="00670C0A"/>
    <w:rsid w:val="0067128F"/>
    <w:rsid w:val="00671592"/>
    <w:rsid w:val="006724D9"/>
    <w:rsid w:val="00673396"/>
    <w:rsid w:val="006738CE"/>
    <w:rsid w:val="00673B5A"/>
    <w:rsid w:val="00674ED5"/>
    <w:rsid w:val="006754EA"/>
    <w:rsid w:val="00676700"/>
    <w:rsid w:val="00676EDE"/>
    <w:rsid w:val="00677435"/>
    <w:rsid w:val="00680584"/>
    <w:rsid w:val="006808EE"/>
    <w:rsid w:val="00680EB6"/>
    <w:rsid w:val="00681775"/>
    <w:rsid w:val="006829D5"/>
    <w:rsid w:val="00683466"/>
    <w:rsid w:val="00683C65"/>
    <w:rsid w:val="00684B75"/>
    <w:rsid w:val="0068503D"/>
    <w:rsid w:val="00686D08"/>
    <w:rsid w:val="00687604"/>
    <w:rsid w:val="00687738"/>
    <w:rsid w:val="0069026D"/>
    <w:rsid w:val="00691148"/>
    <w:rsid w:val="006917D9"/>
    <w:rsid w:val="0069224B"/>
    <w:rsid w:val="00692368"/>
    <w:rsid w:val="00692E3C"/>
    <w:rsid w:val="0069381D"/>
    <w:rsid w:val="006950B9"/>
    <w:rsid w:val="006957B6"/>
    <w:rsid w:val="0069584C"/>
    <w:rsid w:val="00696132"/>
    <w:rsid w:val="00696631"/>
    <w:rsid w:val="006968FF"/>
    <w:rsid w:val="0069696B"/>
    <w:rsid w:val="00696A0F"/>
    <w:rsid w:val="006971C3"/>
    <w:rsid w:val="006977D9"/>
    <w:rsid w:val="006A04FA"/>
    <w:rsid w:val="006A128E"/>
    <w:rsid w:val="006A1338"/>
    <w:rsid w:val="006A17CA"/>
    <w:rsid w:val="006A27CA"/>
    <w:rsid w:val="006A2B19"/>
    <w:rsid w:val="006A31BD"/>
    <w:rsid w:val="006A359A"/>
    <w:rsid w:val="006A4A58"/>
    <w:rsid w:val="006A4D61"/>
    <w:rsid w:val="006A4E00"/>
    <w:rsid w:val="006A54B3"/>
    <w:rsid w:val="006A59D5"/>
    <w:rsid w:val="006A5A03"/>
    <w:rsid w:val="006A5DFB"/>
    <w:rsid w:val="006A5F00"/>
    <w:rsid w:val="006A6477"/>
    <w:rsid w:val="006A738C"/>
    <w:rsid w:val="006A74FA"/>
    <w:rsid w:val="006A7CEC"/>
    <w:rsid w:val="006A7E4E"/>
    <w:rsid w:val="006B0071"/>
    <w:rsid w:val="006B0200"/>
    <w:rsid w:val="006B057E"/>
    <w:rsid w:val="006B0885"/>
    <w:rsid w:val="006B090B"/>
    <w:rsid w:val="006B0A29"/>
    <w:rsid w:val="006B145B"/>
    <w:rsid w:val="006B1851"/>
    <w:rsid w:val="006B2EF5"/>
    <w:rsid w:val="006B3D0E"/>
    <w:rsid w:val="006B435E"/>
    <w:rsid w:val="006B43F2"/>
    <w:rsid w:val="006B560D"/>
    <w:rsid w:val="006B56A9"/>
    <w:rsid w:val="006B598F"/>
    <w:rsid w:val="006B5CA3"/>
    <w:rsid w:val="006B65A3"/>
    <w:rsid w:val="006B7E84"/>
    <w:rsid w:val="006C0388"/>
    <w:rsid w:val="006C2678"/>
    <w:rsid w:val="006C2951"/>
    <w:rsid w:val="006C2954"/>
    <w:rsid w:val="006C2B06"/>
    <w:rsid w:val="006C2F46"/>
    <w:rsid w:val="006C434C"/>
    <w:rsid w:val="006C4358"/>
    <w:rsid w:val="006C43AC"/>
    <w:rsid w:val="006C475D"/>
    <w:rsid w:val="006C54F1"/>
    <w:rsid w:val="006C5EC6"/>
    <w:rsid w:val="006C7B82"/>
    <w:rsid w:val="006D0141"/>
    <w:rsid w:val="006D0235"/>
    <w:rsid w:val="006D0FA0"/>
    <w:rsid w:val="006D141B"/>
    <w:rsid w:val="006D171D"/>
    <w:rsid w:val="006D1D77"/>
    <w:rsid w:val="006D22CB"/>
    <w:rsid w:val="006D2FD0"/>
    <w:rsid w:val="006D34E5"/>
    <w:rsid w:val="006D5225"/>
    <w:rsid w:val="006D56D2"/>
    <w:rsid w:val="006D57CC"/>
    <w:rsid w:val="006D6048"/>
    <w:rsid w:val="006D6615"/>
    <w:rsid w:val="006D6C37"/>
    <w:rsid w:val="006D6C9D"/>
    <w:rsid w:val="006D788B"/>
    <w:rsid w:val="006E0C28"/>
    <w:rsid w:val="006E1369"/>
    <w:rsid w:val="006E137F"/>
    <w:rsid w:val="006E15CE"/>
    <w:rsid w:val="006E2646"/>
    <w:rsid w:val="006E2FFC"/>
    <w:rsid w:val="006E341F"/>
    <w:rsid w:val="006E3A0B"/>
    <w:rsid w:val="006E4C6B"/>
    <w:rsid w:val="006E5FAF"/>
    <w:rsid w:val="006E70B2"/>
    <w:rsid w:val="006F1357"/>
    <w:rsid w:val="006F355F"/>
    <w:rsid w:val="006F35DF"/>
    <w:rsid w:val="006F3EF1"/>
    <w:rsid w:val="006F425F"/>
    <w:rsid w:val="006F4A63"/>
    <w:rsid w:val="006F4BB6"/>
    <w:rsid w:val="006F4C37"/>
    <w:rsid w:val="006F52C9"/>
    <w:rsid w:val="006F5599"/>
    <w:rsid w:val="006F6834"/>
    <w:rsid w:val="006F6E89"/>
    <w:rsid w:val="006F7918"/>
    <w:rsid w:val="00700569"/>
    <w:rsid w:val="0070179B"/>
    <w:rsid w:val="00701A1D"/>
    <w:rsid w:val="00703BD7"/>
    <w:rsid w:val="00704704"/>
    <w:rsid w:val="00704C56"/>
    <w:rsid w:val="00704D87"/>
    <w:rsid w:val="007063E4"/>
    <w:rsid w:val="00706597"/>
    <w:rsid w:val="00706BAF"/>
    <w:rsid w:val="007070C5"/>
    <w:rsid w:val="00711997"/>
    <w:rsid w:val="00711F1A"/>
    <w:rsid w:val="007123AB"/>
    <w:rsid w:val="0071243A"/>
    <w:rsid w:val="007126E8"/>
    <w:rsid w:val="00712F6A"/>
    <w:rsid w:val="007137BD"/>
    <w:rsid w:val="00713AC9"/>
    <w:rsid w:val="00713B47"/>
    <w:rsid w:val="00713FC1"/>
    <w:rsid w:val="007140EA"/>
    <w:rsid w:val="00714E8B"/>
    <w:rsid w:val="007156EF"/>
    <w:rsid w:val="00716772"/>
    <w:rsid w:val="00716A9A"/>
    <w:rsid w:val="00717557"/>
    <w:rsid w:val="0071784A"/>
    <w:rsid w:val="00717F9D"/>
    <w:rsid w:val="00720BB1"/>
    <w:rsid w:val="00721BAE"/>
    <w:rsid w:val="00721E9F"/>
    <w:rsid w:val="007232A1"/>
    <w:rsid w:val="007237A5"/>
    <w:rsid w:val="00724A02"/>
    <w:rsid w:val="00725A9E"/>
    <w:rsid w:val="00725EF7"/>
    <w:rsid w:val="00726BB0"/>
    <w:rsid w:val="00726D10"/>
    <w:rsid w:val="00731FE0"/>
    <w:rsid w:val="00731FE1"/>
    <w:rsid w:val="0073200D"/>
    <w:rsid w:val="0073234C"/>
    <w:rsid w:val="007328B9"/>
    <w:rsid w:val="00732D5B"/>
    <w:rsid w:val="00733B12"/>
    <w:rsid w:val="00733DF4"/>
    <w:rsid w:val="00734F75"/>
    <w:rsid w:val="0073528E"/>
    <w:rsid w:val="00735D0F"/>
    <w:rsid w:val="00736064"/>
    <w:rsid w:val="00736CD8"/>
    <w:rsid w:val="0073750E"/>
    <w:rsid w:val="007376F6"/>
    <w:rsid w:val="00737DCF"/>
    <w:rsid w:val="00742A54"/>
    <w:rsid w:val="00742AE1"/>
    <w:rsid w:val="00742D9A"/>
    <w:rsid w:val="0074327F"/>
    <w:rsid w:val="00747A5E"/>
    <w:rsid w:val="00747E10"/>
    <w:rsid w:val="00747E6A"/>
    <w:rsid w:val="00747FFB"/>
    <w:rsid w:val="00751677"/>
    <w:rsid w:val="00752955"/>
    <w:rsid w:val="00753D38"/>
    <w:rsid w:val="00753E7E"/>
    <w:rsid w:val="0075467C"/>
    <w:rsid w:val="00754783"/>
    <w:rsid w:val="00756CAF"/>
    <w:rsid w:val="0075719C"/>
    <w:rsid w:val="0075724E"/>
    <w:rsid w:val="00757626"/>
    <w:rsid w:val="0076061C"/>
    <w:rsid w:val="007606D3"/>
    <w:rsid w:val="00760C97"/>
    <w:rsid w:val="00760DB6"/>
    <w:rsid w:val="00762468"/>
    <w:rsid w:val="00762958"/>
    <w:rsid w:val="007634DE"/>
    <w:rsid w:val="0076366C"/>
    <w:rsid w:val="00763A4B"/>
    <w:rsid w:val="007641CA"/>
    <w:rsid w:val="00764CBF"/>
    <w:rsid w:val="007657CE"/>
    <w:rsid w:val="007657E4"/>
    <w:rsid w:val="0076605C"/>
    <w:rsid w:val="007662DA"/>
    <w:rsid w:val="00767238"/>
    <w:rsid w:val="0076795D"/>
    <w:rsid w:val="00767A01"/>
    <w:rsid w:val="0077079F"/>
    <w:rsid w:val="00770ADD"/>
    <w:rsid w:val="00770B0B"/>
    <w:rsid w:val="00771723"/>
    <w:rsid w:val="0077175E"/>
    <w:rsid w:val="007724E4"/>
    <w:rsid w:val="00772A43"/>
    <w:rsid w:val="00774277"/>
    <w:rsid w:val="007765FB"/>
    <w:rsid w:val="00776B14"/>
    <w:rsid w:val="00777ECB"/>
    <w:rsid w:val="00780889"/>
    <w:rsid w:val="007808B7"/>
    <w:rsid w:val="0078100C"/>
    <w:rsid w:val="00781334"/>
    <w:rsid w:val="00781349"/>
    <w:rsid w:val="00781CA6"/>
    <w:rsid w:val="0078225C"/>
    <w:rsid w:val="007822EF"/>
    <w:rsid w:val="0078263A"/>
    <w:rsid w:val="007826C2"/>
    <w:rsid w:val="0078309C"/>
    <w:rsid w:val="007835C2"/>
    <w:rsid w:val="00783ADE"/>
    <w:rsid w:val="00783DCE"/>
    <w:rsid w:val="00790588"/>
    <w:rsid w:val="007912B2"/>
    <w:rsid w:val="00792FA1"/>
    <w:rsid w:val="007937D3"/>
    <w:rsid w:val="0079449C"/>
    <w:rsid w:val="00794C46"/>
    <w:rsid w:val="00795167"/>
    <w:rsid w:val="007951DD"/>
    <w:rsid w:val="00795298"/>
    <w:rsid w:val="007957F5"/>
    <w:rsid w:val="00795A65"/>
    <w:rsid w:val="00796464"/>
    <w:rsid w:val="00796E0C"/>
    <w:rsid w:val="0079775A"/>
    <w:rsid w:val="00797F0D"/>
    <w:rsid w:val="007A0330"/>
    <w:rsid w:val="007A05DE"/>
    <w:rsid w:val="007A0D1C"/>
    <w:rsid w:val="007A0FEC"/>
    <w:rsid w:val="007A172A"/>
    <w:rsid w:val="007A1CDA"/>
    <w:rsid w:val="007A1F7B"/>
    <w:rsid w:val="007A2474"/>
    <w:rsid w:val="007A2B0E"/>
    <w:rsid w:val="007A37D4"/>
    <w:rsid w:val="007A3A9F"/>
    <w:rsid w:val="007A4668"/>
    <w:rsid w:val="007A4792"/>
    <w:rsid w:val="007A4A75"/>
    <w:rsid w:val="007A6CE0"/>
    <w:rsid w:val="007A72B5"/>
    <w:rsid w:val="007A7AA5"/>
    <w:rsid w:val="007A7FA5"/>
    <w:rsid w:val="007B09C5"/>
    <w:rsid w:val="007B0B63"/>
    <w:rsid w:val="007B1239"/>
    <w:rsid w:val="007B27B6"/>
    <w:rsid w:val="007B356C"/>
    <w:rsid w:val="007B3648"/>
    <w:rsid w:val="007B3A40"/>
    <w:rsid w:val="007B4A68"/>
    <w:rsid w:val="007B4CF8"/>
    <w:rsid w:val="007B5686"/>
    <w:rsid w:val="007B5D20"/>
    <w:rsid w:val="007C0FD2"/>
    <w:rsid w:val="007C10B5"/>
    <w:rsid w:val="007C2F24"/>
    <w:rsid w:val="007C300C"/>
    <w:rsid w:val="007C3C2F"/>
    <w:rsid w:val="007C4733"/>
    <w:rsid w:val="007C49DD"/>
    <w:rsid w:val="007C4B76"/>
    <w:rsid w:val="007C4D8C"/>
    <w:rsid w:val="007C4F82"/>
    <w:rsid w:val="007C5049"/>
    <w:rsid w:val="007C5339"/>
    <w:rsid w:val="007C53C5"/>
    <w:rsid w:val="007C6387"/>
    <w:rsid w:val="007D0833"/>
    <w:rsid w:val="007D0D17"/>
    <w:rsid w:val="007D1C0E"/>
    <w:rsid w:val="007D2756"/>
    <w:rsid w:val="007D3CD6"/>
    <w:rsid w:val="007D42F0"/>
    <w:rsid w:val="007D4356"/>
    <w:rsid w:val="007D46FA"/>
    <w:rsid w:val="007D4BF4"/>
    <w:rsid w:val="007D4F4D"/>
    <w:rsid w:val="007D74DA"/>
    <w:rsid w:val="007D7E13"/>
    <w:rsid w:val="007D7F09"/>
    <w:rsid w:val="007E0037"/>
    <w:rsid w:val="007E033C"/>
    <w:rsid w:val="007E0525"/>
    <w:rsid w:val="007E1530"/>
    <w:rsid w:val="007E1F78"/>
    <w:rsid w:val="007E2485"/>
    <w:rsid w:val="007E2803"/>
    <w:rsid w:val="007E2824"/>
    <w:rsid w:val="007E2E20"/>
    <w:rsid w:val="007E2FDF"/>
    <w:rsid w:val="007E3167"/>
    <w:rsid w:val="007E4935"/>
    <w:rsid w:val="007E5094"/>
    <w:rsid w:val="007E551A"/>
    <w:rsid w:val="007E5761"/>
    <w:rsid w:val="007E5BAC"/>
    <w:rsid w:val="007E613E"/>
    <w:rsid w:val="007E686F"/>
    <w:rsid w:val="007E6CCF"/>
    <w:rsid w:val="007E77C4"/>
    <w:rsid w:val="007F04D6"/>
    <w:rsid w:val="007F0810"/>
    <w:rsid w:val="007F0A84"/>
    <w:rsid w:val="007F0ACE"/>
    <w:rsid w:val="007F1A10"/>
    <w:rsid w:val="007F2B12"/>
    <w:rsid w:val="007F3BBE"/>
    <w:rsid w:val="007F42F4"/>
    <w:rsid w:val="007F4990"/>
    <w:rsid w:val="007F4C3B"/>
    <w:rsid w:val="007F5EC5"/>
    <w:rsid w:val="007F614F"/>
    <w:rsid w:val="007F6F1E"/>
    <w:rsid w:val="007F73BC"/>
    <w:rsid w:val="0080052C"/>
    <w:rsid w:val="0080076E"/>
    <w:rsid w:val="00800976"/>
    <w:rsid w:val="008015D9"/>
    <w:rsid w:val="00801B77"/>
    <w:rsid w:val="00802FFD"/>
    <w:rsid w:val="0080363E"/>
    <w:rsid w:val="00803BF8"/>
    <w:rsid w:val="00803D6C"/>
    <w:rsid w:val="00804F80"/>
    <w:rsid w:val="00805EE2"/>
    <w:rsid w:val="008119E0"/>
    <w:rsid w:val="008124FE"/>
    <w:rsid w:val="00812553"/>
    <w:rsid w:val="008126A8"/>
    <w:rsid w:val="008133E0"/>
    <w:rsid w:val="00814CA4"/>
    <w:rsid w:val="008151E7"/>
    <w:rsid w:val="008158A9"/>
    <w:rsid w:val="00815BAA"/>
    <w:rsid w:val="008169C4"/>
    <w:rsid w:val="0081758A"/>
    <w:rsid w:val="00820F17"/>
    <w:rsid w:val="0082144C"/>
    <w:rsid w:val="00822419"/>
    <w:rsid w:val="00823278"/>
    <w:rsid w:val="008237D7"/>
    <w:rsid w:val="00823BBE"/>
    <w:rsid w:val="008242AF"/>
    <w:rsid w:val="008254B6"/>
    <w:rsid w:val="00825AA4"/>
    <w:rsid w:val="00825FAB"/>
    <w:rsid w:val="0082769F"/>
    <w:rsid w:val="008308A2"/>
    <w:rsid w:val="00830BA8"/>
    <w:rsid w:val="00831BC8"/>
    <w:rsid w:val="00831F6F"/>
    <w:rsid w:val="00832197"/>
    <w:rsid w:val="00832D17"/>
    <w:rsid w:val="00832D2F"/>
    <w:rsid w:val="00833361"/>
    <w:rsid w:val="00833441"/>
    <w:rsid w:val="00833B8D"/>
    <w:rsid w:val="00833F8C"/>
    <w:rsid w:val="0083467A"/>
    <w:rsid w:val="00834D75"/>
    <w:rsid w:val="00834E2F"/>
    <w:rsid w:val="00835451"/>
    <w:rsid w:val="0083662D"/>
    <w:rsid w:val="008369BD"/>
    <w:rsid w:val="00837F53"/>
    <w:rsid w:val="00837FCF"/>
    <w:rsid w:val="008425F5"/>
    <w:rsid w:val="00842FF9"/>
    <w:rsid w:val="008431EB"/>
    <w:rsid w:val="008438DF"/>
    <w:rsid w:val="0084448D"/>
    <w:rsid w:val="0084486E"/>
    <w:rsid w:val="00844DBB"/>
    <w:rsid w:val="008457E4"/>
    <w:rsid w:val="00845AF1"/>
    <w:rsid w:val="0084619E"/>
    <w:rsid w:val="00846A64"/>
    <w:rsid w:val="00846B7C"/>
    <w:rsid w:val="008475C5"/>
    <w:rsid w:val="00847F17"/>
    <w:rsid w:val="00847FDD"/>
    <w:rsid w:val="008501CF"/>
    <w:rsid w:val="008508A9"/>
    <w:rsid w:val="00850B76"/>
    <w:rsid w:val="008549ED"/>
    <w:rsid w:val="00854AE2"/>
    <w:rsid w:val="008559A8"/>
    <w:rsid w:val="00857079"/>
    <w:rsid w:val="00857436"/>
    <w:rsid w:val="008575A9"/>
    <w:rsid w:val="00861101"/>
    <w:rsid w:val="008617E9"/>
    <w:rsid w:val="00861D4E"/>
    <w:rsid w:val="008630FF"/>
    <w:rsid w:val="008636D1"/>
    <w:rsid w:val="008637D2"/>
    <w:rsid w:val="008676B1"/>
    <w:rsid w:val="00870976"/>
    <w:rsid w:val="00871308"/>
    <w:rsid w:val="00871DD1"/>
    <w:rsid w:val="008721CE"/>
    <w:rsid w:val="00872A9C"/>
    <w:rsid w:val="00872DAE"/>
    <w:rsid w:val="00873062"/>
    <w:rsid w:val="00873E30"/>
    <w:rsid w:val="00873FC0"/>
    <w:rsid w:val="008741B4"/>
    <w:rsid w:val="008746BD"/>
    <w:rsid w:val="00874E1B"/>
    <w:rsid w:val="00875072"/>
    <w:rsid w:val="0087665A"/>
    <w:rsid w:val="00877182"/>
    <w:rsid w:val="00877C03"/>
    <w:rsid w:val="00877D36"/>
    <w:rsid w:val="00880EF3"/>
    <w:rsid w:val="008810B3"/>
    <w:rsid w:val="008818F6"/>
    <w:rsid w:val="00882059"/>
    <w:rsid w:val="008823D5"/>
    <w:rsid w:val="008836BD"/>
    <w:rsid w:val="008837B1"/>
    <w:rsid w:val="008837E8"/>
    <w:rsid w:val="00883B54"/>
    <w:rsid w:val="00883C8B"/>
    <w:rsid w:val="008842A9"/>
    <w:rsid w:val="00884A27"/>
    <w:rsid w:val="00884D9C"/>
    <w:rsid w:val="00885423"/>
    <w:rsid w:val="008857D1"/>
    <w:rsid w:val="00885803"/>
    <w:rsid w:val="008859DA"/>
    <w:rsid w:val="00885B12"/>
    <w:rsid w:val="00885DFB"/>
    <w:rsid w:val="00886178"/>
    <w:rsid w:val="00886F57"/>
    <w:rsid w:val="00886FB4"/>
    <w:rsid w:val="00887DCC"/>
    <w:rsid w:val="00887DE9"/>
    <w:rsid w:val="00887FDB"/>
    <w:rsid w:val="00890064"/>
    <w:rsid w:val="00890529"/>
    <w:rsid w:val="00890F67"/>
    <w:rsid w:val="00891C2B"/>
    <w:rsid w:val="008927E3"/>
    <w:rsid w:val="00892F69"/>
    <w:rsid w:val="0089377D"/>
    <w:rsid w:val="00895402"/>
    <w:rsid w:val="008957A1"/>
    <w:rsid w:val="008972C5"/>
    <w:rsid w:val="008974EE"/>
    <w:rsid w:val="0089758B"/>
    <w:rsid w:val="00897B1C"/>
    <w:rsid w:val="00897CC1"/>
    <w:rsid w:val="00897D0E"/>
    <w:rsid w:val="008A0455"/>
    <w:rsid w:val="008A10C5"/>
    <w:rsid w:val="008A158C"/>
    <w:rsid w:val="008A2056"/>
    <w:rsid w:val="008A24C5"/>
    <w:rsid w:val="008A24D4"/>
    <w:rsid w:val="008A30AD"/>
    <w:rsid w:val="008A3766"/>
    <w:rsid w:val="008A3B2D"/>
    <w:rsid w:val="008A3BE1"/>
    <w:rsid w:val="008A58BD"/>
    <w:rsid w:val="008A65B4"/>
    <w:rsid w:val="008A6CFE"/>
    <w:rsid w:val="008A7022"/>
    <w:rsid w:val="008A7AAE"/>
    <w:rsid w:val="008A7EFD"/>
    <w:rsid w:val="008B040F"/>
    <w:rsid w:val="008B0DD0"/>
    <w:rsid w:val="008B1BFB"/>
    <w:rsid w:val="008B213A"/>
    <w:rsid w:val="008B24E4"/>
    <w:rsid w:val="008B253F"/>
    <w:rsid w:val="008B26C4"/>
    <w:rsid w:val="008B2A1B"/>
    <w:rsid w:val="008B2F40"/>
    <w:rsid w:val="008B361C"/>
    <w:rsid w:val="008B4DB3"/>
    <w:rsid w:val="008B5884"/>
    <w:rsid w:val="008C07A7"/>
    <w:rsid w:val="008C1FC7"/>
    <w:rsid w:val="008C229B"/>
    <w:rsid w:val="008C56B6"/>
    <w:rsid w:val="008C6313"/>
    <w:rsid w:val="008C6ED4"/>
    <w:rsid w:val="008C78A0"/>
    <w:rsid w:val="008C7F02"/>
    <w:rsid w:val="008D0325"/>
    <w:rsid w:val="008D0DC3"/>
    <w:rsid w:val="008D12AE"/>
    <w:rsid w:val="008D1A22"/>
    <w:rsid w:val="008D236C"/>
    <w:rsid w:val="008D2A06"/>
    <w:rsid w:val="008D2F57"/>
    <w:rsid w:val="008D4938"/>
    <w:rsid w:val="008D5091"/>
    <w:rsid w:val="008D5587"/>
    <w:rsid w:val="008D5C88"/>
    <w:rsid w:val="008D6A5C"/>
    <w:rsid w:val="008D7A32"/>
    <w:rsid w:val="008E142C"/>
    <w:rsid w:val="008E1630"/>
    <w:rsid w:val="008E19B5"/>
    <w:rsid w:val="008E1CC7"/>
    <w:rsid w:val="008E2496"/>
    <w:rsid w:val="008E26AC"/>
    <w:rsid w:val="008E308E"/>
    <w:rsid w:val="008E3106"/>
    <w:rsid w:val="008E3370"/>
    <w:rsid w:val="008E4D53"/>
    <w:rsid w:val="008E4E2F"/>
    <w:rsid w:val="008E5B4E"/>
    <w:rsid w:val="008E5F7E"/>
    <w:rsid w:val="008E6BBE"/>
    <w:rsid w:val="008E7863"/>
    <w:rsid w:val="008E788F"/>
    <w:rsid w:val="008F02A6"/>
    <w:rsid w:val="008F03D0"/>
    <w:rsid w:val="008F13D4"/>
    <w:rsid w:val="008F2050"/>
    <w:rsid w:val="008F257C"/>
    <w:rsid w:val="008F2B27"/>
    <w:rsid w:val="008F3008"/>
    <w:rsid w:val="008F49D9"/>
    <w:rsid w:val="008F4AAA"/>
    <w:rsid w:val="008F4D74"/>
    <w:rsid w:val="008F5A2C"/>
    <w:rsid w:val="008F67CA"/>
    <w:rsid w:val="008F6A6A"/>
    <w:rsid w:val="008F7153"/>
    <w:rsid w:val="009006B8"/>
    <w:rsid w:val="00900887"/>
    <w:rsid w:val="00900BD8"/>
    <w:rsid w:val="00901781"/>
    <w:rsid w:val="009023BA"/>
    <w:rsid w:val="00902AEB"/>
    <w:rsid w:val="00902B8E"/>
    <w:rsid w:val="00904230"/>
    <w:rsid w:val="00904C44"/>
    <w:rsid w:val="009069CC"/>
    <w:rsid w:val="00906AF7"/>
    <w:rsid w:val="00906FF6"/>
    <w:rsid w:val="00907F68"/>
    <w:rsid w:val="00910A0C"/>
    <w:rsid w:val="00911010"/>
    <w:rsid w:val="0091119D"/>
    <w:rsid w:val="0091355E"/>
    <w:rsid w:val="00913C18"/>
    <w:rsid w:val="0091464E"/>
    <w:rsid w:val="009159B3"/>
    <w:rsid w:val="00915C2A"/>
    <w:rsid w:val="0091620A"/>
    <w:rsid w:val="009171D4"/>
    <w:rsid w:val="00917381"/>
    <w:rsid w:val="009175CB"/>
    <w:rsid w:val="00920F68"/>
    <w:rsid w:val="00921275"/>
    <w:rsid w:val="009223B7"/>
    <w:rsid w:val="00922D06"/>
    <w:rsid w:val="00923055"/>
    <w:rsid w:val="00924256"/>
    <w:rsid w:val="0092497C"/>
    <w:rsid w:val="00925379"/>
    <w:rsid w:val="009256C0"/>
    <w:rsid w:val="00925774"/>
    <w:rsid w:val="009257C9"/>
    <w:rsid w:val="00925D02"/>
    <w:rsid w:val="009272C9"/>
    <w:rsid w:val="009303AC"/>
    <w:rsid w:val="0093108E"/>
    <w:rsid w:val="00931184"/>
    <w:rsid w:val="00931227"/>
    <w:rsid w:val="00931829"/>
    <w:rsid w:val="00931CB4"/>
    <w:rsid w:val="00932DB9"/>
    <w:rsid w:val="00933864"/>
    <w:rsid w:val="00933E91"/>
    <w:rsid w:val="009353D5"/>
    <w:rsid w:val="009356D1"/>
    <w:rsid w:val="0093627A"/>
    <w:rsid w:val="0093663A"/>
    <w:rsid w:val="0093678C"/>
    <w:rsid w:val="00937A89"/>
    <w:rsid w:val="00940393"/>
    <w:rsid w:val="00940733"/>
    <w:rsid w:val="0094151B"/>
    <w:rsid w:val="009422CE"/>
    <w:rsid w:val="009426BF"/>
    <w:rsid w:val="00942787"/>
    <w:rsid w:val="009429ED"/>
    <w:rsid w:val="00942C5F"/>
    <w:rsid w:val="0094346E"/>
    <w:rsid w:val="00944602"/>
    <w:rsid w:val="0094461A"/>
    <w:rsid w:val="00944AFD"/>
    <w:rsid w:val="00945255"/>
    <w:rsid w:val="00946404"/>
    <w:rsid w:val="009466E7"/>
    <w:rsid w:val="009479BD"/>
    <w:rsid w:val="0095056E"/>
    <w:rsid w:val="00950E4C"/>
    <w:rsid w:val="00951430"/>
    <w:rsid w:val="009519E8"/>
    <w:rsid w:val="00953CEA"/>
    <w:rsid w:val="00953E3C"/>
    <w:rsid w:val="0095458B"/>
    <w:rsid w:val="00955322"/>
    <w:rsid w:val="00955D06"/>
    <w:rsid w:val="00955DBE"/>
    <w:rsid w:val="009564A4"/>
    <w:rsid w:val="009569F0"/>
    <w:rsid w:val="0096033D"/>
    <w:rsid w:val="009611DC"/>
    <w:rsid w:val="009614FD"/>
    <w:rsid w:val="00961D4F"/>
    <w:rsid w:val="00961E06"/>
    <w:rsid w:val="00962BA0"/>
    <w:rsid w:val="00962CC2"/>
    <w:rsid w:val="00962D0A"/>
    <w:rsid w:val="00963137"/>
    <w:rsid w:val="00963192"/>
    <w:rsid w:val="00963918"/>
    <w:rsid w:val="00963C27"/>
    <w:rsid w:val="009643D2"/>
    <w:rsid w:val="00964BEA"/>
    <w:rsid w:val="0096576C"/>
    <w:rsid w:val="00965F57"/>
    <w:rsid w:val="0096608F"/>
    <w:rsid w:val="009660C1"/>
    <w:rsid w:val="00966596"/>
    <w:rsid w:val="009671D4"/>
    <w:rsid w:val="00967AE2"/>
    <w:rsid w:val="00967ED8"/>
    <w:rsid w:val="00970644"/>
    <w:rsid w:val="00970930"/>
    <w:rsid w:val="009716D6"/>
    <w:rsid w:val="00971EC2"/>
    <w:rsid w:val="00972725"/>
    <w:rsid w:val="00973DA8"/>
    <w:rsid w:val="00973DE9"/>
    <w:rsid w:val="00974FA7"/>
    <w:rsid w:val="00975BC0"/>
    <w:rsid w:val="00975D56"/>
    <w:rsid w:val="00975DBA"/>
    <w:rsid w:val="009769B2"/>
    <w:rsid w:val="00976D5E"/>
    <w:rsid w:val="00977335"/>
    <w:rsid w:val="009775AB"/>
    <w:rsid w:val="00977C8A"/>
    <w:rsid w:val="00977EB2"/>
    <w:rsid w:val="0098002C"/>
    <w:rsid w:val="0098035F"/>
    <w:rsid w:val="009803E8"/>
    <w:rsid w:val="00981EF9"/>
    <w:rsid w:val="00981F7B"/>
    <w:rsid w:val="009823B6"/>
    <w:rsid w:val="0098263D"/>
    <w:rsid w:val="00982B75"/>
    <w:rsid w:val="00984C66"/>
    <w:rsid w:val="00984F9F"/>
    <w:rsid w:val="0098644B"/>
    <w:rsid w:val="00986840"/>
    <w:rsid w:val="00986C42"/>
    <w:rsid w:val="009873F6"/>
    <w:rsid w:val="00990201"/>
    <w:rsid w:val="00990413"/>
    <w:rsid w:val="00990DD0"/>
    <w:rsid w:val="00990FC8"/>
    <w:rsid w:val="009917D2"/>
    <w:rsid w:val="0099198C"/>
    <w:rsid w:val="00992255"/>
    <w:rsid w:val="009924F2"/>
    <w:rsid w:val="00992A7D"/>
    <w:rsid w:val="00992C00"/>
    <w:rsid w:val="00994088"/>
    <w:rsid w:val="00994113"/>
    <w:rsid w:val="00994B8B"/>
    <w:rsid w:val="00995156"/>
    <w:rsid w:val="009961C7"/>
    <w:rsid w:val="0099624B"/>
    <w:rsid w:val="00996FF7"/>
    <w:rsid w:val="009975AF"/>
    <w:rsid w:val="00997ECC"/>
    <w:rsid w:val="009A00FC"/>
    <w:rsid w:val="009A06E0"/>
    <w:rsid w:val="009A0A42"/>
    <w:rsid w:val="009A0EA9"/>
    <w:rsid w:val="009A10FA"/>
    <w:rsid w:val="009A1378"/>
    <w:rsid w:val="009A148B"/>
    <w:rsid w:val="009A24A4"/>
    <w:rsid w:val="009A345F"/>
    <w:rsid w:val="009A391A"/>
    <w:rsid w:val="009A3AE5"/>
    <w:rsid w:val="009A3B58"/>
    <w:rsid w:val="009A48DA"/>
    <w:rsid w:val="009A4EFB"/>
    <w:rsid w:val="009A4FD5"/>
    <w:rsid w:val="009A516D"/>
    <w:rsid w:val="009A6726"/>
    <w:rsid w:val="009A6C14"/>
    <w:rsid w:val="009A73B4"/>
    <w:rsid w:val="009B0137"/>
    <w:rsid w:val="009B05F1"/>
    <w:rsid w:val="009B154C"/>
    <w:rsid w:val="009B1862"/>
    <w:rsid w:val="009B1E1E"/>
    <w:rsid w:val="009B2241"/>
    <w:rsid w:val="009B22EC"/>
    <w:rsid w:val="009B3522"/>
    <w:rsid w:val="009B4069"/>
    <w:rsid w:val="009B50A8"/>
    <w:rsid w:val="009B5A30"/>
    <w:rsid w:val="009B5DAE"/>
    <w:rsid w:val="009B6287"/>
    <w:rsid w:val="009B6760"/>
    <w:rsid w:val="009B6822"/>
    <w:rsid w:val="009B6BD3"/>
    <w:rsid w:val="009B6D38"/>
    <w:rsid w:val="009B6D5C"/>
    <w:rsid w:val="009C036D"/>
    <w:rsid w:val="009C0FA1"/>
    <w:rsid w:val="009C0FEE"/>
    <w:rsid w:val="009C1135"/>
    <w:rsid w:val="009C2050"/>
    <w:rsid w:val="009C2CC7"/>
    <w:rsid w:val="009C333B"/>
    <w:rsid w:val="009C335B"/>
    <w:rsid w:val="009C4533"/>
    <w:rsid w:val="009C4F6F"/>
    <w:rsid w:val="009C5055"/>
    <w:rsid w:val="009C57EE"/>
    <w:rsid w:val="009C6F0C"/>
    <w:rsid w:val="009C6FB2"/>
    <w:rsid w:val="009C7B89"/>
    <w:rsid w:val="009D0D59"/>
    <w:rsid w:val="009D11EC"/>
    <w:rsid w:val="009D1C0A"/>
    <w:rsid w:val="009D1F5B"/>
    <w:rsid w:val="009D23CE"/>
    <w:rsid w:val="009D28F8"/>
    <w:rsid w:val="009D2949"/>
    <w:rsid w:val="009D2F7C"/>
    <w:rsid w:val="009D3C8E"/>
    <w:rsid w:val="009D44A0"/>
    <w:rsid w:val="009D4D5D"/>
    <w:rsid w:val="009D5CCA"/>
    <w:rsid w:val="009D6E7C"/>
    <w:rsid w:val="009E05F1"/>
    <w:rsid w:val="009E1180"/>
    <w:rsid w:val="009E129D"/>
    <w:rsid w:val="009E13D2"/>
    <w:rsid w:val="009E173A"/>
    <w:rsid w:val="009E1F26"/>
    <w:rsid w:val="009E206B"/>
    <w:rsid w:val="009E21D1"/>
    <w:rsid w:val="009E23DE"/>
    <w:rsid w:val="009E2872"/>
    <w:rsid w:val="009E2C59"/>
    <w:rsid w:val="009E38CB"/>
    <w:rsid w:val="009E3C4B"/>
    <w:rsid w:val="009E3C85"/>
    <w:rsid w:val="009E48E4"/>
    <w:rsid w:val="009E4FCC"/>
    <w:rsid w:val="009E5460"/>
    <w:rsid w:val="009E5E92"/>
    <w:rsid w:val="009F10E7"/>
    <w:rsid w:val="009F188B"/>
    <w:rsid w:val="009F1FDE"/>
    <w:rsid w:val="009F45FC"/>
    <w:rsid w:val="009F51AF"/>
    <w:rsid w:val="009F5699"/>
    <w:rsid w:val="009F5BA9"/>
    <w:rsid w:val="009F6075"/>
    <w:rsid w:val="009F6D8B"/>
    <w:rsid w:val="009F789D"/>
    <w:rsid w:val="00A00249"/>
    <w:rsid w:val="00A00271"/>
    <w:rsid w:val="00A009A6"/>
    <w:rsid w:val="00A00CA0"/>
    <w:rsid w:val="00A0255A"/>
    <w:rsid w:val="00A02717"/>
    <w:rsid w:val="00A0275F"/>
    <w:rsid w:val="00A02AD5"/>
    <w:rsid w:val="00A02EA7"/>
    <w:rsid w:val="00A02EF1"/>
    <w:rsid w:val="00A03779"/>
    <w:rsid w:val="00A06E97"/>
    <w:rsid w:val="00A0713C"/>
    <w:rsid w:val="00A078DE"/>
    <w:rsid w:val="00A10A00"/>
    <w:rsid w:val="00A10F47"/>
    <w:rsid w:val="00A1120D"/>
    <w:rsid w:val="00A114FE"/>
    <w:rsid w:val="00A117BD"/>
    <w:rsid w:val="00A11CA5"/>
    <w:rsid w:val="00A131A1"/>
    <w:rsid w:val="00A1326D"/>
    <w:rsid w:val="00A14D5C"/>
    <w:rsid w:val="00A15040"/>
    <w:rsid w:val="00A1512B"/>
    <w:rsid w:val="00A1555C"/>
    <w:rsid w:val="00A15FAA"/>
    <w:rsid w:val="00A17A30"/>
    <w:rsid w:val="00A17BBC"/>
    <w:rsid w:val="00A17C1B"/>
    <w:rsid w:val="00A201C2"/>
    <w:rsid w:val="00A2067B"/>
    <w:rsid w:val="00A20F36"/>
    <w:rsid w:val="00A2136A"/>
    <w:rsid w:val="00A21578"/>
    <w:rsid w:val="00A215AD"/>
    <w:rsid w:val="00A21BEA"/>
    <w:rsid w:val="00A230B3"/>
    <w:rsid w:val="00A245B9"/>
    <w:rsid w:val="00A24EDB"/>
    <w:rsid w:val="00A25894"/>
    <w:rsid w:val="00A259CF"/>
    <w:rsid w:val="00A2791D"/>
    <w:rsid w:val="00A27D6D"/>
    <w:rsid w:val="00A307FE"/>
    <w:rsid w:val="00A3082E"/>
    <w:rsid w:val="00A30E0C"/>
    <w:rsid w:val="00A31C96"/>
    <w:rsid w:val="00A31DF5"/>
    <w:rsid w:val="00A321FB"/>
    <w:rsid w:val="00A32F74"/>
    <w:rsid w:val="00A33B35"/>
    <w:rsid w:val="00A33BAE"/>
    <w:rsid w:val="00A33BFE"/>
    <w:rsid w:val="00A34418"/>
    <w:rsid w:val="00A34A62"/>
    <w:rsid w:val="00A34EA5"/>
    <w:rsid w:val="00A350B4"/>
    <w:rsid w:val="00A35162"/>
    <w:rsid w:val="00A35CEC"/>
    <w:rsid w:val="00A367D7"/>
    <w:rsid w:val="00A36A76"/>
    <w:rsid w:val="00A36FD3"/>
    <w:rsid w:val="00A379AB"/>
    <w:rsid w:val="00A40565"/>
    <w:rsid w:val="00A40FA4"/>
    <w:rsid w:val="00A4123E"/>
    <w:rsid w:val="00A42312"/>
    <w:rsid w:val="00A42562"/>
    <w:rsid w:val="00A42A1A"/>
    <w:rsid w:val="00A42CA7"/>
    <w:rsid w:val="00A42CF3"/>
    <w:rsid w:val="00A43153"/>
    <w:rsid w:val="00A432DC"/>
    <w:rsid w:val="00A43CE7"/>
    <w:rsid w:val="00A43E1C"/>
    <w:rsid w:val="00A44763"/>
    <w:rsid w:val="00A45767"/>
    <w:rsid w:val="00A474A5"/>
    <w:rsid w:val="00A50084"/>
    <w:rsid w:val="00A502C4"/>
    <w:rsid w:val="00A50620"/>
    <w:rsid w:val="00A50DD5"/>
    <w:rsid w:val="00A51611"/>
    <w:rsid w:val="00A516A3"/>
    <w:rsid w:val="00A51FCF"/>
    <w:rsid w:val="00A525C4"/>
    <w:rsid w:val="00A52D15"/>
    <w:rsid w:val="00A52E3C"/>
    <w:rsid w:val="00A52F67"/>
    <w:rsid w:val="00A5305D"/>
    <w:rsid w:val="00A54925"/>
    <w:rsid w:val="00A54930"/>
    <w:rsid w:val="00A54E45"/>
    <w:rsid w:val="00A550B5"/>
    <w:rsid w:val="00A55193"/>
    <w:rsid w:val="00A55ED6"/>
    <w:rsid w:val="00A577C9"/>
    <w:rsid w:val="00A57B58"/>
    <w:rsid w:val="00A57C70"/>
    <w:rsid w:val="00A57CE3"/>
    <w:rsid w:val="00A6007C"/>
    <w:rsid w:val="00A61BDF"/>
    <w:rsid w:val="00A625AC"/>
    <w:rsid w:val="00A628C5"/>
    <w:rsid w:val="00A62A03"/>
    <w:rsid w:val="00A6347A"/>
    <w:rsid w:val="00A63CA3"/>
    <w:rsid w:val="00A646D7"/>
    <w:rsid w:val="00A64D82"/>
    <w:rsid w:val="00A65823"/>
    <w:rsid w:val="00A66DE7"/>
    <w:rsid w:val="00A67617"/>
    <w:rsid w:val="00A67676"/>
    <w:rsid w:val="00A67D4F"/>
    <w:rsid w:val="00A70892"/>
    <w:rsid w:val="00A70DD6"/>
    <w:rsid w:val="00A722EE"/>
    <w:rsid w:val="00A72308"/>
    <w:rsid w:val="00A72A13"/>
    <w:rsid w:val="00A7306B"/>
    <w:rsid w:val="00A73484"/>
    <w:rsid w:val="00A73901"/>
    <w:rsid w:val="00A76956"/>
    <w:rsid w:val="00A76C49"/>
    <w:rsid w:val="00A76D34"/>
    <w:rsid w:val="00A776BF"/>
    <w:rsid w:val="00A80C26"/>
    <w:rsid w:val="00A80CEF"/>
    <w:rsid w:val="00A8210A"/>
    <w:rsid w:val="00A83990"/>
    <w:rsid w:val="00A83A7F"/>
    <w:rsid w:val="00A84F23"/>
    <w:rsid w:val="00A85097"/>
    <w:rsid w:val="00A86CE7"/>
    <w:rsid w:val="00A875EF"/>
    <w:rsid w:val="00A90F74"/>
    <w:rsid w:val="00A91233"/>
    <w:rsid w:val="00A912AF"/>
    <w:rsid w:val="00A91664"/>
    <w:rsid w:val="00A92BAF"/>
    <w:rsid w:val="00A936FB"/>
    <w:rsid w:val="00A9462B"/>
    <w:rsid w:val="00A9552F"/>
    <w:rsid w:val="00A95E61"/>
    <w:rsid w:val="00A95F27"/>
    <w:rsid w:val="00A96086"/>
    <w:rsid w:val="00A965F9"/>
    <w:rsid w:val="00A96BF1"/>
    <w:rsid w:val="00A96C6B"/>
    <w:rsid w:val="00A973FD"/>
    <w:rsid w:val="00A97636"/>
    <w:rsid w:val="00A9792D"/>
    <w:rsid w:val="00A97DEB"/>
    <w:rsid w:val="00A97FE7"/>
    <w:rsid w:val="00AA182B"/>
    <w:rsid w:val="00AA1A8C"/>
    <w:rsid w:val="00AA2099"/>
    <w:rsid w:val="00AA324B"/>
    <w:rsid w:val="00AA3684"/>
    <w:rsid w:val="00AA428A"/>
    <w:rsid w:val="00AA4F8F"/>
    <w:rsid w:val="00AA51A2"/>
    <w:rsid w:val="00AA542B"/>
    <w:rsid w:val="00AA56D7"/>
    <w:rsid w:val="00AA60BE"/>
    <w:rsid w:val="00AA64F1"/>
    <w:rsid w:val="00AA6687"/>
    <w:rsid w:val="00AA7448"/>
    <w:rsid w:val="00AA7A58"/>
    <w:rsid w:val="00AA7DF0"/>
    <w:rsid w:val="00AB03DE"/>
    <w:rsid w:val="00AB3BEC"/>
    <w:rsid w:val="00AB3E1B"/>
    <w:rsid w:val="00AB402B"/>
    <w:rsid w:val="00AB46FB"/>
    <w:rsid w:val="00AB4CC4"/>
    <w:rsid w:val="00AB4E2F"/>
    <w:rsid w:val="00AB618D"/>
    <w:rsid w:val="00AB7522"/>
    <w:rsid w:val="00AB7BBB"/>
    <w:rsid w:val="00AC205B"/>
    <w:rsid w:val="00AC2449"/>
    <w:rsid w:val="00AC284E"/>
    <w:rsid w:val="00AC29F3"/>
    <w:rsid w:val="00AC2A8F"/>
    <w:rsid w:val="00AC32F4"/>
    <w:rsid w:val="00AC3E4A"/>
    <w:rsid w:val="00AC4144"/>
    <w:rsid w:val="00AC4286"/>
    <w:rsid w:val="00AC48CC"/>
    <w:rsid w:val="00AC4AEE"/>
    <w:rsid w:val="00AC5331"/>
    <w:rsid w:val="00AC5734"/>
    <w:rsid w:val="00AC6336"/>
    <w:rsid w:val="00AC7E4B"/>
    <w:rsid w:val="00AC7E8F"/>
    <w:rsid w:val="00AD00E5"/>
    <w:rsid w:val="00AD0B8D"/>
    <w:rsid w:val="00AD15ED"/>
    <w:rsid w:val="00AD1BE4"/>
    <w:rsid w:val="00AD1DF2"/>
    <w:rsid w:val="00AD2656"/>
    <w:rsid w:val="00AD2679"/>
    <w:rsid w:val="00AD32AD"/>
    <w:rsid w:val="00AD3420"/>
    <w:rsid w:val="00AD34A9"/>
    <w:rsid w:val="00AD4275"/>
    <w:rsid w:val="00AD51A2"/>
    <w:rsid w:val="00AD5E50"/>
    <w:rsid w:val="00AD6089"/>
    <w:rsid w:val="00AD625A"/>
    <w:rsid w:val="00AD6868"/>
    <w:rsid w:val="00AD7239"/>
    <w:rsid w:val="00AE07D6"/>
    <w:rsid w:val="00AE0923"/>
    <w:rsid w:val="00AE129D"/>
    <w:rsid w:val="00AE2DF2"/>
    <w:rsid w:val="00AE3BA8"/>
    <w:rsid w:val="00AE3EAC"/>
    <w:rsid w:val="00AE40A0"/>
    <w:rsid w:val="00AE47D3"/>
    <w:rsid w:val="00AE4E02"/>
    <w:rsid w:val="00AE5FF9"/>
    <w:rsid w:val="00AE68AD"/>
    <w:rsid w:val="00AE6946"/>
    <w:rsid w:val="00AF0041"/>
    <w:rsid w:val="00AF0C27"/>
    <w:rsid w:val="00AF3136"/>
    <w:rsid w:val="00AF36FA"/>
    <w:rsid w:val="00AF4CB3"/>
    <w:rsid w:val="00AF4EA2"/>
    <w:rsid w:val="00AF508D"/>
    <w:rsid w:val="00AF6062"/>
    <w:rsid w:val="00AF6233"/>
    <w:rsid w:val="00AF6788"/>
    <w:rsid w:val="00AF72D1"/>
    <w:rsid w:val="00AF7901"/>
    <w:rsid w:val="00B007E1"/>
    <w:rsid w:val="00B01F75"/>
    <w:rsid w:val="00B02C66"/>
    <w:rsid w:val="00B0394D"/>
    <w:rsid w:val="00B03BC1"/>
    <w:rsid w:val="00B05213"/>
    <w:rsid w:val="00B05467"/>
    <w:rsid w:val="00B06327"/>
    <w:rsid w:val="00B067DA"/>
    <w:rsid w:val="00B06AC7"/>
    <w:rsid w:val="00B07EEC"/>
    <w:rsid w:val="00B10302"/>
    <w:rsid w:val="00B10B25"/>
    <w:rsid w:val="00B10D83"/>
    <w:rsid w:val="00B11122"/>
    <w:rsid w:val="00B11F51"/>
    <w:rsid w:val="00B12676"/>
    <w:rsid w:val="00B13CA2"/>
    <w:rsid w:val="00B13CDC"/>
    <w:rsid w:val="00B14715"/>
    <w:rsid w:val="00B14CA5"/>
    <w:rsid w:val="00B152C2"/>
    <w:rsid w:val="00B16A33"/>
    <w:rsid w:val="00B16D4F"/>
    <w:rsid w:val="00B171B0"/>
    <w:rsid w:val="00B17D5F"/>
    <w:rsid w:val="00B200A2"/>
    <w:rsid w:val="00B20309"/>
    <w:rsid w:val="00B20879"/>
    <w:rsid w:val="00B20B78"/>
    <w:rsid w:val="00B210D1"/>
    <w:rsid w:val="00B2121F"/>
    <w:rsid w:val="00B21B26"/>
    <w:rsid w:val="00B220FA"/>
    <w:rsid w:val="00B22546"/>
    <w:rsid w:val="00B22F32"/>
    <w:rsid w:val="00B23149"/>
    <w:rsid w:val="00B23F77"/>
    <w:rsid w:val="00B24A66"/>
    <w:rsid w:val="00B25181"/>
    <w:rsid w:val="00B25810"/>
    <w:rsid w:val="00B25DBE"/>
    <w:rsid w:val="00B26136"/>
    <w:rsid w:val="00B26192"/>
    <w:rsid w:val="00B26964"/>
    <w:rsid w:val="00B279FC"/>
    <w:rsid w:val="00B3049D"/>
    <w:rsid w:val="00B306E9"/>
    <w:rsid w:val="00B311A6"/>
    <w:rsid w:val="00B3235F"/>
    <w:rsid w:val="00B330E9"/>
    <w:rsid w:val="00B3373B"/>
    <w:rsid w:val="00B35038"/>
    <w:rsid w:val="00B35919"/>
    <w:rsid w:val="00B37335"/>
    <w:rsid w:val="00B40170"/>
    <w:rsid w:val="00B402CB"/>
    <w:rsid w:val="00B40B02"/>
    <w:rsid w:val="00B40B6A"/>
    <w:rsid w:val="00B40E6E"/>
    <w:rsid w:val="00B40F9A"/>
    <w:rsid w:val="00B410AE"/>
    <w:rsid w:val="00B412DA"/>
    <w:rsid w:val="00B4282C"/>
    <w:rsid w:val="00B42B5A"/>
    <w:rsid w:val="00B434A2"/>
    <w:rsid w:val="00B443CF"/>
    <w:rsid w:val="00B443F6"/>
    <w:rsid w:val="00B4553D"/>
    <w:rsid w:val="00B466CE"/>
    <w:rsid w:val="00B46EED"/>
    <w:rsid w:val="00B47A8D"/>
    <w:rsid w:val="00B50711"/>
    <w:rsid w:val="00B50DD8"/>
    <w:rsid w:val="00B51A61"/>
    <w:rsid w:val="00B52930"/>
    <w:rsid w:val="00B547BF"/>
    <w:rsid w:val="00B56CE2"/>
    <w:rsid w:val="00B575A7"/>
    <w:rsid w:val="00B57C04"/>
    <w:rsid w:val="00B602F5"/>
    <w:rsid w:val="00B608E9"/>
    <w:rsid w:val="00B60FE2"/>
    <w:rsid w:val="00B63EF0"/>
    <w:rsid w:val="00B650CC"/>
    <w:rsid w:val="00B651EA"/>
    <w:rsid w:val="00B6583B"/>
    <w:rsid w:val="00B668E3"/>
    <w:rsid w:val="00B670C5"/>
    <w:rsid w:val="00B67432"/>
    <w:rsid w:val="00B70939"/>
    <w:rsid w:val="00B71136"/>
    <w:rsid w:val="00B71CFF"/>
    <w:rsid w:val="00B720FC"/>
    <w:rsid w:val="00B7256F"/>
    <w:rsid w:val="00B73F84"/>
    <w:rsid w:val="00B74B0F"/>
    <w:rsid w:val="00B75112"/>
    <w:rsid w:val="00B769B6"/>
    <w:rsid w:val="00B77994"/>
    <w:rsid w:val="00B77E6E"/>
    <w:rsid w:val="00B802B9"/>
    <w:rsid w:val="00B81792"/>
    <w:rsid w:val="00B819B2"/>
    <w:rsid w:val="00B81EDD"/>
    <w:rsid w:val="00B832B3"/>
    <w:rsid w:val="00B83C3C"/>
    <w:rsid w:val="00B83F01"/>
    <w:rsid w:val="00B8401A"/>
    <w:rsid w:val="00B847C9"/>
    <w:rsid w:val="00B84CD7"/>
    <w:rsid w:val="00B85250"/>
    <w:rsid w:val="00B86D8E"/>
    <w:rsid w:val="00B872D0"/>
    <w:rsid w:val="00B90350"/>
    <w:rsid w:val="00B90B47"/>
    <w:rsid w:val="00B914DE"/>
    <w:rsid w:val="00B91B7C"/>
    <w:rsid w:val="00B92A9D"/>
    <w:rsid w:val="00B93492"/>
    <w:rsid w:val="00B94289"/>
    <w:rsid w:val="00B9476E"/>
    <w:rsid w:val="00B953D2"/>
    <w:rsid w:val="00B95465"/>
    <w:rsid w:val="00B95752"/>
    <w:rsid w:val="00B95B1E"/>
    <w:rsid w:val="00B95DCD"/>
    <w:rsid w:val="00B9617C"/>
    <w:rsid w:val="00B96497"/>
    <w:rsid w:val="00B9777E"/>
    <w:rsid w:val="00BA01B2"/>
    <w:rsid w:val="00BA081A"/>
    <w:rsid w:val="00BA1182"/>
    <w:rsid w:val="00BA1850"/>
    <w:rsid w:val="00BA25B3"/>
    <w:rsid w:val="00BA2ABF"/>
    <w:rsid w:val="00BA3204"/>
    <w:rsid w:val="00BA4DA7"/>
    <w:rsid w:val="00BA5073"/>
    <w:rsid w:val="00BA5E1B"/>
    <w:rsid w:val="00BA5F68"/>
    <w:rsid w:val="00BA61F6"/>
    <w:rsid w:val="00BA6398"/>
    <w:rsid w:val="00BB0D14"/>
    <w:rsid w:val="00BB10C8"/>
    <w:rsid w:val="00BB126F"/>
    <w:rsid w:val="00BB21C5"/>
    <w:rsid w:val="00BB2E9A"/>
    <w:rsid w:val="00BB382B"/>
    <w:rsid w:val="00BB4387"/>
    <w:rsid w:val="00BB446B"/>
    <w:rsid w:val="00BB4675"/>
    <w:rsid w:val="00BB4B86"/>
    <w:rsid w:val="00BB5B2B"/>
    <w:rsid w:val="00BB5B74"/>
    <w:rsid w:val="00BB67F0"/>
    <w:rsid w:val="00BB68B3"/>
    <w:rsid w:val="00BC1977"/>
    <w:rsid w:val="00BC1ABD"/>
    <w:rsid w:val="00BC21CF"/>
    <w:rsid w:val="00BC3074"/>
    <w:rsid w:val="00BC3FFF"/>
    <w:rsid w:val="00BC4391"/>
    <w:rsid w:val="00BC568C"/>
    <w:rsid w:val="00BC66D0"/>
    <w:rsid w:val="00BC7824"/>
    <w:rsid w:val="00BC7DD2"/>
    <w:rsid w:val="00BD0263"/>
    <w:rsid w:val="00BD06A5"/>
    <w:rsid w:val="00BD0FCE"/>
    <w:rsid w:val="00BD1C8D"/>
    <w:rsid w:val="00BD264C"/>
    <w:rsid w:val="00BD38A0"/>
    <w:rsid w:val="00BD3D0D"/>
    <w:rsid w:val="00BD437A"/>
    <w:rsid w:val="00BD5275"/>
    <w:rsid w:val="00BD55DA"/>
    <w:rsid w:val="00BD5B33"/>
    <w:rsid w:val="00BD6402"/>
    <w:rsid w:val="00BD73EE"/>
    <w:rsid w:val="00BD786A"/>
    <w:rsid w:val="00BD7EF7"/>
    <w:rsid w:val="00BD7FB7"/>
    <w:rsid w:val="00BE0B0B"/>
    <w:rsid w:val="00BE1BD0"/>
    <w:rsid w:val="00BE1E5E"/>
    <w:rsid w:val="00BE2548"/>
    <w:rsid w:val="00BE2BCD"/>
    <w:rsid w:val="00BE30C7"/>
    <w:rsid w:val="00BE3603"/>
    <w:rsid w:val="00BE490C"/>
    <w:rsid w:val="00BE55F5"/>
    <w:rsid w:val="00BE56E1"/>
    <w:rsid w:val="00BE5CC9"/>
    <w:rsid w:val="00BE6937"/>
    <w:rsid w:val="00BE7117"/>
    <w:rsid w:val="00BE7886"/>
    <w:rsid w:val="00BF095A"/>
    <w:rsid w:val="00BF1A5A"/>
    <w:rsid w:val="00BF1A83"/>
    <w:rsid w:val="00BF3FBF"/>
    <w:rsid w:val="00BF4098"/>
    <w:rsid w:val="00BF4D04"/>
    <w:rsid w:val="00BF54E9"/>
    <w:rsid w:val="00BF55DF"/>
    <w:rsid w:val="00BF5892"/>
    <w:rsid w:val="00BF5C3C"/>
    <w:rsid w:val="00BF67D7"/>
    <w:rsid w:val="00BF6BAD"/>
    <w:rsid w:val="00BF73CE"/>
    <w:rsid w:val="00BF74CE"/>
    <w:rsid w:val="00BF7A91"/>
    <w:rsid w:val="00BF7DAC"/>
    <w:rsid w:val="00C001AE"/>
    <w:rsid w:val="00C00D55"/>
    <w:rsid w:val="00C01B47"/>
    <w:rsid w:val="00C041D0"/>
    <w:rsid w:val="00C048F3"/>
    <w:rsid w:val="00C04A1B"/>
    <w:rsid w:val="00C04BED"/>
    <w:rsid w:val="00C04F2A"/>
    <w:rsid w:val="00C0590E"/>
    <w:rsid w:val="00C05DE6"/>
    <w:rsid w:val="00C1112E"/>
    <w:rsid w:val="00C112EC"/>
    <w:rsid w:val="00C11972"/>
    <w:rsid w:val="00C11FDC"/>
    <w:rsid w:val="00C143C4"/>
    <w:rsid w:val="00C14DE9"/>
    <w:rsid w:val="00C15D11"/>
    <w:rsid w:val="00C1603F"/>
    <w:rsid w:val="00C1656F"/>
    <w:rsid w:val="00C16DF1"/>
    <w:rsid w:val="00C16E92"/>
    <w:rsid w:val="00C174AC"/>
    <w:rsid w:val="00C17899"/>
    <w:rsid w:val="00C17C4D"/>
    <w:rsid w:val="00C17D13"/>
    <w:rsid w:val="00C2220D"/>
    <w:rsid w:val="00C23306"/>
    <w:rsid w:val="00C23877"/>
    <w:rsid w:val="00C2390B"/>
    <w:rsid w:val="00C23ECB"/>
    <w:rsid w:val="00C246A6"/>
    <w:rsid w:val="00C24A01"/>
    <w:rsid w:val="00C24C58"/>
    <w:rsid w:val="00C251BC"/>
    <w:rsid w:val="00C26276"/>
    <w:rsid w:val="00C266EE"/>
    <w:rsid w:val="00C270FE"/>
    <w:rsid w:val="00C27565"/>
    <w:rsid w:val="00C30EFD"/>
    <w:rsid w:val="00C31A48"/>
    <w:rsid w:val="00C31C91"/>
    <w:rsid w:val="00C329F9"/>
    <w:rsid w:val="00C333B3"/>
    <w:rsid w:val="00C33481"/>
    <w:rsid w:val="00C33BFC"/>
    <w:rsid w:val="00C34550"/>
    <w:rsid w:val="00C351CC"/>
    <w:rsid w:val="00C35221"/>
    <w:rsid w:val="00C353D2"/>
    <w:rsid w:val="00C35DF8"/>
    <w:rsid w:val="00C36310"/>
    <w:rsid w:val="00C3715A"/>
    <w:rsid w:val="00C4085A"/>
    <w:rsid w:val="00C40CA3"/>
    <w:rsid w:val="00C40EAC"/>
    <w:rsid w:val="00C40EE4"/>
    <w:rsid w:val="00C41FF1"/>
    <w:rsid w:val="00C429C2"/>
    <w:rsid w:val="00C42F45"/>
    <w:rsid w:val="00C43B8E"/>
    <w:rsid w:val="00C44DE4"/>
    <w:rsid w:val="00C45002"/>
    <w:rsid w:val="00C458BA"/>
    <w:rsid w:val="00C45A7E"/>
    <w:rsid w:val="00C45F28"/>
    <w:rsid w:val="00C46813"/>
    <w:rsid w:val="00C47B03"/>
    <w:rsid w:val="00C50303"/>
    <w:rsid w:val="00C50EED"/>
    <w:rsid w:val="00C510F2"/>
    <w:rsid w:val="00C51455"/>
    <w:rsid w:val="00C51515"/>
    <w:rsid w:val="00C52831"/>
    <w:rsid w:val="00C53304"/>
    <w:rsid w:val="00C533E2"/>
    <w:rsid w:val="00C53797"/>
    <w:rsid w:val="00C53C63"/>
    <w:rsid w:val="00C54426"/>
    <w:rsid w:val="00C55545"/>
    <w:rsid w:val="00C559E2"/>
    <w:rsid w:val="00C55BED"/>
    <w:rsid w:val="00C56181"/>
    <w:rsid w:val="00C5620D"/>
    <w:rsid w:val="00C56A53"/>
    <w:rsid w:val="00C56AC8"/>
    <w:rsid w:val="00C57203"/>
    <w:rsid w:val="00C57392"/>
    <w:rsid w:val="00C575C5"/>
    <w:rsid w:val="00C576FC"/>
    <w:rsid w:val="00C57A49"/>
    <w:rsid w:val="00C6051E"/>
    <w:rsid w:val="00C6079E"/>
    <w:rsid w:val="00C61218"/>
    <w:rsid w:val="00C6125D"/>
    <w:rsid w:val="00C61C19"/>
    <w:rsid w:val="00C61CE1"/>
    <w:rsid w:val="00C6279A"/>
    <w:rsid w:val="00C627F2"/>
    <w:rsid w:val="00C62A51"/>
    <w:rsid w:val="00C63342"/>
    <w:rsid w:val="00C634E9"/>
    <w:rsid w:val="00C635F9"/>
    <w:rsid w:val="00C63AA4"/>
    <w:rsid w:val="00C63C97"/>
    <w:rsid w:val="00C63EE5"/>
    <w:rsid w:val="00C6571C"/>
    <w:rsid w:val="00C6599E"/>
    <w:rsid w:val="00C6615C"/>
    <w:rsid w:val="00C67F3F"/>
    <w:rsid w:val="00C70A18"/>
    <w:rsid w:val="00C72094"/>
    <w:rsid w:val="00C75926"/>
    <w:rsid w:val="00C75BBE"/>
    <w:rsid w:val="00C776A1"/>
    <w:rsid w:val="00C77CD4"/>
    <w:rsid w:val="00C80EA1"/>
    <w:rsid w:val="00C81012"/>
    <w:rsid w:val="00C8138C"/>
    <w:rsid w:val="00C816F8"/>
    <w:rsid w:val="00C81B7B"/>
    <w:rsid w:val="00C81D6D"/>
    <w:rsid w:val="00C822D0"/>
    <w:rsid w:val="00C82703"/>
    <w:rsid w:val="00C84307"/>
    <w:rsid w:val="00C8431E"/>
    <w:rsid w:val="00C8470F"/>
    <w:rsid w:val="00C84B6F"/>
    <w:rsid w:val="00C84D81"/>
    <w:rsid w:val="00C85285"/>
    <w:rsid w:val="00C85785"/>
    <w:rsid w:val="00C85AAA"/>
    <w:rsid w:val="00C868AE"/>
    <w:rsid w:val="00C86B28"/>
    <w:rsid w:val="00C86B38"/>
    <w:rsid w:val="00C87606"/>
    <w:rsid w:val="00C87FA9"/>
    <w:rsid w:val="00C9093B"/>
    <w:rsid w:val="00C90B0F"/>
    <w:rsid w:val="00C9105A"/>
    <w:rsid w:val="00C92248"/>
    <w:rsid w:val="00C96EC8"/>
    <w:rsid w:val="00C97C52"/>
    <w:rsid w:val="00C97DC0"/>
    <w:rsid w:val="00C97FD1"/>
    <w:rsid w:val="00CA0167"/>
    <w:rsid w:val="00CA0BE4"/>
    <w:rsid w:val="00CA10C9"/>
    <w:rsid w:val="00CA1999"/>
    <w:rsid w:val="00CA1B7D"/>
    <w:rsid w:val="00CA2809"/>
    <w:rsid w:val="00CA2A6D"/>
    <w:rsid w:val="00CA2B35"/>
    <w:rsid w:val="00CA2D42"/>
    <w:rsid w:val="00CA37DA"/>
    <w:rsid w:val="00CA3B92"/>
    <w:rsid w:val="00CA447C"/>
    <w:rsid w:val="00CA44E0"/>
    <w:rsid w:val="00CA5A54"/>
    <w:rsid w:val="00CA6132"/>
    <w:rsid w:val="00CA6919"/>
    <w:rsid w:val="00CA6DA5"/>
    <w:rsid w:val="00CA7B0A"/>
    <w:rsid w:val="00CB0038"/>
    <w:rsid w:val="00CB0C32"/>
    <w:rsid w:val="00CB2C27"/>
    <w:rsid w:val="00CB3CC2"/>
    <w:rsid w:val="00CB464C"/>
    <w:rsid w:val="00CB4A1C"/>
    <w:rsid w:val="00CB5834"/>
    <w:rsid w:val="00CB58D6"/>
    <w:rsid w:val="00CB6331"/>
    <w:rsid w:val="00CB66B3"/>
    <w:rsid w:val="00CB78DD"/>
    <w:rsid w:val="00CB7E11"/>
    <w:rsid w:val="00CB7F1C"/>
    <w:rsid w:val="00CC1403"/>
    <w:rsid w:val="00CC1D6F"/>
    <w:rsid w:val="00CC21AB"/>
    <w:rsid w:val="00CC244D"/>
    <w:rsid w:val="00CC2A25"/>
    <w:rsid w:val="00CC3975"/>
    <w:rsid w:val="00CC3DF8"/>
    <w:rsid w:val="00CC4564"/>
    <w:rsid w:val="00CC480D"/>
    <w:rsid w:val="00CC4A12"/>
    <w:rsid w:val="00CC4A4D"/>
    <w:rsid w:val="00CC5B01"/>
    <w:rsid w:val="00CC739B"/>
    <w:rsid w:val="00CC7CD0"/>
    <w:rsid w:val="00CD0488"/>
    <w:rsid w:val="00CD0AFC"/>
    <w:rsid w:val="00CD1667"/>
    <w:rsid w:val="00CD16CA"/>
    <w:rsid w:val="00CD1DD6"/>
    <w:rsid w:val="00CD2E72"/>
    <w:rsid w:val="00CD339A"/>
    <w:rsid w:val="00CD345B"/>
    <w:rsid w:val="00CD4068"/>
    <w:rsid w:val="00CD5C91"/>
    <w:rsid w:val="00CD5FC0"/>
    <w:rsid w:val="00CD60F1"/>
    <w:rsid w:val="00CD71DE"/>
    <w:rsid w:val="00CE03B3"/>
    <w:rsid w:val="00CE05F1"/>
    <w:rsid w:val="00CE1303"/>
    <w:rsid w:val="00CE1833"/>
    <w:rsid w:val="00CE19EC"/>
    <w:rsid w:val="00CE2CFE"/>
    <w:rsid w:val="00CE3118"/>
    <w:rsid w:val="00CE31FA"/>
    <w:rsid w:val="00CE3736"/>
    <w:rsid w:val="00CE42E9"/>
    <w:rsid w:val="00CE5037"/>
    <w:rsid w:val="00CE55AE"/>
    <w:rsid w:val="00CE5701"/>
    <w:rsid w:val="00CE5C8D"/>
    <w:rsid w:val="00CE601F"/>
    <w:rsid w:val="00CE66CF"/>
    <w:rsid w:val="00CE6B72"/>
    <w:rsid w:val="00CF05E1"/>
    <w:rsid w:val="00CF0987"/>
    <w:rsid w:val="00CF0F12"/>
    <w:rsid w:val="00CF2007"/>
    <w:rsid w:val="00CF260C"/>
    <w:rsid w:val="00CF26EF"/>
    <w:rsid w:val="00CF323C"/>
    <w:rsid w:val="00CF32F7"/>
    <w:rsid w:val="00CF3641"/>
    <w:rsid w:val="00CF3ABC"/>
    <w:rsid w:val="00CF4320"/>
    <w:rsid w:val="00CF493C"/>
    <w:rsid w:val="00CF4FFE"/>
    <w:rsid w:val="00CF5A30"/>
    <w:rsid w:val="00CF6A68"/>
    <w:rsid w:val="00CF7A4C"/>
    <w:rsid w:val="00CF7CC7"/>
    <w:rsid w:val="00D00173"/>
    <w:rsid w:val="00D015F3"/>
    <w:rsid w:val="00D016C2"/>
    <w:rsid w:val="00D01976"/>
    <w:rsid w:val="00D01B52"/>
    <w:rsid w:val="00D02C19"/>
    <w:rsid w:val="00D030A4"/>
    <w:rsid w:val="00D030F4"/>
    <w:rsid w:val="00D03454"/>
    <w:rsid w:val="00D07575"/>
    <w:rsid w:val="00D11DF7"/>
    <w:rsid w:val="00D11FF7"/>
    <w:rsid w:val="00D144C8"/>
    <w:rsid w:val="00D148F9"/>
    <w:rsid w:val="00D14AB3"/>
    <w:rsid w:val="00D1529A"/>
    <w:rsid w:val="00D15961"/>
    <w:rsid w:val="00D16147"/>
    <w:rsid w:val="00D16CCD"/>
    <w:rsid w:val="00D16E93"/>
    <w:rsid w:val="00D172CA"/>
    <w:rsid w:val="00D17687"/>
    <w:rsid w:val="00D17907"/>
    <w:rsid w:val="00D2019D"/>
    <w:rsid w:val="00D217C1"/>
    <w:rsid w:val="00D21EED"/>
    <w:rsid w:val="00D229A4"/>
    <w:rsid w:val="00D241FF"/>
    <w:rsid w:val="00D24644"/>
    <w:rsid w:val="00D24B57"/>
    <w:rsid w:val="00D25C4F"/>
    <w:rsid w:val="00D262D1"/>
    <w:rsid w:val="00D275B7"/>
    <w:rsid w:val="00D30717"/>
    <w:rsid w:val="00D30F99"/>
    <w:rsid w:val="00D3126E"/>
    <w:rsid w:val="00D3188C"/>
    <w:rsid w:val="00D31A9D"/>
    <w:rsid w:val="00D329E7"/>
    <w:rsid w:val="00D32F6F"/>
    <w:rsid w:val="00D33580"/>
    <w:rsid w:val="00D338F5"/>
    <w:rsid w:val="00D344EE"/>
    <w:rsid w:val="00D35C61"/>
    <w:rsid w:val="00D35EEC"/>
    <w:rsid w:val="00D362C9"/>
    <w:rsid w:val="00D36AA5"/>
    <w:rsid w:val="00D36B86"/>
    <w:rsid w:val="00D372BF"/>
    <w:rsid w:val="00D40733"/>
    <w:rsid w:val="00D407C9"/>
    <w:rsid w:val="00D41264"/>
    <w:rsid w:val="00D41939"/>
    <w:rsid w:val="00D41AC0"/>
    <w:rsid w:val="00D42681"/>
    <w:rsid w:val="00D442FF"/>
    <w:rsid w:val="00D44B02"/>
    <w:rsid w:val="00D450D5"/>
    <w:rsid w:val="00D4592E"/>
    <w:rsid w:val="00D469F8"/>
    <w:rsid w:val="00D46DB0"/>
    <w:rsid w:val="00D4704B"/>
    <w:rsid w:val="00D47808"/>
    <w:rsid w:val="00D5054D"/>
    <w:rsid w:val="00D514CB"/>
    <w:rsid w:val="00D51D1E"/>
    <w:rsid w:val="00D5235A"/>
    <w:rsid w:val="00D52CB5"/>
    <w:rsid w:val="00D53746"/>
    <w:rsid w:val="00D53C11"/>
    <w:rsid w:val="00D53F93"/>
    <w:rsid w:val="00D545B1"/>
    <w:rsid w:val="00D5551E"/>
    <w:rsid w:val="00D5586E"/>
    <w:rsid w:val="00D5594F"/>
    <w:rsid w:val="00D565FC"/>
    <w:rsid w:val="00D5674E"/>
    <w:rsid w:val="00D572D9"/>
    <w:rsid w:val="00D5789C"/>
    <w:rsid w:val="00D57FBB"/>
    <w:rsid w:val="00D60555"/>
    <w:rsid w:val="00D60AA0"/>
    <w:rsid w:val="00D610A7"/>
    <w:rsid w:val="00D610CA"/>
    <w:rsid w:val="00D6193F"/>
    <w:rsid w:val="00D6356A"/>
    <w:rsid w:val="00D64B62"/>
    <w:rsid w:val="00D64BE3"/>
    <w:rsid w:val="00D64C0B"/>
    <w:rsid w:val="00D64F2F"/>
    <w:rsid w:val="00D6538F"/>
    <w:rsid w:val="00D65B44"/>
    <w:rsid w:val="00D65E85"/>
    <w:rsid w:val="00D660FD"/>
    <w:rsid w:val="00D66252"/>
    <w:rsid w:val="00D66B55"/>
    <w:rsid w:val="00D66C6C"/>
    <w:rsid w:val="00D67ECD"/>
    <w:rsid w:val="00D67FE7"/>
    <w:rsid w:val="00D71BF9"/>
    <w:rsid w:val="00D71E53"/>
    <w:rsid w:val="00D720AC"/>
    <w:rsid w:val="00D731C7"/>
    <w:rsid w:val="00D7339E"/>
    <w:rsid w:val="00D7346A"/>
    <w:rsid w:val="00D73B82"/>
    <w:rsid w:val="00D73C5F"/>
    <w:rsid w:val="00D74500"/>
    <w:rsid w:val="00D756BC"/>
    <w:rsid w:val="00D75C3E"/>
    <w:rsid w:val="00D76D59"/>
    <w:rsid w:val="00D77218"/>
    <w:rsid w:val="00D7724D"/>
    <w:rsid w:val="00D77405"/>
    <w:rsid w:val="00D77D4E"/>
    <w:rsid w:val="00D77EE3"/>
    <w:rsid w:val="00D80A3C"/>
    <w:rsid w:val="00D80AB0"/>
    <w:rsid w:val="00D80D38"/>
    <w:rsid w:val="00D824E3"/>
    <w:rsid w:val="00D82E0F"/>
    <w:rsid w:val="00D8316F"/>
    <w:rsid w:val="00D83BB1"/>
    <w:rsid w:val="00D841C6"/>
    <w:rsid w:val="00D844F0"/>
    <w:rsid w:val="00D84529"/>
    <w:rsid w:val="00D84E35"/>
    <w:rsid w:val="00D8641E"/>
    <w:rsid w:val="00D866C7"/>
    <w:rsid w:val="00D86769"/>
    <w:rsid w:val="00D86997"/>
    <w:rsid w:val="00D87814"/>
    <w:rsid w:val="00D90DAC"/>
    <w:rsid w:val="00D92964"/>
    <w:rsid w:val="00D92F32"/>
    <w:rsid w:val="00D931C0"/>
    <w:rsid w:val="00D93BCD"/>
    <w:rsid w:val="00D93DF0"/>
    <w:rsid w:val="00D941BE"/>
    <w:rsid w:val="00D9479A"/>
    <w:rsid w:val="00D949A5"/>
    <w:rsid w:val="00D95F04"/>
    <w:rsid w:val="00D96DAC"/>
    <w:rsid w:val="00D97C6E"/>
    <w:rsid w:val="00DA009E"/>
    <w:rsid w:val="00DA0A91"/>
    <w:rsid w:val="00DA13F2"/>
    <w:rsid w:val="00DA1C63"/>
    <w:rsid w:val="00DA4487"/>
    <w:rsid w:val="00DA497D"/>
    <w:rsid w:val="00DA562A"/>
    <w:rsid w:val="00DA7AA7"/>
    <w:rsid w:val="00DB036A"/>
    <w:rsid w:val="00DB08A7"/>
    <w:rsid w:val="00DB0A9A"/>
    <w:rsid w:val="00DB19F4"/>
    <w:rsid w:val="00DB1B80"/>
    <w:rsid w:val="00DB1C05"/>
    <w:rsid w:val="00DB297F"/>
    <w:rsid w:val="00DB4D10"/>
    <w:rsid w:val="00DB4D2A"/>
    <w:rsid w:val="00DB5E16"/>
    <w:rsid w:val="00DB6CA3"/>
    <w:rsid w:val="00DB79C4"/>
    <w:rsid w:val="00DB7E1D"/>
    <w:rsid w:val="00DC0800"/>
    <w:rsid w:val="00DC0D32"/>
    <w:rsid w:val="00DC153F"/>
    <w:rsid w:val="00DC26C6"/>
    <w:rsid w:val="00DC2A6D"/>
    <w:rsid w:val="00DC2D5D"/>
    <w:rsid w:val="00DC3099"/>
    <w:rsid w:val="00DC3540"/>
    <w:rsid w:val="00DC440F"/>
    <w:rsid w:val="00DC5CDB"/>
    <w:rsid w:val="00DC619C"/>
    <w:rsid w:val="00DC6F16"/>
    <w:rsid w:val="00DC7F33"/>
    <w:rsid w:val="00DD0249"/>
    <w:rsid w:val="00DD158B"/>
    <w:rsid w:val="00DD2284"/>
    <w:rsid w:val="00DD3100"/>
    <w:rsid w:val="00DD5B51"/>
    <w:rsid w:val="00DD5ECA"/>
    <w:rsid w:val="00DD60D3"/>
    <w:rsid w:val="00DD6169"/>
    <w:rsid w:val="00DD6E16"/>
    <w:rsid w:val="00DD7674"/>
    <w:rsid w:val="00DE08A0"/>
    <w:rsid w:val="00DE0A8A"/>
    <w:rsid w:val="00DE0C15"/>
    <w:rsid w:val="00DE0E04"/>
    <w:rsid w:val="00DE1390"/>
    <w:rsid w:val="00DE4301"/>
    <w:rsid w:val="00DE5095"/>
    <w:rsid w:val="00DE55E5"/>
    <w:rsid w:val="00DE6915"/>
    <w:rsid w:val="00DE734C"/>
    <w:rsid w:val="00DE7383"/>
    <w:rsid w:val="00DF1054"/>
    <w:rsid w:val="00DF161F"/>
    <w:rsid w:val="00DF1A81"/>
    <w:rsid w:val="00DF1BA2"/>
    <w:rsid w:val="00DF1F68"/>
    <w:rsid w:val="00DF282E"/>
    <w:rsid w:val="00DF2854"/>
    <w:rsid w:val="00DF411F"/>
    <w:rsid w:val="00DF79DA"/>
    <w:rsid w:val="00DF7A12"/>
    <w:rsid w:val="00E00750"/>
    <w:rsid w:val="00E010F4"/>
    <w:rsid w:val="00E01298"/>
    <w:rsid w:val="00E01372"/>
    <w:rsid w:val="00E02430"/>
    <w:rsid w:val="00E02E00"/>
    <w:rsid w:val="00E0336F"/>
    <w:rsid w:val="00E03B4D"/>
    <w:rsid w:val="00E03D10"/>
    <w:rsid w:val="00E04855"/>
    <w:rsid w:val="00E049F0"/>
    <w:rsid w:val="00E05510"/>
    <w:rsid w:val="00E062D2"/>
    <w:rsid w:val="00E06E1B"/>
    <w:rsid w:val="00E07C6C"/>
    <w:rsid w:val="00E07E55"/>
    <w:rsid w:val="00E10C87"/>
    <w:rsid w:val="00E10E8D"/>
    <w:rsid w:val="00E12022"/>
    <w:rsid w:val="00E121CF"/>
    <w:rsid w:val="00E1313D"/>
    <w:rsid w:val="00E1371C"/>
    <w:rsid w:val="00E13A9A"/>
    <w:rsid w:val="00E14281"/>
    <w:rsid w:val="00E1498E"/>
    <w:rsid w:val="00E155E4"/>
    <w:rsid w:val="00E1617F"/>
    <w:rsid w:val="00E16819"/>
    <w:rsid w:val="00E16C62"/>
    <w:rsid w:val="00E17115"/>
    <w:rsid w:val="00E178D7"/>
    <w:rsid w:val="00E179DE"/>
    <w:rsid w:val="00E179E8"/>
    <w:rsid w:val="00E20153"/>
    <w:rsid w:val="00E2103C"/>
    <w:rsid w:val="00E21650"/>
    <w:rsid w:val="00E218D7"/>
    <w:rsid w:val="00E21CD4"/>
    <w:rsid w:val="00E23330"/>
    <w:rsid w:val="00E23CE4"/>
    <w:rsid w:val="00E23D42"/>
    <w:rsid w:val="00E24674"/>
    <w:rsid w:val="00E24833"/>
    <w:rsid w:val="00E2499B"/>
    <w:rsid w:val="00E24DE6"/>
    <w:rsid w:val="00E2644D"/>
    <w:rsid w:val="00E267DF"/>
    <w:rsid w:val="00E26883"/>
    <w:rsid w:val="00E26EF0"/>
    <w:rsid w:val="00E27180"/>
    <w:rsid w:val="00E2793D"/>
    <w:rsid w:val="00E301E0"/>
    <w:rsid w:val="00E3029F"/>
    <w:rsid w:val="00E302CD"/>
    <w:rsid w:val="00E30A68"/>
    <w:rsid w:val="00E31E25"/>
    <w:rsid w:val="00E3295B"/>
    <w:rsid w:val="00E32A8B"/>
    <w:rsid w:val="00E33049"/>
    <w:rsid w:val="00E33D31"/>
    <w:rsid w:val="00E35C82"/>
    <w:rsid w:val="00E36215"/>
    <w:rsid w:val="00E36ABC"/>
    <w:rsid w:val="00E36CDA"/>
    <w:rsid w:val="00E36D9F"/>
    <w:rsid w:val="00E36E0B"/>
    <w:rsid w:val="00E37BB0"/>
    <w:rsid w:val="00E37C9E"/>
    <w:rsid w:val="00E4093D"/>
    <w:rsid w:val="00E40B33"/>
    <w:rsid w:val="00E41CAA"/>
    <w:rsid w:val="00E42487"/>
    <w:rsid w:val="00E425B8"/>
    <w:rsid w:val="00E42962"/>
    <w:rsid w:val="00E42FA3"/>
    <w:rsid w:val="00E43CCB"/>
    <w:rsid w:val="00E43F88"/>
    <w:rsid w:val="00E4424A"/>
    <w:rsid w:val="00E4432B"/>
    <w:rsid w:val="00E44B69"/>
    <w:rsid w:val="00E473E4"/>
    <w:rsid w:val="00E4753B"/>
    <w:rsid w:val="00E47D6D"/>
    <w:rsid w:val="00E50416"/>
    <w:rsid w:val="00E51B3D"/>
    <w:rsid w:val="00E51D0B"/>
    <w:rsid w:val="00E526AC"/>
    <w:rsid w:val="00E52752"/>
    <w:rsid w:val="00E532FA"/>
    <w:rsid w:val="00E538B7"/>
    <w:rsid w:val="00E53DAC"/>
    <w:rsid w:val="00E5431D"/>
    <w:rsid w:val="00E55B74"/>
    <w:rsid w:val="00E56289"/>
    <w:rsid w:val="00E56915"/>
    <w:rsid w:val="00E56EAF"/>
    <w:rsid w:val="00E57648"/>
    <w:rsid w:val="00E57FCA"/>
    <w:rsid w:val="00E601A1"/>
    <w:rsid w:val="00E610F4"/>
    <w:rsid w:val="00E61240"/>
    <w:rsid w:val="00E61E9D"/>
    <w:rsid w:val="00E61ED1"/>
    <w:rsid w:val="00E62D92"/>
    <w:rsid w:val="00E62D9B"/>
    <w:rsid w:val="00E631DD"/>
    <w:rsid w:val="00E63EFE"/>
    <w:rsid w:val="00E64AE2"/>
    <w:rsid w:val="00E66540"/>
    <w:rsid w:val="00E66B7E"/>
    <w:rsid w:val="00E66C82"/>
    <w:rsid w:val="00E66D61"/>
    <w:rsid w:val="00E66F88"/>
    <w:rsid w:val="00E67198"/>
    <w:rsid w:val="00E700C2"/>
    <w:rsid w:val="00E7047B"/>
    <w:rsid w:val="00E711E2"/>
    <w:rsid w:val="00E72375"/>
    <w:rsid w:val="00E726BC"/>
    <w:rsid w:val="00E73754"/>
    <w:rsid w:val="00E742BE"/>
    <w:rsid w:val="00E74507"/>
    <w:rsid w:val="00E748DD"/>
    <w:rsid w:val="00E7601A"/>
    <w:rsid w:val="00E7710F"/>
    <w:rsid w:val="00E77C99"/>
    <w:rsid w:val="00E804A0"/>
    <w:rsid w:val="00E80BE1"/>
    <w:rsid w:val="00E81E49"/>
    <w:rsid w:val="00E82C88"/>
    <w:rsid w:val="00E830B6"/>
    <w:rsid w:val="00E84428"/>
    <w:rsid w:val="00E854E0"/>
    <w:rsid w:val="00E85A0C"/>
    <w:rsid w:val="00E85CA7"/>
    <w:rsid w:val="00E85D08"/>
    <w:rsid w:val="00E85EFD"/>
    <w:rsid w:val="00E87047"/>
    <w:rsid w:val="00E90916"/>
    <w:rsid w:val="00E90E5C"/>
    <w:rsid w:val="00E911D4"/>
    <w:rsid w:val="00E91F1B"/>
    <w:rsid w:val="00E934A2"/>
    <w:rsid w:val="00E93DDE"/>
    <w:rsid w:val="00E94218"/>
    <w:rsid w:val="00E944A9"/>
    <w:rsid w:val="00E94D3D"/>
    <w:rsid w:val="00E9513C"/>
    <w:rsid w:val="00E95531"/>
    <w:rsid w:val="00E95D50"/>
    <w:rsid w:val="00E9627F"/>
    <w:rsid w:val="00E96ED0"/>
    <w:rsid w:val="00E9710A"/>
    <w:rsid w:val="00E97F49"/>
    <w:rsid w:val="00EA0626"/>
    <w:rsid w:val="00EA0779"/>
    <w:rsid w:val="00EA07C3"/>
    <w:rsid w:val="00EA149F"/>
    <w:rsid w:val="00EA381A"/>
    <w:rsid w:val="00EA3AD2"/>
    <w:rsid w:val="00EA478C"/>
    <w:rsid w:val="00EA4813"/>
    <w:rsid w:val="00EA5246"/>
    <w:rsid w:val="00EA5C49"/>
    <w:rsid w:val="00EA632D"/>
    <w:rsid w:val="00EA6A9E"/>
    <w:rsid w:val="00EA6D84"/>
    <w:rsid w:val="00EA7BC9"/>
    <w:rsid w:val="00EB01B7"/>
    <w:rsid w:val="00EB04C2"/>
    <w:rsid w:val="00EB05AC"/>
    <w:rsid w:val="00EB1EEE"/>
    <w:rsid w:val="00EB2437"/>
    <w:rsid w:val="00EB3B7F"/>
    <w:rsid w:val="00EB3ECB"/>
    <w:rsid w:val="00EB467F"/>
    <w:rsid w:val="00EB4BC5"/>
    <w:rsid w:val="00EB4D54"/>
    <w:rsid w:val="00EB4F9F"/>
    <w:rsid w:val="00EB5135"/>
    <w:rsid w:val="00EB5C40"/>
    <w:rsid w:val="00EB5CCE"/>
    <w:rsid w:val="00EC0356"/>
    <w:rsid w:val="00EC19A1"/>
    <w:rsid w:val="00EC2C2D"/>
    <w:rsid w:val="00EC2C82"/>
    <w:rsid w:val="00EC4468"/>
    <w:rsid w:val="00EC4745"/>
    <w:rsid w:val="00EC4747"/>
    <w:rsid w:val="00EC493A"/>
    <w:rsid w:val="00EC4D34"/>
    <w:rsid w:val="00EC4E5A"/>
    <w:rsid w:val="00EC507D"/>
    <w:rsid w:val="00EC512B"/>
    <w:rsid w:val="00EC586E"/>
    <w:rsid w:val="00EC603C"/>
    <w:rsid w:val="00EC653C"/>
    <w:rsid w:val="00EC6A5D"/>
    <w:rsid w:val="00EC79F3"/>
    <w:rsid w:val="00ED03E5"/>
    <w:rsid w:val="00ED0780"/>
    <w:rsid w:val="00ED0EB8"/>
    <w:rsid w:val="00ED13B5"/>
    <w:rsid w:val="00ED1EAE"/>
    <w:rsid w:val="00ED2791"/>
    <w:rsid w:val="00ED2DF7"/>
    <w:rsid w:val="00ED3295"/>
    <w:rsid w:val="00ED3519"/>
    <w:rsid w:val="00ED3CC8"/>
    <w:rsid w:val="00ED3E8A"/>
    <w:rsid w:val="00ED4C2A"/>
    <w:rsid w:val="00ED5614"/>
    <w:rsid w:val="00ED6051"/>
    <w:rsid w:val="00ED740A"/>
    <w:rsid w:val="00EE0055"/>
    <w:rsid w:val="00EE11B2"/>
    <w:rsid w:val="00EE1293"/>
    <w:rsid w:val="00EE2697"/>
    <w:rsid w:val="00EE2D30"/>
    <w:rsid w:val="00EE3278"/>
    <w:rsid w:val="00EE361E"/>
    <w:rsid w:val="00EE3B32"/>
    <w:rsid w:val="00EE50E5"/>
    <w:rsid w:val="00EE520F"/>
    <w:rsid w:val="00EE5686"/>
    <w:rsid w:val="00EE5A03"/>
    <w:rsid w:val="00EE7884"/>
    <w:rsid w:val="00EF11A5"/>
    <w:rsid w:val="00EF1335"/>
    <w:rsid w:val="00EF321A"/>
    <w:rsid w:val="00EF359A"/>
    <w:rsid w:val="00EF422D"/>
    <w:rsid w:val="00EF46A7"/>
    <w:rsid w:val="00EF4EFA"/>
    <w:rsid w:val="00EF5952"/>
    <w:rsid w:val="00EF59DA"/>
    <w:rsid w:val="00EF7862"/>
    <w:rsid w:val="00F00570"/>
    <w:rsid w:val="00F00800"/>
    <w:rsid w:val="00F00804"/>
    <w:rsid w:val="00F00DF1"/>
    <w:rsid w:val="00F00F06"/>
    <w:rsid w:val="00F01D98"/>
    <w:rsid w:val="00F02E15"/>
    <w:rsid w:val="00F02E77"/>
    <w:rsid w:val="00F034E3"/>
    <w:rsid w:val="00F039A5"/>
    <w:rsid w:val="00F03D1A"/>
    <w:rsid w:val="00F03EF0"/>
    <w:rsid w:val="00F040DD"/>
    <w:rsid w:val="00F0490E"/>
    <w:rsid w:val="00F04C5E"/>
    <w:rsid w:val="00F05A6D"/>
    <w:rsid w:val="00F06057"/>
    <w:rsid w:val="00F0607E"/>
    <w:rsid w:val="00F062E8"/>
    <w:rsid w:val="00F0760B"/>
    <w:rsid w:val="00F11B12"/>
    <w:rsid w:val="00F11B9E"/>
    <w:rsid w:val="00F128A9"/>
    <w:rsid w:val="00F1336E"/>
    <w:rsid w:val="00F134C5"/>
    <w:rsid w:val="00F15CC6"/>
    <w:rsid w:val="00F168A7"/>
    <w:rsid w:val="00F1701B"/>
    <w:rsid w:val="00F172C8"/>
    <w:rsid w:val="00F211D7"/>
    <w:rsid w:val="00F2172E"/>
    <w:rsid w:val="00F21B3A"/>
    <w:rsid w:val="00F2353A"/>
    <w:rsid w:val="00F23673"/>
    <w:rsid w:val="00F23740"/>
    <w:rsid w:val="00F23A98"/>
    <w:rsid w:val="00F26911"/>
    <w:rsid w:val="00F27833"/>
    <w:rsid w:val="00F27843"/>
    <w:rsid w:val="00F27A36"/>
    <w:rsid w:val="00F31752"/>
    <w:rsid w:val="00F3189D"/>
    <w:rsid w:val="00F318E6"/>
    <w:rsid w:val="00F3192C"/>
    <w:rsid w:val="00F32B40"/>
    <w:rsid w:val="00F32BD8"/>
    <w:rsid w:val="00F32CF8"/>
    <w:rsid w:val="00F33A40"/>
    <w:rsid w:val="00F34CD9"/>
    <w:rsid w:val="00F36216"/>
    <w:rsid w:val="00F36EE9"/>
    <w:rsid w:val="00F3702A"/>
    <w:rsid w:val="00F37865"/>
    <w:rsid w:val="00F37BEC"/>
    <w:rsid w:val="00F402AC"/>
    <w:rsid w:val="00F4100C"/>
    <w:rsid w:val="00F410B4"/>
    <w:rsid w:val="00F426ED"/>
    <w:rsid w:val="00F4279C"/>
    <w:rsid w:val="00F4363F"/>
    <w:rsid w:val="00F437CA"/>
    <w:rsid w:val="00F44E90"/>
    <w:rsid w:val="00F450B6"/>
    <w:rsid w:val="00F45F97"/>
    <w:rsid w:val="00F45FDC"/>
    <w:rsid w:val="00F46229"/>
    <w:rsid w:val="00F46A36"/>
    <w:rsid w:val="00F46B53"/>
    <w:rsid w:val="00F47306"/>
    <w:rsid w:val="00F47938"/>
    <w:rsid w:val="00F47BC8"/>
    <w:rsid w:val="00F47C1C"/>
    <w:rsid w:val="00F50718"/>
    <w:rsid w:val="00F51021"/>
    <w:rsid w:val="00F51BFA"/>
    <w:rsid w:val="00F52074"/>
    <w:rsid w:val="00F52F25"/>
    <w:rsid w:val="00F537EB"/>
    <w:rsid w:val="00F53DD2"/>
    <w:rsid w:val="00F5436B"/>
    <w:rsid w:val="00F56917"/>
    <w:rsid w:val="00F56C89"/>
    <w:rsid w:val="00F57041"/>
    <w:rsid w:val="00F57129"/>
    <w:rsid w:val="00F57A31"/>
    <w:rsid w:val="00F60293"/>
    <w:rsid w:val="00F61955"/>
    <w:rsid w:val="00F61E5F"/>
    <w:rsid w:val="00F620E8"/>
    <w:rsid w:val="00F62122"/>
    <w:rsid w:val="00F62356"/>
    <w:rsid w:val="00F627D8"/>
    <w:rsid w:val="00F62C3D"/>
    <w:rsid w:val="00F638C4"/>
    <w:rsid w:val="00F64C37"/>
    <w:rsid w:val="00F64DFE"/>
    <w:rsid w:val="00F65386"/>
    <w:rsid w:val="00F66301"/>
    <w:rsid w:val="00F66472"/>
    <w:rsid w:val="00F6743A"/>
    <w:rsid w:val="00F674E6"/>
    <w:rsid w:val="00F70785"/>
    <w:rsid w:val="00F70F4C"/>
    <w:rsid w:val="00F71522"/>
    <w:rsid w:val="00F71D1E"/>
    <w:rsid w:val="00F72E95"/>
    <w:rsid w:val="00F7397E"/>
    <w:rsid w:val="00F73A90"/>
    <w:rsid w:val="00F74667"/>
    <w:rsid w:val="00F755E3"/>
    <w:rsid w:val="00F75A45"/>
    <w:rsid w:val="00F75B87"/>
    <w:rsid w:val="00F75C6B"/>
    <w:rsid w:val="00F763A7"/>
    <w:rsid w:val="00F76679"/>
    <w:rsid w:val="00F76972"/>
    <w:rsid w:val="00F77425"/>
    <w:rsid w:val="00F777FB"/>
    <w:rsid w:val="00F7780E"/>
    <w:rsid w:val="00F80773"/>
    <w:rsid w:val="00F8083E"/>
    <w:rsid w:val="00F8087F"/>
    <w:rsid w:val="00F80CD1"/>
    <w:rsid w:val="00F80D54"/>
    <w:rsid w:val="00F80F7D"/>
    <w:rsid w:val="00F810D9"/>
    <w:rsid w:val="00F811E4"/>
    <w:rsid w:val="00F81AE3"/>
    <w:rsid w:val="00F824D5"/>
    <w:rsid w:val="00F8297F"/>
    <w:rsid w:val="00F8350D"/>
    <w:rsid w:val="00F83D57"/>
    <w:rsid w:val="00F8411E"/>
    <w:rsid w:val="00F8524C"/>
    <w:rsid w:val="00F85497"/>
    <w:rsid w:val="00F85737"/>
    <w:rsid w:val="00F85941"/>
    <w:rsid w:val="00F85D07"/>
    <w:rsid w:val="00F85DCE"/>
    <w:rsid w:val="00F86DC9"/>
    <w:rsid w:val="00F8743A"/>
    <w:rsid w:val="00F90663"/>
    <w:rsid w:val="00F91261"/>
    <w:rsid w:val="00F919A7"/>
    <w:rsid w:val="00F9218C"/>
    <w:rsid w:val="00F92251"/>
    <w:rsid w:val="00F92F08"/>
    <w:rsid w:val="00F936D0"/>
    <w:rsid w:val="00F939DC"/>
    <w:rsid w:val="00F94A23"/>
    <w:rsid w:val="00F95202"/>
    <w:rsid w:val="00F95391"/>
    <w:rsid w:val="00F95963"/>
    <w:rsid w:val="00F96197"/>
    <w:rsid w:val="00F96E51"/>
    <w:rsid w:val="00FA03B1"/>
    <w:rsid w:val="00FA23AC"/>
    <w:rsid w:val="00FA2A02"/>
    <w:rsid w:val="00FA3373"/>
    <w:rsid w:val="00FA4790"/>
    <w:rsid w:val="00FA49B3"/>
    <w:rsid w:val="00FA4D05"/>
    <w:rsid w:val="00FA4E0E"/>
    <w:rsid w:val="00FA568E"/>
    <w:rsid w:val="00FA5819"/>
    <w:rsid w:val="00FA5B6C"/>
    <w:rsid w:val="00FA7278"/>
    <w:rsid w:val="00FA7323"/>
    <w:rsid w:val="00FA7812"/>
    <w:rsid w:val="00FA787D"/>
    <w:rsid w:val="00FB02E7"/>
    <w:rsid w:val="00FB0F49"/>
    <w:rsid w:val="00FB18D5"/>
    <w:rsid w:val="00FB1DEE"/>
    <w:rsid w:val="00FB2898"/>
    <w:rsid w:val="00FB40A7"/>
    <w:rsid w:val="00FB45A6"/>
    <w:rsid w:val="00FB50FF"/>
    <w:rsid w:val="00FB606C"/>
    <w:rsid w:val="00FB620E"/>
    <w:rsid w:val="00FB6CFD"/>
    <w:rsid w:val="00FC03D0"/>
    <w:rsid w:val="00FC0CD2"/>
    <w:rsid w:val="00FC0E87"/>
    <w:rsid w:val="00FC1E38"/>
    <w:rsid w:val="00FC2F34"/>
    <w:rsid w:val="00FC6A51"/>
    <w:rsid w:val="00FC6F41"/>
    <w:rsid w:val="00FC7610"/>
    <w:rsid w:val="00FC7897"/>
    <w:rsid w:val="00FC7BCD"/>
    <w:rsid w:val="00FC7F0C"/>
    <w:rsid w:val="00FD0C2A"/>
    <w:rsid w:val="00FD2865"/>
    <w:rsid w:val="00FD2B49"/>
    <w:rsid w:val="00FD2EDE"/>
    <w:rsid w:val="00FD3332"/>
    <w:rsid w:val="00FD3477"/>
    <w:rsid w:val="00FD3F0E"/>
    <w:rsid w:val="00FD5652"/>
    <w:rsid w:val="00FD601B"/>
    <w:rsid w:val="00FD627B"/>
    <w:rsid w:val="00FD6A6F"/>
    <w:rsid w:val="00FD758C"/>
    <w:rsid w:val="00FE0839"/>
    <w:rsid w:val="00FE0D48"/>
    <w:rsid w:val="00FE14C2"/>
    <w:rsid w:val="00FE14F7"/>
    <w:rsid w:val="00FE21D1"/>
    <w:rsid w:val="00FE277D"/>
    <w:rsid w:val="00FE2F9D"/>
    <w:rsid w:val="00FE34DF"/>
    <w:rsid w:val="00FE3EAB"/>
    <w:rsid w:val="00FE4164"/>
    <w:rsid w:val="00FE5C84"/>
    <w:rsid w:val="00FE7090"/>
    <w:rsid w:val="00FF010B"/>
    <w:rsid w:val="00FF07CA"/>
    <w:rsid w:val="00FF0A86"/>
    <w:rsid w:val="00FF0AEA"/>
    <w:rsid w:val="00FF1084"/>
    <w:rsid w:val="00FF3F66"/>
    <w:rsid w:val="00FF4C90"/>
    <w:rsid w:val="00FF4EC2"/>
    <w:rsid w:val="00FF552F"/>
    <w:rsid w:val="00FF568B"/>
    <w:rsid w:val="00FF5EC9"/>
    <w:rsid w:val="00FF60AD"/>
    <w:rsid w:val="00FF729E"/>
    <w:rsid w:val="04A80A6C"/>
    <w:rsid w:val="0EB1D8DD"/>
    <w:rsid w:val="1D4EA074"/>
    <w:rsid w:val="25740E9A"/>
    <w:rsid w:val="3420B66A"/>
    <w:rsid w:val="3E9E526B"/>
    <w:rsid w:val="42555013"/>
    <w:rsid w:val="5BCA9FA2"/>
    <w:rsid w:val="631F0A81"/>
    <w:rsid w:val="65CBA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3489"/>
    <o:shapelayout v:ext="edit">
      <o:idmap v:ext="edit" data="1"/>
    </o:shapelayout>
  </w:shapeDefaults>
  <w:doNotEmbedSmartTags/>
  <w:decimalSymbol w:val="."/>
  <w:listSeparator w:val=","/>
  <w14:docId w14:val="0FB1164F"/>
  <w15:docId w15:val="{2710774B-0C69-4EF7-823D-561B4335E20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Times New Roman" w:hAnsi="Times New Roman" w:cs="Times New Roman" w:eastAsiaTheme="minorEastAsia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unhideWhenUsed="1"/>
    <w:lsdException w:name="List" w:semiHidden="1" w:unhideWhenUsed="1"/>
    <w:lsdException w:name="List Bullet" w:semiHidden="1" w:unhideWhenUsed="1" w:qFormat="1"/>
    <w:lsdException w:name="List Number" w:uiPriority="0" w:semiHidden="1" w:unhideWhenUsed="1" w:qFormat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uiPriority="0" w:semiHidden="1" w:unhideWhenUsed="1" w:qFormat="1"/>
    <w:lsdException w:name="List Bullet 3" w:semiHidden="1" w:unhideWhenUsed="1" w:qFormat="1"/>
    <w:lsdException w:name="List Bullet 4" w:unhideWhenUsed="1" w:qFormat="1"/>
    <w:lsdException w:name="List Bullet 5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semiHidden/>
    <w:qFormat/>
    <w:rsid w:val="003578AF"/>
    <w:pPr>
      <w:spacing w:before="120" w:after="240"/>
    </w:pPr>
    <w:rPr>
      <w:rFonts w:ascii="Arial" w:hAnsi="Arial"/>
      <w:sz w:val="22"/>
      <w:lang w:val="en-GB" w:eastAsia="en-US"/>
    </w:rPr>
  </w:style>
  <w:style w:type="paragraph" w:styleId="Heading1">
    <w:name w:val="heading 1"/>
    <w:aliases w:val="Heading 1 Updated"/>
    <w:basedOn w:val="Normal"/>
    <w:next w:val="BodyTextNormal"/>
    <w:link w:val="Heading1Char"/>
    <w:qFormat/>
    <w:rsid w:val="00255B3A"/>
    <w:pPr>
      <w:keepNext/>
      <w:pageBreakBefore/>
      <w:numPr>
        <w:numId w:val="2"/>
      </w:numPr>
      <w:spacing w:before="240" w:after="120"/>
      <w:outlineLvl w:val="0"/>
    </w:pPr>
    <w:rPr>
      <w:rFonts w:ascii="Arial Bold" w:hAnsi="Arial Bold" w:eastAsia="Times New Roman" w:cs="Arial"/>
      <w:b/>
      <w:bCs/>
      <w:color w:val="1F144A" w:themeColor="text1"/>
      <w:kern w:val="32"/>
      <w:sz w:val="32"/>
      <w:szCs w:val="32"/>
    </w:rPr>
  </w:style>
  <w:style w:type="paragraph" w:styleId="Heading2">
    <w:name w:val="heading 2"/>
    <w:basedOn w:val="Normal"/>
    <w:next w:val="BodyTextNormal"/>
    <w:link w:val="Heading2Char"/>
    <w:qFormat/>
    <w:rsid w:val="00355AD7"/>
    <w:pPr>
      <w:keepNext/>
      <w:numPr>
        <w:ilvl w:val="1"/>
        <w:numId w:val="2"/>
      </w:numPr>
      <w:tabs>
        <w:tab w:val="clear" w:pos="1560"/>
        <w:tab w:val="num" w:pos="1419"/>
      </w:tabs>
      <w:spacing w:before="240" w:after="120"/>
      <w:ind w:left="1419"/>
      <w:outlineLvl w:val="1"/>
    </w:pPr>
    <w:rPr>
      <w:rFonts w:ascii="Arial Bold" w:hAnsi="Arial Bold" w:eastAsia="Times New Roman" w:cs="Arial"/>
      <w:b/>
      <w:bCs/>
      <w:iCs/>
      <w:color w:val="1F144A" w:themeColor="text1"/>
      <w:sz w:val="28"/>
      <w:szCs w:val="28"/>
    </w:rPr>
  </w:style>
  <w:style w:type="paragraph" w:styleId="Heading3">
    <w:name w:val="heading 3"/>
    <w:basedOn w:val="Heading2"/>
    <w:next w:val="BodyTextNormal"/>
    <w:link w:val="Heading3Char"/>
    <w:qFormat/>
    <w:rsid w:val="00AC5734"/>
    <w:pPr>
      <w:numPr>
        <w:ilvl w:val="2"/>
      </w:numPr>
      <w:tabs>
        <w:tab w:val="clear" w:pos="2549"/>
        <w:tab w:val="num" w:pos="848"/>
      </w:tabs>
      <w:ind w:left="1702" w:hanging="851"/>
      <w:outlineLvl w:val="2"/>
    </w:pPr>
    <w:rPr>
      <w:b w:val="0"/>
      <w:bCs w:val="0"/>
      <w:sz w:val="24"/>
      <w:szCs w:val="26"/>
    </w:rPr>
  </w:style>
  <w:style w:type="paragraph" w:styleId="Heading4">
    <w:name w:val="heading 4"/>
    <w:basedOn w:val="Normal"/>
    <w:next w:val="BodyTextNormal"/>
    <w:link w:val="Heading4Char"/>
    <w:qFormat/>
    <w:rsid w:val="006F1357"/>
    <w:pPr>
      <w:keepNext/>
      <w:spacing w:before="240" w:after="120"/>
      <w:outlineLvl w:val="3"/>
    </w:pPr>
    <w:rPr>
      <w:rFonts w:ascii="Arial Bold" w:hAnsi="Arial Bold" w:eastAsia="Times New Roman"/>
      <w:b/>
      <w:bCs/>
      <w:color w:val="1F144A" w:themeColor="text1"/>
      <w:szCs w:val="22"/>
    </w:rPr>
  </w:style>
  <w:style w:type="paragraph" w:styleId="Heading5">
    <w:name w:val="heading 5"/>
    <w:basedOn w:val="Heading4"/>
    <w:next w:val="BodyTextNormal"/>
    <w:link w:val="Heading5Char"/>
    <w:qFormat/>
    <w:rsid w:val="00FC7897"/>
    <w:pPr>
      <w:outlineLvl w:val="4"/>
    </w:pPr>
    <w:rPr>
      <w:rFonts w:asciiTheme="majorHAnsi" w:hAnsiTheme="majorHAnsi"/>
      <w:b w:val="0"/>
      <w:bCs w:val="0"/>
      <w:iCs/>
    </w:rPr>
  </w:style>
  <w:style w:type="paragraph" w:styleId="Heading6">
    <w:name w:val="heading 6"/>
    <w:basedOn w:val="Normal"/>
    <w:next w:val="BodyTextNormal"/>
    <w:link w:val="Heading6Char"/>
    <w:qFormat/>
    <w:rsid w:val="00753E7E"/>
    <w:pPr>
      <w:spacing w:before="240" w:after="120"/>
      <w:outlineLvl w:val="5"/>
    </w:pPr>
    <w:rPr>
      <w:rFonts w:eastAsia="Times New Roman"/>
      <w:b/>
      <w:bCs/>
      <w:color w:val="29235C"/>
    </w:rPr>
  </w:style>
  <w:style w:type="paragraph" w:styleId="Heading7">
    <w:name w:val="heading 7"/>
    <w:basedOn w:val="Normal"/>
    <w:next w:val="Normal"/>
    <w:link w:val="Heading7Char"/>
    <w:semiHidden/>
    <w:qFormat/>
    <w:rsid w:val="00590539"/>
    <w:pPr>
      <w:spacing w:before="240" w:after="60"/>
      <w:outlineLvl w:val="6"/>
    </w:pPr>
    <w:rPr>
      <w:rFonts w:ascii="Arial Bold" w:hAnsi="Arial Bold" w:eastAsia="Times New Roman"/>
      <w:b/>
      <w:szCs w:val="22"/>
    </w:rPr>
  </w:style>
  <w:style w:type="paragraph" w:styleId="Heading8">
    <w:name w:val="heading 8"/>
    <w:basedOn w:val="Normal"/>
    <w:next w:val="Normal"/>
    <w:link w:val="Heading8Char"/>
    <w:qFormat/>
    <w:rsid w:val="00EE5A03"/>
    <w:pPr>
      <w:spacing w:after="60"/>
      <w:outlineLvl w:val="7"/>
    </w:pPr>
    <w:rPr>
      <w:rFonts w:eastAsia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DD3100"/>
    <w:pPr>
      <w:numPr>
        <w:ilvl w:val="8"/>
        <w:numId w:val="1"/>
      </w:numPr>
      <w:tabs>
        <w:tab w:val="clear" w:pos="5760"/>
        <w:tab w:val="num" w:pos="1584"/>
      </w:tabs>
      <w:spacing w:before="240" w:after="60"/>
      <w:ind w:left="1584" w:hanging="1584"/>
      <w:outlineLvl w:val="8"/>
    </w:pPr>
    <w:rPr>
      <w:rFonts w:eastAsia="Times New Roman" w:cs="Arial"/>
      <w:szCs w:val="22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aliases w:val="Heading 1 Updated Char"/>
    <w:basedOn w:val="DefaultParagraphFont"/>
    <w:link w:val="Heading1"/>
    <w:rsid w:val="00255B3A"/>
    <w:rPr>
      <w:rFonts w:ascii="Arial Bold" w:hAnsi="Arial Bold" w:eastAsia="Times New Roman" w:cs="Arial"/>
      <w:b/>
      <w:bCs/>
      <w:color w:val="1F144A" w:themeColor="text1"/>
      <w:kern w:val="32"/>
      <w:sz w:val="32"/>
      <w:szCs w:val="32"/>
      <w:lang w:val="en-GB" w:eastAsia="en-US"/>
    </w:rPr>
  </w:style>
  <w:style w:type="character" w:styleId="Heading2Char" w:customStyle="1">
    <w:name w:val="Heading 2 Char"/>
    <w:basedOn w:val="DefaultParagraphFont"/>
    <w:link w:val="Heading2"/>
    <w:rsid w:val="00355AD7"/>
    <w:rPr>
      <w:rFonts w:ascii="Arial Bold" w:hAnsi="Arial Bold" w:eastAsia="Times New Roman" w:cs="Arial"/>
      <w:b/>
      <w:bCs/>
      <w:iCs/>
      <w:color w:val="1F144A" w:themeColor="text1"/>
      <w:sz w:val="28"/>
      <w:szCs w:val="28"/>
      <w:lang w:val="en-GB" w:eastAsia="en-US"/>
    </w:rPr>
  </w:style>
  <w:style w:type="character" w:styleId="Heading3Char" w:customStyle="1">
    <w:name w:val="Heading 3 Char"/>
    <w:basedOn w:val="DefaultParagraphFont"/>
    <w:link w:val="Heading3"/>
    <w:rsid w:val="00AC5734"/>
    <w:rPr>
      <w:rFonts w:ascii="Arial Bold" w:hAnsi="Arial Bold" w:eastAsia="Times New Roman" w:cs="Arial"/>
      <w:iCs/>
      <w:color w:val="1F144A" w:themeColor="text1"/>
      <w:szCs w:val="26"/>
      <w:lang w:val="en-GB" w:eastAsia="en-US"/>
    </w:rPr>
  </w:style>
  <w:style w:type="character" w:styleId="Heading4Char" w:customStyle="1">
    <w:name w:val="Heading 4 Char"/>
    <w:basedOn w:val="DefaultParagraphFont"/>
    <w:link w:val="Heading4"/>
    <w:rsid w:val="006F1357"/>
    <w:rPr>
      <w:rFonts w:ascii="Arial Bold" w:hAnsi="Arial Bold" w:eastAsia="Times New Roman"/>
      <w:b/>
      <w:bCs/>
      <w:color w:val="1F144A" w:themeColor="text1"/>
      <w:sz w:val="22"/>
      <w:szCs w:val="22"/>
      <w:lang w:val="en-GB" w:eastAsia="en-US"/>
    </w:rPr>
  </w:style>
  <w:style w:type="character" w:styleId="Heading5Char" w:customStyle="1">
    <w:name w:val="Heading 5 Char"/>
    <w:basedOn w:val="DefaultParagraphFont"/>
    <w:link w:val="Heading5"/>
    <w:rsid w:val="00FC7897"/>
    <w:rPr>
      <w:rFonts w:eastAsia="Times New Roman" w:asciiTheme="majorHAnsi" w:hAnsiTheme="majorHAnsi"/>
      <w:iCs/>
      <w:color w:val="1F144A" w:themeColor="text1"/>
      <w:sz w:val="22"/>
      <w:szCs w:val="22"/>
      <w:lang w:val="en-GB" w:eastAsia="en-US"/>
    </w:rPr>
  </w:style>
  <w:style w:type="character" w:styleId="Heading6Char" w:customStyle="1">
    <w:name w:val="Heading 6 Char"/>
    <w:basedOn w:val="DefaultParagraphFont"/>
    <w:link w:val="Heading6"/>
    <w:rsid w:val="00753E7E"/>
    <w:rPr>
      <w:rFonts w:ascii="Arial" w:hAnsi="Arial" w:eastAsia="Times New Roman"/>
      <w:b/>
      <w:bCs/>
      <w:color w:val="29235C"/>
      <w:sz w:val="22"/>
      <w:lang w:val="en-GB" w:eastAsia="en-US"/>
    </w:rPr>
  </w:style>
  <w:style w:type="character" w:styleId="Heading7Char" w:customStyle="1">
    <w:name w:val="Heading 7 Char"/>
    <w:basedOn w:val="DefaultParagraphFont"/>
    <w:link w:val="Heading7"/>
    <w:semiHidden/>
    <w:rsid w:val="004B2131"/>
    <w:rPr>
      <w:rFonts w:ascii="Arial Bold" w:hAnsi="Arial Bold" w:eastAsia="Times New Roman"/>
      <w:b/>
      <w:sz w:val="22"/>
      <w:szCs w:val="22"/>
      <w:lang w:val="en-GB" w:eastAsia="en-US"/>
    </w:rPr>
  </w:style>
  <w:style w:type="character" w:styleId="Heading8Char" w:customStyle="1">
    <w:name w:val="Heading 8 Char"/>
    <w:basedOn w:val="DefaultParagraphFont"/>
    <w:link w:val="Heading8"/>
    <w:semiHidden/>
    <w:rsid w:val="004B2131"/>
    <w:rPr>
      <w:rFonts w:ascii="Arial" w:hAnsi="Arial" w:eastAsia="Times New Roman"/>
      <w:i/>
      <w:iCs/>
      <w:sz w:val="22"/>
      <w:lang w:val="en-GB" w:eastAsia="en-US"/>
    </w:rPr>
  </w:style>
  <w:style w:type="character" w:styleId="Heading9Char" w:customStyle="1">
    <w:name w:val="Heading 9 Char"/>
    <w:basedOn w:val="DefaultParagraphFont"/>
    <w:link w:val="Heading9"/>
    <w:rsid w:val="004B2131"/>
    <w:rPr>
      <w:rFonts w:ascii="Arial" w:hAnsi="Arial" w:eastAsia="Times New Roman" w:cs="Arial"/>
      <w:sz w:val="22"/>
      <w:szCs w:val="22"/>
      <w:lang w:val="en-GB" w:eastAsia="en-US"/>
    </w:rPr>
  </w:style>
  <w:style w:type="character" w:styleId="Title1" w:customStyle="1">
    <w:name w:val="Title1"/>
    <w:basedOn w:val="DefaultParagraphFont"/>
    <w:rsid w:val="007A2474"/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,SEC Bullet Point,Bullet 1CxSpLast,Bullet text"/>
    <w:basedOn w:val="Normal"/>
    <w:link w:val="ListParagraphChar"/>
    <w:uiPriority w:val="34"/>
    <w:qFormat/>
    <w:rsid w:val="00D6356A"/>
    <w:pPr>
      <w:spacing w:before="0" w:after="0"/>
      <w:ind w:left="720"/>
      <w:contextualSpacing/>
    </w:pPr>
    <w:rPr>
      <w:rFonts w:eastAsia="Times New Roman" w:cs="Arial"/>
      <w:sz w:val="24"/>
      <w:szCs w:val="22"/>
      <w:lang w:eastAsia="en-GB"/>
    </w:rPr>
  </w:style>
  <w:style w:type="paragraph" w:styleId="CoverPageSubtext" w:customStyle="1">
    <w:name w:val="Cover Page – Subtext"/>
    <w:basedOn w:val="Normal"/>
    <w:next w:val="BodyTextNormal"/>
    <w:link w:val="CoverPageSubtextChar"/>
    <w:qFormat/>
    <w:locked/>
    <w:rsid w:val="008F49D9"/>
    <w:pPr>
      <w:tabs>
        <w:tab w:val="center" w:pos="4320"/>
        <w:tab w:val="right" w:pos="8640"/>
      </w:tabs>
      <w:spacing w:after="120"/>
    </w:pPr>
    <w:rPr>
      <w:rFonts w:eastAsia="Times New Roman"/>
      <w:b/>
      <w:color w:val="5C2071" w:themeColor="accent1"/>
      <w:sz w:val="24"/>
    </w:rPr>
  </w:style>
  <w:style w:type="character" w:styleId="CoverPageSubtextChar" w:customStyle="1">
    <w:name w:val="Cover Page – Subtext Char"/>
    <w:basedOn w:val="DefaultParagraphFont"/>
    <w:link w:val="CoverPageSubtext"/>
    <w:rsid w:val="00525C10"/>
    <w:rPr>
      <w:rFonts w:ascii="Arial" w:hAnsi="Arial" w:eastAsia="Times New Roman"/>
      <w:b/>
      <w:color w:val="5C2071" w:themeColor="accent1"/>
      <w:lang w:val="en-GB" w:eastAsia="en-US"/>
    </w:rPr>
  </w:style>
  <w:style w:type="paragraph" w:styleId="TOC3">
    <w:name w:val="toc 3"/>
    <w:basedOn w:val="Normal"/>
    <w:next w:val="Normal"/>
    <w:autoRedefine/>
    <w:uiPriority w:val="39"/>
    <w:rsid w:val="00C634E9"/>
    <w:pPr>
      <w:tabs>
        <w:tab w:val="left" w:pos="1985"/>
        <w:tab w:val="right" w:leader="dot" w:pos="9356"/>
      </w:tabs>
      <w:spacing w:after="120"/>
      <w:ind w:left="1134"/>
    </w:pPr>
    <w:rPr>
      <w:rFonts w:asciiTheme="minorHAnsi" w:hAnsiTheme="minorHAnsi" w:cstheme="minorHAnsi"/>
      <w:bCs/>
      <w:noProof/>
      <w:color w:val="1F144A" w:themeColor="text1"/>
      <w:lang w:eastAsia="ja-JP"/>
    </w:rPr>
  </w:style>
  <w:style w:type="character" w:styleId="ListParagraphChar" w:customStyle="1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link w:val="ListParagraph"/>
    <w:uiPriority w:val="34"/>
    <w:qFormat/>
    <w:locked/>
    <w:rsid w:val="00D6356A"/>
    <w:rPr>
      <w:rFonts w:ascii="Arial" w:hAnsi="Arial" w:eastAsia="Times New Roman" w:cs="Arial"/>
      <w:szCs w:val="22"/>
      <w:lang w:val="en-GB" w:eastAsia="en-GB"/>
    </w:rPr>
  </w:style>
  <w:style w:type="paragraph" w:styleId="ListBullet">
    <w:name w:val="List Bullet"/>
    <w:basedOn w:val="BodyTextNormal"/>
    <w:uiPriority w:val="99"/>
    <w:qFormat/>
    <w:rsid w:val="00443F93"/>
    <w:pPr>
      <w:numPr>
        <w:numId w:val="4"/>
      </w:numPr>
      <w:ind w:left="1248" w:hanging="397"/>
    </w:pPr>
  </w:style>
  <w:style w:type="table" w:styleId="TableGrid">
    <w:name w:val="Table Grid"/>
    <w:aliases w:val="Elexon Table."/>
    <w:basedOn w:val="TableNormal"/>
    <w:rsid w:val="00A52E3C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ableHeadings" w:customStyle="1">
    <w:name w:val="Table Headings"/>
    <w:basedOn w:val="Normal"/>
    <w:qFormat/>
    <w:rsid w:val="00904C44"/>
    <w:pPr>
      <w:spacing w:after="120"/>
      <w:jc w:val="center"/>
    </w:pPr>
    <w:rPr>
      <w:rFonts w:eastAsia="Times New Roman"/>
      <w:bCs/>
    </w:rPr>
  </w:style>
  <w:style w:type="paragraph" w:styleId="CaseStudyBullet" w:customStyle="1">
    <w:name w:val="Case Study Bullet"/>
    <w:basedOn w:val="ListBullet"/>
    <w:rsid w:val="00601113"/>
    <w:pPr>
      <w:numPr>
        <w:numId w:val="11"/>
      </w:numPr>
      <w:pBdr>
        <w:top w:val="single" w:color="D0EEF4" w:sz="4" w:space="1"/>
        <w:left w:val="single" w:color="D0EEF4" w:sz="4" w:space="4"/>
        <w:bottom w:val="single" w:color="D0EEF4" w:sz="4" w:space="1"/>
        <w:right w:val="single" w:color="D0EEF4" w:sz="4" w:space="4"/>
      </w:pBdr>
      <w:shd w:val="clear" w:color="auto" w:fill="EBECEA" w:themeFill="accent6" w:themeFillTint="33"/>
      <w:tabs>
        <w:tab w:val="left" w:pos="357"/>
      </w:tabs>
      <w:jc w:val="both"/>
    </w:pPr>
    <w:rPr>
      <w:rFonts w:eastAsia="Times New Roman" w:cs="Arial"/>
      <w:color w:val="33217A" w:themeColor="text1" w:themeTint="D9"/>
      <w:szCs w:val="22"/>
    </w:rPr>
  </w:style>
  <w:style w:type="table" w:styleId="MediumGrid3-Accent4">
    <w:name w:val="Medium Grid 3 Accent 4"/>
    <w:basedOn w:val="TableNormal"/>
    <w:uiPriority w:val="69"/>
    <w:rsid w:val="00601113"/>
    <w:rPr>
      <w:rFonts w:eastAsia="Times New Roman"/>
      <w:sz w:val="20"/>
      <w:szCs w:val="20"/>
      <w:lang w:val="en-GB" w:eastAsia="en-GB"/>
    </w:rPr>
    <w:tblPr>
      <w:tblStyleRowBandSize w:val="1"/>
      <w:tblStyleColBandSize w:val="1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color="FFFFFF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color="FFFFFF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cBorders>
        <w:shd w:val="clear" w:color="auto" w:fill="BFB1D0"/>
      </w:tcPr>
    </w:tblStylePr>
  </w:style>
  <w:style w:type="paragraph" w:styleId="TableText-Centre" w:customStyle="1">
    <w:name w:val="Table Text - Centre"/>
    <w:basedOn w:val="Normal"/>
    <w:link w:val="TableText-CentreChar"/>
    <w:qFormat/>
    <w:rsid w:val="00601113"/>
    <w:pPr>
      <w:spacing w:before="60" w:after="60"/>
      <w:jc w:val="center"/>
    </w:pPr>
    <w:rPr>
      <w:rFonts w:eastAsia="Times New Roman" w:cs="Arial"/>
      <w:szCs w:val="22"/>
    </w:rPr>
  </w:style>
  <w:style w:type="character" w:styleId="TableText-CentreChar" w:customStyle="1">
    <w:name w:val="Table Text - Centre Char"/>
    <w:basedOn w:val="DefaultParagraphFont"/>
    <w:link w:val="TableText-Centre"/>
    <w:rsid w:val="00601113"/>
    <w:rPr>
      <w:rFonts w:ascii="Arial" w:hAnsi="Arial" w:eastAsia="Times New Roman" w:cs="Arial"/>
      <w:sz w:val="22"/>
      <w:szCs w:val="22"/>
      <w:lang w:val="en-GB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601113"/>
    <w:pPr>
      <w:spacing w:before="0" w:after="200"/>
    </w:pPr>
    <w:rPr>
      <w:i/>
      <w:iCs/>
      <w:color w:val="505253" w:themeColor="text2"/>
      <w:sz w:val="18"/>
      <w:szCs w:val="18"/>
    </w:rPr>
  </w:style>
  <w:style w:type="paragraph" w:styleId="BBSchedule3" w:customStyle="1">
    <w:name w:val="B&amp;B Schedule 3"/>
    <w:basedOn w:val="Normal"/>
    <w:rsid w:val="00385CB5"/>
    <w:pPr>
      <w:tabs>
        <w:tab w:val="num" w:pos="1440"/>
      </w:tabs>
      <w:spacing w:before="0"/>
      <w:ind w:left="1440" w:hanging="720"/>
      <w:jc w:val="both"/>
      <w:outlineLvl w:val="2"/>
    </w:pPr>
    <w:rPr>
      <w:rFonts w:ascii="Georgia" w:hAnsi="Georgia" w:eastAsia="Times New Roman" w:cs="Arial"/>
      <w:szCs w:val="20"/>
      <w:lang w:eastAsia="en-GB"/>
    </w:rPr>
  </w:style>
  <w:style w:type="paragraph" w:styleId="BBSchedule4" w:customStyle="1">
    <w:name w:val="B&amp;B Schedule 4"/>
    <w:basedOn w:val="Normal"/>
    <w:rsid w:val="00385CB5"/>
    <w:pPr>
      <w:tabs>
        <w:tab w:val="num" w:pos="2160"/>
      </w:tabs>
      <w:spacing w:before="0"/>
      <w:ind w:left="2160" w:hanging="720"/>
      <w:jc w:val="both"/>
      <w:outlineLvl w:val="3"/>
    </w:pPr>
    <w:rPr>
      <w:rFonts w:ascii="Georgia" w:hAnsi="Georgia" w:eastAsia="Times New Roman" w:cs="Arial"/>
      <w:szCs w:val="20"/>
      <w:lang w:eastAsia="en-GB"/>
    </w:rPr>
  </w:style>
  <w:style w:type="character" w:styleId="PageNumber">
    <w:name w:val="page number"/>
    <w:basedOn w:val="DefaultParagraphFont"/>
    <w:uiPriority w:val="99"/>
    <w:semiHidden/>
    <w:rsid w:val="00FF4EC2"/>
  </w:style>
  <w:style w:type="paragraph" w:styleId="TOC1">
    <w:name w:val="toc 1"/>
    <w:basedOn w:val="Heading2"/>
    <w:next w:val="Normal"/>
    <w:autoRedefine/>
    <w:uiPriority w:val="39"/>
    <w:rsid w:val="00120527"/>
    <w:pPr>
      <w:keepNext w:val="0"/>
      <w:numPr>
        <w:ilvl w:val="0"/>
        <w:numId w:val="0"/>
      </w:numPr>
      <w:tabs>
        <w:tab w:val="left" w:pos="567"/>
        <w:tab w:val="right" w:leader="dot" w:pos="9356"/>
      </w:tabs>
      <w:spacing w:before="120"/>
      <w:outlineLvl w:val="9"/>
    </w:pPr>
    <w:rPr>
      <w:rFonts w:asciiTheme="minorHAnsi" w:hAnsiTheme="minorHAnsi" w:eastAsiaTheme="minorEastAsia" w:cstheme="minorHAnsi"/>
      <w:bCs w:val="0"/>
      <w:iCs w:val="0"/>
      <w:noProof/>
      <w:sz w:val="24"/>
      <w:szCs w:val="24"/>
    </w:rPr>
  </w:style>
  <w:style w:type="paragraph" w:styleId="TOC2">
    <w:name w:val="toc 2"/>
    <w:basedOn w:val="Heading3"/>
    <w:next w:val="Normal"/>
    <w:autoRedefine/>
    <w:uiPriority w:val="39"/>
    <w:rsid w:val="00EA4813"/>
    <w:pPr>
      <w:keepNext w:val="0"/>
      <w:numPr>
        <w:ilvl w:val="0"/>
        <w:numId w:val="0"/>
      </w:numPr>
      <w:tabs>
        <w:tab w:val="left" w:pos="1134"/>
        <w:tab w:val="right" w:leader="dot" w:pos="9356"/>
      </w:tabs>
      <w:spacing w:before="120"/>
      <w:ind w:left="567"/>
      <w:outlineLvl w:val="9"/>
    </w:pPr>
    <w:rPr>
      <w:rFonts w:asciiTheme="minorHAnsi" w:hAnsiTheme="minorHAnsi" w:eastAsiaTheme="minorEastAsia" w:cstheme="minorHAnsi"/>
      <w:b/>
      <w:bCs/>
      <w:noProof/>
      <w:sz w:val="22"/>
      <w:szCs w:val="22"/>
    </w:rPr>
  </w:style>
  <w:style w:type="paragraph" w:styleId="CoverPageTitle" w:customStyle="1">
    <w:name w:val="Cover Page – Title"/>
    <w:basedOn w:val="Normal"/>
    <w:next w:val="CoverPageSubtitle"/>
    <w:qFormat/>
    <w:rsid w:val="00443F93"/>
    <w:pPr>
      <w:spacing w:before="240" w:after="120"/>
    </w:pPr>
    <w:rPr>
      <w:b/>
      <w:color w:val="1F144A" w:themeColor="text1"/>
      <w:sz w:val="56"/>
    </w:rPr>
  </w:style>
  <w:style w:type="paragraph" w:styleId="BBSchedule5" w:customStyle="1">
    <w:name w:val="B&amp;B Schedule 5"/>
    <w:basedOn w:val="Normal"/>
    <w:rsid w:val="00385CB5"/>
    <w:pPr>
      <w:tabs>
        <w:tab w:val="num" w:pos="2880"/>
      </w:tabs>
      <w:spacing w:before="0"/>
      <w:ind w:left="2880" w:hanging="720"/>
      <w:jc w:val="both"/>
      <w:outlineLvl w:val="4"/>
    </w:pPr>
    <w:rPr>
      <w:rFonts w:ascii="Georgia" w:hAnsi="Georgia" w:eastAsia="Times New Roman" w:cs="Arial"/>
      <w:szCs w:val="20"/>
      <w:lang w:eastAsia="en-GB"/>
    </w:rPr>
  </w:style>
  <w:style w:type="paragraph" w:styleId="BBSchedule6" w:customStyle="1">
    <w:name w:val="B&amp;B Schedule 6"/>
    <w:basedOn w:val="Normal"/>
    <w:rsid w:val="00385CB5"/>
    <w:pPr>
      <w:tabs>
        <w:tab w:val="num" w:pos="3600"/>
      </w:tabs>
      <w:spacing w:before="0"/>
      <w:ind w:left="3600" w:hanging="720"/>
      <w:jc w:val="both"/>
      <w:outlineLvl w:val="5"/>
    </w:pPr>
    <w:rPr>
      <w:rFonts w:ascii="Georgia" w:hAnsi="Georgia" w:eastAsia="Times New Roman" w:cs="Arial"/>
      <w:szCs w:val="20"/>
      <w:lang w:eastAsia="en-GB"/>
    </w:rPr>
  </w:style>
  <w:style w:type="paragraph" w:styleId="BBScheduleTitle" w:customStyle="1">
    <w:name w:val="B&amp;B Schedule Title"/>
    <w:basedOn w:val="Normal"/>
    <w:next w:val="Normal"/>
    <w:rsid w:val="00385CB5"/>
    <w:pPr>
      <w:keepNext/>
      <w:pageBreakBefore/>
      <w:spacing w:before="0"/>
      <w:jc w:val="center"/>
    </w:pPr>
    <w:rPr>
      <w:rFonts w:ascii="Georgia" w:hAnsi="Georgia" w:eastAsia="Times New Roman" w:cs="Arial"/>
      <w:b/>
      <w:szCs w:val="20"/>
      <w:lang w:eastAsia="en-GB"/>
    </w:rPr>
  </w:style>
  <w:style w:type="paragraph" w:styleId="TOCHeading">
    <w:name w:val="TOC Heading"/>
    <w:basedOn w:val="Heading1"/>
    <w:next w:val="Normal"/>
    <w:uiPriority w:val="39"/>
    <w:qFormat/>
    <w:rsid w:val="007D4BF4"/>
    <w:pPr>
      <w:keepLines/>
      <w:numPr>
        <w:numId w:val="0"/>
      </w:numPr>
      <w:spacing w:before="0" w:after="240"/>
      <w:outlineLvl w:val="9"/>
    </w:pPr>
    <w:rPr>
      <w:rFonts w:ascii="Arial" w:hAnsi="Arial" w:eastAsiaTheme="majorEastAsia" w:cstheme="majorBidi"/>
      <w:kern w:val="0"/>
    </w:rPr>
  </w:style>
  <w:style w:type="paragraph" w:styleId="Footnote" w:customStyle="1">
    <w:name w:val="Footnote"/>
    <w:basedOn w:val="FootnoteText"/>
    <w:rsid w:val="00A32F74"/>
    <w:pPr>
      <w:spacing w:before="120" w:after="240"/>
    </w:pPr>
    <w:rPr>
      <w:rFonts w:eastAsia="Times New Roman"/>
    </w:rPr>
  </w:style>
  <w:style w:type="paragraph" w:styleId="BBScheduleHeading1" w:customStyle="1">
    <w:name w:val="B&amp;B Schedule Heading 1"/>
    <w:next w:val="Normal"/>
    <w:rsid w:val="00385CB5"/>
    <w:pPr>
      <w:keepNext/>
      <w:tabs>
        <w:tab w:val="num" w:pos="720"/>
      </w:tabs>
      <w:spacing w:before="120" w:after="240"/>
      <w:ind w:left="720" w:hanging="720"/>
      <w:jc w:val="both"/>
      <w:outlineLvl w:val="0"/>
    </w:pPr>
    <w:rPr>
      <w:rFonts w:ascii="Georgia" w:hAnsi="Georgia" w:eastAsia="Times New Roman"/>
      <w:b/>
      <w:sz w:val="22"/>
      <w:szCs w:val="20"/>
      <w:lang w:val="en-GB" w:eastAsia="en-GB"/>
    </w:rPr>
  </w:style>
  <w:style w:type="paragraph" w:styleId="ListBullet2">
    <w:name w:val="List Bullet 2"/>
    <w:basedOn w:val="BodyTextNormal"/>
    <w:qFormat/>
    <w:rsid w:val="00443F93"/>
    <w:pPr>
      <w:numPr>
        <w:ilvl w:val="1"/>
        <w:numId w:val="4"/>
      </w:numPr>
      <w:ind w:left="1644" w:hanging="397"/>
    </w:pPr>
    <w:rPr>
      <w:szCs w:val="22"/>
    </w:rPr>
  </w:style>
  <w:style w:type="paragraph" w:styleId="ListBullet3">
    <w:name w:val="List Bullet 3"/>
    <w:basedOn w:val="BodyTextNormal"/>
    <w:uiPriority w:val="99"/>
    <w:qFormat/>
    <w:rsid w:val="00443F93"/>
    <w:pPr>
      <w:numPr>
        <w:ilvl w:val="2"/>
        <w:numId w:val="4"/>
      </w:numPr>
      <w:ind w:left="2041" w:hanging="397"/>
    </w:pPr>
  </w:style>
  <w:style w:type="character" w:styleId="Hyperlink">
    <w:name w:val="Hyperlink"/>
    <w:basedOn w:val="DefaultParagraphFont"/>
    <w:uiPriority w:val="99"/>
    <w:qFormat/>
    <w:rsid w:val="00B9617C"/>
    <w:rPr>
      <w:rFonts w:ascii="Arial" w:hAnsi="Arial"/>
      <w:color w:val="1F144A" w:themeColor="text1"/>
      <w:sz w:val="22"/>
      <w:u w:val="single"/>
    </w:rPr>
  </w:style>
  <w:style w:type="paragraph" w:styleId="List">
    <w:name w:val="List"/>
    <w:basedOn w:val="Normal"/>
    <w:uiPriority w:val="99"/>
    <w:semiHidden/>
    <w:rsid w:val="00DD3100"/>
    <w:pPr>
      <w:ind w:left="283" w:hanging="283"/>
      <w:contextualSpacing/>
    </w:pPr>
  </w:style>
  <w:style w:type="paragraph" w:styleId="BBScheduleHeading2" w:customStyle="1">
    <w:name w:val="B&amp;B Schedule Heading 2"/>
    <w:next w:val="Normal"/>
    <w:rsid w:val="00385CB5"/>
    <w:pPr>
      <w:keepNext/>
      <w:tabs>
        <w:tab w:val="num" w:pos="720"/>
      </w:tabs>
      <w:spacing w:before="120" w:after="240"/>
      <w:ind w:left="720" w:hanging="720"/>
      <w:jc w:val="both"/>
      <w:outlineLvl w:val="1"/>
    </w:pPr>
    <w:rPr>
      <w:rFonts w:ascii="Georgia" w:hAnsi="Georgia" w:eastAsia="Times New Roman"/>
      <w:b/>
      <w:sz w:val="22"/>
      <w:szCs w:val="20"/>
      <w:lang w:val="en-GB" w:eastAsia="en-GB"/>
    </w:rPr>
  </w:style>
  <w:style w:type="paragraph" w:styleId="Tableannotation" w:customStyle="1">
    <w:name w:val="Table annotation"/>
    <w:basedOn w:val="Normal"/>
    <w:next w:val="BodyTextNormal"/>
    <w:qFormat/>
    <w:rsid w:val="00531C38"/>
    <w:pPr>
      <w:numPr>
        <w:numId w:val="7"/>
      </w:numPr>
      <w:spacing w:before="240"/>
      <w:jc w:val="center"/>
    </w:pPr>
    <w:rPr>
      <w:rFonts w:ascii="CIDFont+F2" w:hAnsi="CIDFont+F2" w:eastAsia="Times New Roman"/>
      <w:sz w:val="16"/>
      <w:szCs w:val="16"/>
    </w:rPr>
  </w:style>
  <w:style w:type="paragraph" w:styleId="FootnoteText">
    <w:name w:val="footnote text"/>
    <w:basedOn w:val="Normal"/>
    <w:next w:val="Normal"/>
    <w:link w:val="FootnoteTextChar"/>
    <w:uiPriority w:val="99"/>
    <w:semiHidden/>
    <w:rsid w:val="00BA081A"/>
    <w:pPr>
      <w:spacing w:before="240" w:after="120"/>
      <w:contextualSpacing/>
    </w:pPr>
    <w:rPr>
      <w:sz w:val="16"/>
      <w:szCs w:val="20"/>
    </w:rPr>
  </w:style>
  <w:style w:type="character" w:styleId="FootnoteTextChar" w:customStyle="1">
    <w:name w:val="Footnote Text Char"/>
    <w:basedOn w:val="DefaultParagraphFont"/>
    <w:link w:val="FootnoteText"/>
    <w:uiPriority w:val="99"/>
    <w:semiHidden/>
    <w:rsid w:val="00673B5A"/>
    <w:rPr>
      <w:rFonts w:ascii="Arial" w:hAnsi="Arial"/>
      <w:sz w:val="16"/>
      <w:szCs w:val="20"/>
      <w:lang w:val="en-GB" w:eastAsia="en-US"/>
    </w:rPr>
  </w:style>
  <w:style w:type="paragraph" w:styleId="DocumentControlHeading" w:customStyle="1">
    <w:name w:val="Document Control Heading"/>
    <w:basedOn w:val="Normal"/>
    <w:next w:val="Heading6"/>
    <w:qFormat/>
    <w:rsid w:val="00443F93"/>
    <w:pPr>
      <w:spacing w:before="240" w:after="120"/>
    </w:pPr>
    <w:rPr>
      <w:rFonts w:ascii="Arial Bold" w:hAnsi="Arial Bold"/>
      <w:b/>
      <w:color w:val="1F144A" w:themeColor="text1"/>
      <w:sz w:val="36"/>
    </w:rPr>
  </w:style>
  <w:style w:type="paragraph" w:styleId="DocumentControlSubtitle" w:customStyle="1">
    <w:name w:val="Document Control Subtitle"/>
    <w:basedOn w:val="Normal"/>
    <w:next w:val="Heading6"/>
    <w:rsid w:val="00673396"/>
    <w:pPr>
      <w:spacing w:before="240" w:after="120"/>
    </w:pPr>
    <w:rPr>
      <w:b/>
      <w:color w:val="1F144A" w:themeColor="text1"/>
    </w:rPr>
  </w:style>
  <w:style w:type="paragraph" w:styleId="TableBullet1" w:customStyle="1">
    <w:name w:val="Table Bullet 1"/>
    <w:basedOn w:val="Normal"/>
    <w:qFormat/>
    <w:rsid w:val="00531C38"/>
    <w:pPr>
      <w:framePr w:hSpace="180" w:wrap="around" w:hAnchor="page" w:vAnchor="text" w:x="1789" w:y="827"/>
      <w:numPr>
        <w:numId w:val="3"/>
      </w:numPr>
      <w:spacing w:before="60" w:after="60"/>
    </w:pPr>
    <w:rPr>
      <w:rFonts w:eastAsia="Times New Roman"/>
      <w:szCs w:val="20"/>
    </w:rPr>
  </w:style>
  <w:style w:type="paragraph" w:styleId="TableBullet2" w:customStyle="1">
    <w:name w:val="Table Bullet 2"/>
    <w:basedOn w:val="Normal"/>
    <w:qFormat/>
    <w:rsid w:val="00282A5F"/>
    <w:pPr>
      <w:numPr>
        <w:ilvl w:val="1"/>
        <w:numId w:val="3"/>
      </w:numPr>
    </w:pPr>
    <w:rPr>
      <w:szCs w:val="20"/>
    </w:rPr>
  </w:style>
  <w:style w:type="paragraph" w:styleId="Header">
    <w:name w:val="header"/>
    <w:basedOn w:val="Normal"/>
    <w:link w:val="HeaderChar"/>
    <w:uiPriority w:val="99"/>
    <w:rsid w:val="003349D8"/>
    <w:pPr>
      <w:tabs>
        <w:tab w:val="center" w:pos="4320"/>
        <w:tab w:val="right" w:pos="8640"/>
      </w:tabs>
      <w:spacing w:before="0" w:after="0"/>
    </w:pPr>
  </w:style>
  <w:style w:type="character" w:styleId="HeaderChar" w:customStyle="1">
    <w:name w:val="Header Char"/>
    <w:basedOn w:val="DefaultParagraphFont"/>
    <w:link w:val="Header"/>
    <w:uiPriority w:val="99"/>
    <w:rsid w:val="00673B5A"/>
    <w:rPr>
      <w:rFonts w:ascii="Arial" w:hAnsi="Arial"/>
      <w:sz w:val="22"/>
      <w:lang w:val="en-GB" w:eastAsia="en-US"/>
    </w:rPr>
  </w:style>
  <w:style w:type="paragraph" w:styleId="Footer">
    <w:name w:val="footer"/>
    <w:basedOn w:val="Normal"/>
    <w:link w:val="FooterChar"/>
    <w:uiPriority w:val="99"/>
    <w:rsid w:val="008F49D9"/>
    <w:pPr>
      <w:tabs>
        <w:tab w:val="center" w:pos="4680"/>
        <w:tab w:val="right" w:pos="9360"/>
      </w:tabs>
      <w:spacing w:before="0" w:after="0"/>
    </w:pPr>
    <w:rPr>
      <w:rFonts w:asciiTheme="minorHAnsi" w:hAnsiTheme="minorHAnsi" w:eastAsiaTheme="minorHAnsi" w:cstheme="minorBidi"/>
      <w:sz w:val="21"/>
      <w:szCs w:val="22"/>
      <w:lang w:val="en-US" w:eastAsia="ja-JP"/>
    </w:rPr>
  </w:style>
  <w:style w:type="character" w:styleId="FooterChar" w:customStyle="1">
    <w:name w:val="Footer Char"/>
    <w:basedOn w:val="DefaultParagraphFont"/>
    <w:link w:val="Footer"/>
    <w:uiPriority w:val="99"/>
    <w:rsid w:val="00673B5A"/>
    <w:rPr>
      <w:rFonts w:asciiTheme="minorHAnsi" w:hAnsiTheme="minorHAnsi" w:eastAsiaTheme="minorHAnsi" w:cstheme="minorBidi"/>
      <w:sz w:val="21"/>
      <w:szCs w:val="22"/>
    </w:rPr>
  </w:style>
  <w:style w:type="paragraph" w:styleId="ListBullet4">
    <w:name w:val="List Bullet 4"/>
    <w:basedOn w:val="BodyTextNormal"/>
    <w:uiPriority w:val="99"/>
    <w:qFormat/>
    <w:rsid w:val="00540872"/>
    <w:pPr>
      <w:numPr>
        <w:ilvl w:val="3"/>
        <w:numId w:val="4"/>
      </w:numPr>
      <w:ind w:left="2438" w:hanging="397"/>
    </w:pPr>
  </w:style>
  <w:style w:type="paragraph" w:styleId="ListBullet5">
    <w:name w:val="List Bullet 5"/>
    <w:basedOn w:val="BodyTextNormal"/>
    <w:uiPriority w:val="99"/>
    <w:qFormat/>
    <w:rsid w:val="00443F93"/>
    <w:pPr>
      <w:numPr>
        <w:ilvl w:val="4"/>
        <w:numId w:val="4"/>
      </w:numPr>
      <w:ind w:left="2438" w:hanging="397"/>
    </w:pPr>
  </w:style>
  <w:style w:type="paragraph" w:styleId="AppendixHeading" w:customStyle="1">
    <w:name w:val="Appendix Heading"/>
    <w:basedOn w:val="Heading1"/>
    <w:next w:val="BodyTextNormal"/>
    <w:qFormat/>
    <w:rsid w:val="00443F93"/>
    <w:pPr>
      <w:numPr>
        <w:numId w:val="6"/>
      </w:numPr>
      <w:tabs>
        <w:tab w:val="left" w:pos="1701"/>
      </w:tabs>
      <w:ind w:hanging="720"/>
    </w:pPr>
  </w:style>
  <w:style w:type="numbering" w:styleId="Appendix" w:customStyle="1">
    <w:name w:val="Appendix"/>
    <w:uiPriority w:val="99"/>
    <w:rsid w:val="00846A64"/>
    <w:pPr>
      <w:numPr>
        <w:numId w:val="5"/>
      </w:numPr>
    </w:pPr>
  </w:style>
  <w:style w:type="paragraph" w:styleId="BodyTextBold" w:customStyle="1">
    <w:name w:val="Body Text – Bold"/>
    <w:basedOn w:val="BodyTextNormal"/>
    <w:qFormat/>
    <w:rsid w:val="00443F93"/>
    <w:rPr>
      <w:b/>
      <w:bCs/>
    </w:rPr>
  </w:style>
  <w:style w:type="paragraph" w:styleId="BodyTextItalic" w:customStyle="1">
    <w:name w:val="Body Text – Italic"/>
    <w:basedOn w:val="BodyTextNormal"/>
    <w:qFormat/>
    <w:rsid w:val="00C510F2"/>
    <w:rPr>
      <w:i/>
      <w:iCs/>
    </w:rPr>
  </w:style>
  <w:style w:type="paragraph" w:styleId="AppendixSubtitle" w:customStyle="1">
    <w:name w:val="Appendix Subtitle"/>
    <w:basedOn w:val="AppendixHeading"/>
    <w:next w:val="BodyTextNormal"/>
    <w:qFormat/>
    <w:rsid w:val="006E2FFC"/>
    <w:pPr>
      <w:numPr>
        <w:numId w:val="0"/>
      </w:numPr>
      <w:ind w:left="851"/>
    </w:pPr>
    <w:rPr>
      <w:sz w:val="28"/>
    </w:rPr>
  </w:style>
  <w:style w:type="paragraph" w:styleId="BodyTextNormal" w:customStyle="1">
    <w:name w:val="Body Text – Normal"/>
    <w:basedOn w:val="Normal"/>
    <w:link w:val="BodyTextNormalChar"/>
    <w:qFormat/>
    <w:rsid w:val="00B4553D"/>
  </w:style>
  <w:style w:type="paragraph" w:styleId="CoverPageSubtitle" w:customStyle="1">
    <w:name w:val="Cover Page – Subtitle"/>
    <w:basedOn w:val="Normal"/>
    <w:qFormat/>
    <w:rsid w:val="00531C38"/>
    <w:rPr>
      <w:rFonts w:asciiTheme="majorHAnsi" w:hAnsiTheme="majorHAnsi"/>
      <w:b/>
      <w:color w:val="5C2071" w:themeColor="accent1"/>
      <w:sz w:val="36"/>
    </w:rPr>
  </w:style>
  <w:style w:type="paragraph" w:styleId="Default" w:customStyle="1">
    <w:name w:val="Default"/>
    <w:rsid w:val="003B2BB6"/>
    <w:pPr>
      <w:autoSpaceDE w:val="0"/>
      <w:autoSpaceDN w:val="0"/>
      <w:adjustRightInd w:val="0"/>
    </w:pPr>
    <w:rPr>
      <w:color w:val="000000"/>
      <w:lang w:val="en-GB"/>
    </w:rPr>
  </w:style>
  <w:style w:type="paragraph" w:styleId="Revision">
    <w:name w:val="Revision"/>
    <w:hidden/>
    <w:uiPriority w:val="99"/>
    <w:semiHidden/>
    <w:rsid w:val="00D64B62"/>
    <w:rPr>
      <w:rFonts w:ascii="Arial" w:hAnsi="Arial"/>
      <w:sz w:val="22"/>
      <w:lang w:val="en-GB" w:eastAsia="en-US"/>
    </w:rPr>
  </w:style>
  <w:style w:type="paragraph" w:styleId="Tablebullet20" w:customStyle="1">
    <w:name w:val="Table bullet 2"/>
    <w:basedOn w:val="Normal"/>
    <w:rsid w:val="005C5561"/>
    <w:pPr>
      <w:numPr>
        <w:numId w:val="8"/>
      </w:numPr>
      <w:spacing w:before="60" w:after="60"/>
      <w:jc w:val="both"/>
    </w:pPr>
    <w:rPr>
      <w:rFonts w:eastAsia="Times New Roman" w:cs="Arial"/>
      <w:szCs w:val="22"/>
    </w:rPr>
  </w:style>
  <w:style w:type="paragraph" w:styleId="TableDesc" w:customStyle="1">
    <w:name w:val="Table Desc"/>
    <w:basedOn w:val="Normal"/>
    <w:rsid w:val="00531C38"/>
    <w:pPr>
      <w:numPr>
        <w:numId w:val="9"/>
      </w:numPr>
      <w:spacing w:after="120"/>
      <w:ind w:left="0" w:firstLine="0"/>
      <w:jc w:val="center"/>
    </w:pPr>
    <w:rPr>
      <w:rFonts w:eastAsia="Times New Roman"/>
      <w:b/>
      <w:color w:val="29235C"/>
      <w:sz w:val="18"/>
    </w:rPr>
  </w:style>
  <w:style w:type="paragraph" w:styleId="TableContents" w:customStyle="1">
    <w:name w:val="Table Contents"/>
    <w:basedOn w:val="Normal"/>
    <w:rsid w:val="00904C44"/>
    <w:pPr>
      <w:widowControl w:val="0"/>
      <w:suppressLineNumbers/>
      <w:suppressAutoHyphens/>
      <w:spacing w:before="60" w:after="40"/>
      <w:ind w:left="113" w:right="113"/>
      <w:jc w:val="both"/>
    </w:pPr>
    <w:rPr>
      <w:rFonts w:eastAsia="HG Mincho Light J"/>
      <w:color w:val="000000"/>
      <w:sz w:val="20"/>
      <w:szCs w:val="20"/>
    </w:rPr>
  </w:style>
  <w:style w:type="paragraph" w:styleId="NormalBullets" w:customStyle="1">
    <w:name w:val="Normal Bullets"/>
    <w:basedOn w:val="Normal"/>
    <w:qFormat/>
    <w:rsid w:val="00E91F1B"/>
    <w:pPr>
      <w:numPr>
        <w:numId w:val="10"/>
      </w:numPr>
      <w:jc w:val="both"/>
    </w:pPr>
    <w:rPr>
      <w:rFonts w:eastAsia="Times New Roman"/>
      <w:szCs w:val="22"/>
    </w:rPr>
  </w:style>
  <w:style w:type="paragraph" w:styleId="MRBodyText" w:customStyle="1">
    <w:name w:val="MR Body Text"/>
    <w:basedOn w:val="BodyText"/>
    <w:link w:val="MRBodyTextChar"/>
    <w:qFormat/>
    <w:rsid w:val="009519E8"/>
    <w:pPr>
      <w:spacing w:line="300" w:lineRule="atLeast"/>
      <w:ind w:right="1701"/>
    </w:pPr>
    <w:rPr>
      <w:rFonts w:eastAsia="Times New Roman" w:cs="Arial"/>
      <w:color w:val="005420"/>
      <w:sz w:val="20"/>
      <w:lang w:eastAsia="en-GB"/>
    </w:rPr>
  </w:style>
  <w:style w:type="character" w:styleId="MRBodyTextChar" w:customStyle="1">
    <w:name w:val="MR Body Text Char"/>
    <w:basedOn w:val="BodyTextChar"/>
    <w:link w:val="MRBodyText"/>
    <w:rsid w:val="009519E8"/>
    <w:rPr>
      <w:rFonts w:ascii="Arial" w:hAnsi="Arial" w:eastAsia="Times New Roman" w:cs="Arial"/>
      <w:color w:val="005420"/>
      <w:sz w:val="20"/>
      <w:lang w:val="en-GB" w:eastAsia="en-GB"/>
    </w:rPr>
  </w:style>
  <w:style w:type="paragraph" w:styleId="BodyText">
    <w:name w:val="Body Text"/>
    <w:basedOn w:val="Normal"/>
    <w:link w:val="BodyTextChar"/>
    <w:uiPriority w:val="99"/>
    <w:semiHidden/>
    <w:unhideWhenUsed/>
    <w:rsid w:val="009519E8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semiHidden/>
    <w:rsid w:val="009519E8"/>
    <w:rPr>
      <w:rFonts w:ascii="Arial" w:hAnsi="Arial"/>
      <w:sz w:val="22"/>
      <w:lang w:val="en-GB" w:eastAsia="en-US"/>
    </w:rPr>
  </w:style>
  <w:style w:type="paragraph" w:styleId="StyleBodyTextNormalLeft127cm" w:customStyle="1">
    <w:name w:val="Style Body Text – Normal + Left:  1.27 cm"/>
    <w:basedOn w:val="BodyTextNormal"/>
    <w:rsid w:val="00110E5E"/>
    <w:pPr>
      <w:spacing w:before="0" w:after="120"/>
      <w:ind w:left="720"/>
    </w:pPr>
    <w:rPr>
      <w:rFonts w:eastAsia="Times New Roman"/>
      <w:szCs w:val="20"/>
    </w:rPr>
  </w:style>
  <w:style w:type="paragraph" w:styleId="ListNumber">
    <w:name w:val="List Number"/>
    <w:basedOn w:val="Normal"/>
    <w:rsid w:val="00E26883"/>
    <w:pPr>
      <w:numPr>
        <w:numId w:val="12"/>
      </w:numPr>
      <w:jc w:val="both"/>
    </w:pPr>
    <w:rPr>
      <w:rFonts w:eastAsia="Times New Roman"/>
    </w:rPr>
  </w:style>
  <w:style w:type="paragraph" w:styleId="Inset" w:customStyle="1">
    <w:name w:val="Inset"/>
    <w:basedOn w:val="Normal"/>
    <w:rsid w:val="009A1378"/>
    <w:pPr>
      <w:spacing w:after="120"/>
      <w:ind w:left="426"/>
      <w:contextualSpacing/>
    </w:pPr>
    <w:rPr>
      <w:rFonts w:cs="Arial" w:eastAsiaTheme="minorHAnsi"/>
      <w:color w:val="000000"/>
      <w:szCs w:val="22"/>
      <w:lang w:eastAsia="en-GB"/>
    </w:rPr>
  </w:style>
  <w:style w:type="table" w:styleId="MediumList1-Accent6">
    <w:name w:val="Medium List 1 Accent 6"/>
    <w:basedOn w:val="TableNormal"/>
    <w:uiPriority w:val="65"/>
    <w:rsid w:val="006977D9"/>
    <w:rPr>
      <w:rFonts w:eastAsia="Times New Roman"/>
      <w:color w:val="1F144A" w:themeColor="text1"/>
      <w:sz w:val="20"/>
      <w:szCs w:val="20"/>
      <w:lang w:val="en-GB" w:eastAsia="en-GB"/>
    </w:rPr>
    <w:tblPr>
      <w:tblStyleRowBandSize w:val="1"/>
      <w:tblStyleColBandSize w:val="1"/>
      <w:tblBorders>
        <w:top w:val="single" w:color="9CA299" w:themeColor="accent6" w:sz="8" w:space="0"/>
        <w:bottom w:val="single" w:color="9CA299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CA299" w:themeColor="accent6" w:sz="8" w:space="0"/>
        </w:tcBorders>
      </w:tcPr>
    </w:tblStylePr>
    <w:tblStylePr w:type="lastRow">
      <w:rPr>
        <w:b/>
        <w:bCs/>
        <w:color w:val="505253" w:themeColor="text2"/>
      </w:rPr>
      <w:tblPr/>
      <w:tcPr>
        <w:tcBorders>
          <w:top w:val="single" w:color="9CA299" w:themeColor="accent6" w:sz="8" w:space="0"/>
          <w:bottom w:val="single" w:color="9CA299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CA299" w:themeColor="accent6" w:sz="8" w:space="0"/>
          <w:bottom w:val="single" w:color="9CA299" w:themeColor="accent6" w:sz="8" w:space="0"/>
        </w:tcBorders>
      </w:tcPr>
    </w:tblStylePr>
    <w:tblStylePr w:type="band1Vert">
      <w:tblPr/>
      <w:tcPr>
        <w:shd w:val="clear" w:color="auto" w:fill="E6E8E5" w:themeFill="accent6" w:themeFillTint="3F"/>
      </w:tcPr>
    </w:tblStylePr>
    <w:tblStylePr w:type="band1Horz">
      <w:tblPr/>
      <w:tcPr>
        <w:shd w:val="clear" w:color="auto" w:fill="E6E8E5" w:themeFill="accent6" w:themeFillTint="3F"/>
      </w:tcPr>
    </w:tblStylePr>
  </w:style>
  <w:style w:type="character" w:styleId="FootnoteReference">
    <w:name w:val="footnote reference"/>
    <w:basedOn w:val="DefaultParagraphFont"/>
    <w:uiPriority w:val="99"/>
    <w:semiHidden/>
    <w:unhideWhenUsed/>
    <w:rsid w:val="002E770F"/>
    <w:rPr>
      <w:vertAlign w:val="superscript"/>
    </w:rPr>
  </w:style>
  <w:style w:type="character" w:styleId="Normal-Bullets1Char" w:customStyle="1">
    <w:name w:val="Normal - Bullets (1) Char"/>
    <w:basedOn w:val="DefaultParagraphFont"/>
    <w:link w:val="Normal-Bullets1"/>
    <w:locked/>
    <w:rsid w:val="00163BF9"/>
    <w:rPr>
      <w:rFonts w:ascii="Arial" w:hAnsi="Arial" w:cs="Arial"/>
      <w:sz w:val="22"/>
      <w:szCs w:val="22"/>
      <w:lang w:eastAsia="en-US"/>
    </w:rPr>
  </w:style>
  <w:style w:type="paragraph" w:styleId="Normal-Bullets1" w:customStyle="1">
    <w:name w:val="Normal - Bullets (1)"/>
    <w:basedOn w:val="Normal"/>
    <w:link w:val="Normal-Bullets1Char"/>
    <w:qFormat/>
    <w:rsid w:val="00163BF9"/>
    <w:pPr>
      <w:numPr>
        <w:numId w:val="13"/>
      </w:numPr>
      <w:spacing w:before="80" w:after="80"/>
      <w:ind w:left="357" w:hanging="357"/>
      <w:jc w:val="both"/>
    </w:pPr>
    <w:rPr>
      <w:rFonts w:cs="Arial"/>
      <w:szCs w:val="22"/>
      <w:lang w:val="en-US"/>
    </w:rPr>
  </w:style>
  <w:style w:type="paragraph" w:styleId="Normal-Bullets2" w:customStyle="1">
    <w:name w:val="Normal - Bullets (2)"/>
    <w:basedOn w:val="Normal-Bullets1"/>
    <w:qFormat/>
    <w:rsid w:val="00163BF9"/>
    <w:pPr>
      <w:numPr>
        <w:ilvl w:val="1"/>
      </w:numPr>
    </w:pPr>
  </w:style>
  <w:style w:type="character" w:styleId="TableText-LeftChar" w:customStyle="1">
    <w:name w:val="Table Text - Left Char"/>
    <w:basedOn w:val="DefaultParagraphFont"/>
    <w:link w:val="TableText-Left"/>
    <w:locked/>
    <w:rsid w:val="00E16819"/>
    <w:rPr>
      <w:rFonts w:ascii="Arial" w:hAnsi="Arial" w:cs="Arial"/>
      <w:lang w:eastAsia="en-US"/>
    </w:rPr>
  </w:style>
  <w:style w:type="paragraph" w:styleId="TableText-Left" w:customStyle="1">
    <w:name w:val="Table Text - Left"/>
    <w:basedOn w:val="Normal"/>
    <w:link w:val="TableText-LeftChar"/>
    <w:qFormat/>
    <w:rsid w:val="00E16819"/>
    <w:pPr>
      <w:spacing w:before="60" w:after="60"/>
    </w:pPr>
    <w:rPr>
      <w:rFonts w:cs="Arial"/>
      <w:sz w:val="24"/>
      <w:lang w:val="en-US"/>
    </w:rPr>
  </w:style>
  <w:style w:type="paragraph" w:styleId="TableText-Bullets1" w:customStyle="1">
    <w:name w:val="Table Text - Bullets1"/>
    <w:basedOn w:val="TableText-Left"/>
    <w:qFormat/>
    <w:rsid w:val="00E16819"/>
    <w:pPr>
      <w:numPr>
        <w:numId w:val="14"/>
      </w:numPr>
      <w:tabs>
        <w:tab w:val="num" w:pos="360"/>
      </w:tabs>
      <w:spacing w:before="0" w:after="120"/>
      <w:ind w:left="527" w:hanging="357"/>
      <w:jc w:val="both"/>
    </w:pPr>
    <w:rPr>
      <w:szCs w:val="22"/>
    </w:rPr>
  </w:style>
  <w:style w:type="paragraph" w:styleId="TableText-numbered" w:customStyle="1">
    <w:name w:val="Table Text - numbered"/>
    <w:basedOn w:val="TableText-Bullets1"/>
    <w:qFormat/>
    <w:rsid w:val="00E16819"/>
    <w:pPr>
      <w:numPr>
        <w:numId w:val="15"/>
      </w:numPr>
      <w:tabs>
        <w:tab w:val="num" w:pos="360"/>
      </w:tabs>
      <w:ind w:left="527" w:hanging="35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C7B82"/>
    <w:pPr>
      <w:spacing w:before="0" w:after="0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6C7B82"/>
    <w:rPr>
      <w:rFonts w:ascii="Segoe UI" w:hAnsi="Segoe UI" w:cs="Segoe UI"/>
      <w:sz w:val="18"/>
      <w:szCs w:val="18"/>
      <w:lang w:val="en-GB" w:eastAsia="en-US"/>
    </w:rPr>
  </w:style>
  <w:style w:type="character" w:styleId="CommentReference">
    <w:name w:val="Comment Reference"/>
    <w:basedOn w:val="DefaultParagraphFont"/>
    <w:uiPriority w:val="99"/>
    <w:semiHidden/>
    <w:unhideWhenUsed/>
    <w:rsid w:val="00D92964"/>
    <w:rPr>
      <w:sz w:val="16"/>
      <w:szCs w:val="16"/>
    </w:rPr>
  </w:style>
  <w:style w:type="paragraph" w:styleId="CommentText">
    <w:name w:val="Comment Text"/>
    <w:basedOn w:val="Normal"/>
    <w:link w:val="CommentTextChar"/>
    <w:uiPriority w:val="99"/>
    <w:semiHidden/>
    <w:unhideWhenUsed/>
    <w:rsid w:val="00D92964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D92964"/>
    <w:rPr>
      <w:rFonts w:ascii="Arial" w:hAnsi="Arial"/>
      <w:sz w:val="20"/>
      <w:szCs w:val="20"/>
      <w:lang w:val="en-GB" w:eastAsia="en-US"/>
    </w:rPr>
  </w:style>
  <w:style w:type="paragraph" w:styleId="CommentSubject">
    <w:name w:val="Comment Subject"/>
    <w:basedOn w:val="CommentText"/>
    <w:next w:val="CommentText"/>
    <w:link w:val="CommentSubjectChar"/>
    <w:uiPriority w:val="99"/>
    <w:semiHidden/>
    <w:unhideWhenUsed/>
    <w:rsid w:val="00D92964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D92964"/>
    <w:rPr>
      <w:rFonts w:ascii="Arial" w:hAnsi="Arial"/>
      <w:b/>
      <w:bCs/>
      <w:sz w:val="20"/>
      <w:szCs w:val="20"/>
      <w:lang w:val="en-GB" w:eastAsia="en-US"/>
    </w:rPr>
  </w:style>
  <w:style w:type="paragraph" w:styleId="ListCross" w:customStyle="1">
    <w:name w:val="List Cross"/>
    <w:basedOn w:val="Normal"/>
    <w:qFormat/>
    <w:rsid w:val="00E7601A"/>
    <w:pPr>
      <w:numPr>
        <w:numId w:val="16"/>
      </w:numPr>
      <w:tabs>
        <w:tab w:val="left" w:pos="357"/>
      </w:tabs>
      <w:ind w:left="284" w:hanging="284"/>
      <w:jc w:val="both"/>
    </w:pPr>
    <w:rPr>
      <w:rFonts w:eastAsia="Times New Roman"/>
    </w:rPr>
  </w:style>
  <w:style w:type="character" w:styleId="BodyTextNormalChar" w:customStyle="1">
    <w:name w:val="Body Text – Normal Char"/>
    <w:basedOn w:val="DefaultParagraphFont"/>
    <w:link w:val="BodyTextNormal"/>
    <w:rsid w:val="006A54B3"/>
    <w:rPr>
      <w:rFonts w:ascii="Arial" w:hAnsi="Arial"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4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2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9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8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5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8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8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2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8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3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3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1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2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3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0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9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9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8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8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2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2.xml" Id="rId13" /><Relationship Type="http://schemas.openxmlformats.org/officeDocument/2006/relationships/image" Target="media/image2.emf" Id="rId18" /><Relationship Type="http://schemas.openxmlformats.org/officeDocument/2006/relationships/fontTable" Target="fontTable.xml" Id="rId26" /><Relationship Type="http://schemas.openxmlformats.org/officeDocument/2006/relationships/customXml" Target="../customXml/item3.xml" Id="rId3" /><Relationship Type="http://schemas.openxmlformats.org/officeDocument/2006/relationships/header" Target="header5.xml" Id="rId21" /><Relationship Type="http://schemas.openxmlformats.org/officeDocument/2006/relationships/styles" Target="styles.xml" Id="rId7" /><Relationship Type="http://schemas.openxmlformats.org/officeDocument/2006/relationships/header" Target="header1.xml" Id="rId12" /><Relationship Type="http://schemas.openxmlformats.org/officeDocument/2006/relationships/footer" Target="footer3.xml" Id="rId17" /><Relationship Type="http://schemas.openxmlformats.org/officeDocument/2006/relationships/footer" Target="footer6.xml" Id="rId25" /><Relationship Type="http://schemas.openxmlformats.org/officeDocument/2006/relationships/customXml" Target="../customXml/item2.xml" Id="rId2" /><Relationship Type="http://schemas.openxmlformats.org/officeDocument/2006/relationships/header" Target="header3.xml" Id="rId16" /><Relationship Type="http://schemas.openxmlformats.org/officeDocument/2006/relationships/header" Target="header4.xml" Id="rId20" /><Relationship Type="http://schemas.openxmlformats.org/officeDocument/2006/relationships/header" Target="header6.xml" Id="rId24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footer" Target="footer5.xml" Id="rId23" /><Relationship Type="http://schemas.openxmlformats.org/officeDocument/2006/relationships/theme" Target="theme/theme1.xml" Id="rId28" /><Relationship Type="http://schemas.openxmlformats.org/officeDocument/2006/relationships/footnotes" Target="footnotes.xml" Id="rId10" /><Relationship Type="http://schemas.openxmlformats.org/officeDocument/2006/relationships/package" Target="embeddings/Microsoft_Word_Document.docx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footer" Target="footer1.xml" Id="rId14" /><Relationship Type="http://schemas.openxmlformats.org/officeDocument/2006/relationships/footer" Target="footer4.xml" Id="rId22" /><Relationship Type="http://schemas.openxmlformats.org/officeDocument/2006/relationships/glossaryDocument" Target="glossary/document.xml" Id="rId27" 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95021665\DCC%20Work\Templates\DCC%20Word%20Templat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C799794907014A2190FA12661D18AB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C9318F-E086-4E87-845D-257D6AE289C0}"/>
      </w:docPartPr>
      <w:docPartBody>
        <w:p xmlns:wp14="http://schemas.microsoft.com/office/word/2010/wordml" w:rsidR="00BD3A8F" w:rsidP="008E142C" w:rsidRDefault="008E142C" w14:paraId="54FBB16C" wp14:textId="77777777">
          <w:pPr>
            <w:pStyle w:val="C799794907014A2190FA12661D18ABE8"/>
          </w:pPr>
          <w:r w:rsidRPr="00691422">
            <w:rPr>
              <w:rStyle w:val="PlaceholderText"/>
            </w:rPr>
            <w:t>Choose an item.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IDFont+F2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G Mincho Light J">
    <w:altName w:val="Times New Roman"/>
    <w:charset w:val="00"/>
    <w:family w:val="auto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comments="0" w:formatting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142C"/>
    <w:rsid w:val="000126E0"/>
    <w:rsid w:val="00017934"/>
    <w:rsid w:val="00022EB4"/>
    <w:rsid w:val="0003541D"/>
    <w:rsid w:val="0003550F"/>
    <w:rsid w:val="0004682A"/>
    <w:rsid w:val="0005263D"/>
    <w:rsid w:val="000753B8"/>
    <w:rsid w:val="00095517"/>
    <w:rsid w:val="000A0E2B"/>
    <w:rsid w:val="000A549A"/>
    <w:rsid w:val="000D19EC"/>
    <w:rsid w:val="000D1DDE"/>
    <w:rsid w:val="00144096"/>
    <w:rsid w:val="001552D8"/>
    <w:rsid w:val="00157CE4"/>
    <w:rsid w:val="0016291D"/>
    <w:rsid w:val="00173678"/>
    <w:rsid w:val="00177241"/>
    <w:rsid w:val="00182CB7"/>
    <w:rsid w:val="001A31C1"/>
    <w:rsid w:val="001A3B3F"/>
    <w:rsid w:val="001A47A7"/>
    <w:rsid w:val="001A5C16"/>
    <w:rsid w:val="001B23D2"/>
    <w:rsid w:val="001C3617"/>
    <w:rsid w:val="001C5D1D"/>
    <w:rsid w:val="001C7DCC"/>
    <w:rsid w:val="0022368F"/>
    <w:rsid w:val="00231F2F"/>
    <w:rsid w:val="002333F1"/>
    <w:rsid w:val="00236DD8"/>
    <w:rsid w:val="002377F1"/>
    <w:rsid w:val="00260F44"/>
    <w:rsid w:val="0026673B"/>
    <w:rsid w:val="00267D74"/>
    <w:rsid w:val="00277910"/>
    <w:rsid w:val="00292908"/>
    <w:rsid w:val="002A1631"/>
    <w:rsid w:val="002B40B0"/>
    <w:rsid w:val="002B525A"/>
    <w:rsid w:val="002D133B"/>
    <w:rsid w:val="002D4ABA"/>
    <w:rsid w:val="002D66D4"/>
    <w:rsid w:val="002E15E4"/>
    <w:rsid w:val="003229DE"/>
    <w:rsid w:val="0033366A"/>
    <w:rsid w:val="00334991"/>
    <w:rsid w:val="00343AF2"/>
    <w:rsid w:val="00367825"/>
    <w:rsid w:val="00374EBA"/>
    <w:rsid w:val="0037662B"/>
    <w:rsid w:val="00376948"/>
    <w:rsid w:val="00377A46"/>
    <w:rsid w:val="003D1E45"/>
    <w:rsid w:val="003D4213"/>
    <w:rsid w:val="003E4A8D"/>
    <w:rsid w:val="003F50D8"/>
    <w:rsid w:val="00401057"/>
    <w:rsid w:val="00401324"/>
    <w:rsid w:val="00412876"/>
    <w:rsid w:val="00413680"/>
    <w:rsid w:val="00423E8D"/>
    <w:rsid w:val="00433C2B"/>
    <w:rsid w:val="004417BD"/>
    <w:rsid w:val="00441E4C"/>
    <w:rsid w:val="0045038A"/>
    <w:rsid w:val="00456610"/>
    <w:rsid w:val="004667B0"/>
    <w:rsid w:val="00470B0C"/>
    <w:rsid w:val="00471058"/>
    <w:rsid w:val="00473CCA"/>
    <w:rsid w:val="004905F7"/>
    <w:rsid w:val="004927F8"/>
    <w:rsid w:val="004B1985"/>
    <w:rsid w:val="004C20B5"/>
    <w:rsid w:val="004C46F6"/>
    <w:rsid w:val="004C534F"/>
    <w:rsid w:val="004C7DCF"/>
    <w:rsid w:val="004F3ECB"/>
    <w:rsid w:val="00504D3F"/>
    <w:rsid w:val="00507134"/>
    <w:rsid w:val="0051398B"/>
    <w:rsid w:val="0052138A"/>
    <w:rsid w:val="005271FD"/>
    <w:rsid w:val="005814DC"/>
    <w:rsid w:val="005845C9"/>
    <w:rsid w:val="0058473B"/>
    <w:rsid w:val="00585A2F"/>
    <w:rsid w:val="00592517"/>
    <w:rsid w:val="00596628"/>
    <w:rsid w:val="005A498D"/>
    <w:rsid w:val="005B4A90"/>
    <w:rsid w:val="005B6006"/>
    <w:rsid w:val="005B68DE"/>
    <w:rsid w:val="005F0A51"/>
    <w:rsid w:val="005F53AF"/>
    <w:rsid w:val="005F70BA"/>
    <w:rsid w:val="0062089A"/>
    <w:rsid w:val="006249A2"/>
    <w:rsid w:val="0063068E"/>
    <w:rsid w:val="0063734F"/>
    <w:rsid w:val="00661C9D"/>
    <w:rsid w:val="00666A89"/>
    <w:rsid w:val="00675B84"/>
    <w:rsid w:val="00676CF6"/>
    <w:rsid w:val="0068663D"/>
    <w:rsid w:val="00686BF2"/>
    <w:rsid w:val="006A087F"/>
    <w:rsid w:val="006A109C"/>
    <w:rsid w:val="006F1692"/>
    <w:rsid w:val="006F4C37"/>
    <w:rsid w:val="00706F18"/>
    <w:rsid w:val="00725986"/>
    <w:rsid w:val="00767778"/>
    <w:rsid w:val="007702D6"/>
    <w:rsid w:val="00781386"/>
    <w:rsid w:val="00784FBD"/>
    <w:rsid w:val="00793E32"/>
    <w:rsid w:val="007978DE"/>
    <w:rsid w:val="007C0986"/>
    <w:rsid w:val="007D7273"/>
    <w:rsid w:val="007F04D6"/>
    <w:rsid w:val="00823336"/>
    <w:rsid w:val="0085505A"/>
    <w:rsid w:val="00856331"/>
    <w:rsid w:val="00877CB3"/>
    <w:rsid w:val="008A07A6"/>
    <w:rsid w:val="008E142C"/>
    <w:rsid w:val="008E4E2F"/>
    <w:rsid w:val="008E6B66"/>
    <w:rsid w:val="008F78E4"/>
    <w:rsid w:val="009116AA"/>
    <w:rsid w:val="00921EBB"/>
    <w:rsid w:val="0093367A"/>
    <w:rsid w:val="00950488"/>
    <w:rsid w:val="00971E89"/>
    <w:rsid w:val="0097729A"/>
    <w:rsid w:val="009A40EA"/>
    <w:rsid w:val="00A24B01"/>
    <w:rsid w:val="00A34EA5"/>
    <w:rsid w:val="00A74659"/>
    <w:rsid w:val="00A95027"/>
    <w:rsid w:val="00AA67B1"/>
    <w:rsid w:val="00AB2D8A"/>
    <w:rsid w:val="00AB5074"/>
    <w:rsid w:val="00AC4730"/>
    <w:rsid w:val="00AD6868"/>
    <w:rsid w:val="00AE4AFE"/>
    <w:rsid w:val="00AE5D7B"/>
    <w:rsid w:val="00AF4D94"/>
    <w:rsid w:val="00B07766"/>
    <w:rsid w:val="00B151D1"/>
    <w:rsid w:val="00B262A6"/>
    <w:rsid w:val="00B3693A"/>
    <w:rsid w:val="00B50F16"/>
    <w:rsid w:val="00B56373"/>
    <w:rsid w:val="00B63D00"/>
    <w:rsid w:val="00B82579"/>
    <w:rsid w:val="00B828A4"/>
    <w:rsid w:val="00BA25B6"/>
    <w:rsid w:val="00BA3BB8"/>
    <w:rsid w:val="00BC1977"/>
    <w:rsid w:val="00BD3A8F"/>
    <w:rsid w:val="00BE1CE3"/>
    <w:rsid w:val="00BF0A30"/>
    <w:rsid w:val="00C04D92"/>
    <w:rsid w:val="00C06645"/>
    <w:rsid w:val="00C3453C"/>
    <w:rsid w:val="00C45EAF"/>
    <w:rsid w:val="00C70652"/>
    <w:rsid w:val="00C761DB"/>
    <w:rsid w:val="00C77B63"/>
    <w:rsid w:val="00C85EE0"/>
    <w:rsid w:val="00CC1BEF"/>
    <w:rsid w:val="00CC3346"/>
    <w:rsid w:val="00CD1CEA"/>
    <w:rsid w:val="00CD345B"/>
    <w:rsid w:val="00CD45EE"/>
    <w:rsid w:val="00CE56BF"/>
    <w:rsid w:val="00D16048"/>
    <w:rsid w:val="00D17AC5"/>
    <w:rsid w:val="00D21FAE"/>
    <w:rsid w:val="00D44107"/>
    <w:rsid w:val="00D57B56"/>
    <w:rsid w:val="00D61FEE"/>
    <w:rsid w:val="00D7764A"/>
    <w:rsid w:val="00DF5EBE"/>
    <w:rsid w:val="00E23D42"/>
    <w:rsid w:val="00E254D6"/>
    <w:rsid w:val="00E300A0"/>
    <w:rsid w:val="00E6227D"/>
    <w:rsid w:val="00E740FA"/>
    <w:rsid w:val="00E81B46"/>
    <w:rsid w:val="00E8317E"/>
    <w:rsid w:val="00E931D6"/>
    <w:rsid w:val="00E93AF2"/>
    <w:rsid w:val="00EA3AD2"/>
    <w:rsid w:val="00EC32ED"/>
    <w:rsid w:val="00ED0171"/>
    <w:rsid w:val="00ED1499"/>
    <w:rsid w:val="00ED6C50"/>
    <w:rsid w:val="00F126C2"/>
    <w:rsid w:val="00F27A7A"/>
    <w:rsid w:val="00F35662"/>
    <w:rsid w:val="00F962D1"/>
    <w:rsid w:val="00FA6085"/>
    <w:rsid w:val="00FB373B"/>
    <w:rsid w:val="00FC622C"/>
    <w:rsid w:val="00FF1A31"/>
    <w:rsid w:val="00FF6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A31C1"/>
    <w:rPr>
      <w:color w:val="808080"/>
    </w:rPr>
  </w:style>
  <w:style w:type="paragraph" w:customStyle="1" w:styleId="C799794907014A2190FA12661D18ABE8">
    <w:name w:val="C799794907014A2190FA12661D18ABE8"/>
    <w:rsid w:val="008E142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DCC_Ofice Theme">
  <a:themeElements>
    <a:clrScheme name="Custom 5">
      <a:dk1>
        <a:srgbClr val="1F144A"/>
      </a:dk1>
      <a:lt1>
        <a:srgbClr val="FFFFFF"/>
      </a:lt1>
      <a:dk2>
        <a:srgbClr val="505253"/>
      </a:dk2>
      <a:lt2>
        <a:srgbClr val="9CA299"/>
      </a:lt2>
      <a:accent1>
        <a:srgbClr val="5C2071"/>
      </a:accent1>
      <a:accent2>
        <a:srgbClr val="861889"/>
      </a:accent2>
      <a:accent3>
        <a:srgbClr val="C51B58"/>
      </a:accent3>
      <a:accent4>
        <a:srgbClr val="1F144A"/>
      </a:accent4>
      <a:accent5>
        <a:srgbClr val="505253"/>
      </a:accent5>
      <a:accent6>
        <a:srgbClr val="9CA299"/>
      </a:accent6>
      <a:hlink>
        <a:srgbClr val="5C2071"/>
      </a:hlink>
      <a:folHlink>
        <a:srgbClr val="BF1B58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rgbClr val="FF9900"/>
        </a:solidFill>
        <a:ln w="9525" cap="flat" cmpd="sng" algn="ctr">
          <a:solidFill>
            <a:srgbClr val="969696"/>
          </a:solidFill>
          <a:prstDash val="sysDot"/>
          <a:round/>
          <a:headEnd type="none" w="med" len="med"/>
          <a:tailEnd type="none" w="med" len="med"/>
        </a:ln>
        <a:effectLst/>
      </a:spPr>
      <a:bodyPr vert="horz" wrap="none" lIns="91440" tIns="45720" rIns="91440" bIns="45720" numCol="1" anchor="ctr" anchorCtr="0" compatLnSpc="1">
        <a:prstTxWarp prst="textNoShape">
          <a:avLst/>
        </a:prstTxWarp>
      </a:bodyPr>
      <a:lstStyle>
        <a:defPPr marL="0" marR="0" indent="0" algn="ctr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en-US" sz="2600" b="1" i="0" u="none" strike="noStrike" cap="none" normalizeH="0" baseline="0" smtClean="0">
            <a:ln>
              <a:noFill/>
            </a:ln>
            <a:solidFill>
              <a:schemeClr val="bg1"/>
            </a:solidFill>
            <a:effectLst/>
            <a:latin typeface="Arial" pitchFamily="34" charset="0"/>
            <a:ea typeface="ＭＳ Ｐゴシック"/>
            <a:cs typeface="ＭＳ Ｐゴシック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rgbClr val="FF9900"/>
        </a:solidFill>
        <a:ln w="9525" cap="flat" cmpd="sng" algn="ctr">
          <a:solidFill>
            <a:srgbClr val="969696"/>
          </a:solidFill>
          <a:prstDash val="sysDot"/>
          <a:round/>
          <a:headEnd type="none" w="med" len="med"/>
          <a:tailEnd type="none" w="med" len="med"/>
        </a:ln>
        <a:effectLst/>
      </a:spPr>
      <a:bodyPr vert="horz" wrap="none" lIns="91440" tIns="45720" rIns="91440" bIns="45720" numCol="1" anchor="ctr" anchorCtr="0" compatLnSpc="1">
        <a:prstTxWarp prst="textNoShape">
          <a:avLst/>
        </a:prstTxWarp>
      </a:bodyPr>
      <a:lstStyle>
        <a:defPPr marL="0" marR="0" indent="0" algn="ctr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en-US" sz="2600" b="1" i="0" u="none" strike="noStrike" cap="none" normalizeH="0" baseline="0" smtClean="0">
            <a:ln>
              <a:noFill/>
            </a:ln>
            <a:solidFill>
              <a:schemeClr val="bg1"/>
            </a:solidFill>
            <a:effectLst/>
            <a:latin typeface="Arial" pitchFamily="34" charset="0"/>
            <a:ea typeface="ＭＳ Ｐゴシック"/>
            <a:cs typeface="ＭＳ Ｐゴシック"/>
          </a:defRPr>
        </a:defPPr>
      </a:lstStyle>
    </a:lnDef>
  </a:objectDefaults>
  <a:extraClrSchemeLst>
    <a:extraClrScheme>
      <a:clrScheme name="Capita Slide Master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CC3300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E2ADAA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3">
        <a:dk1>
          <a:srgbClr val="005B82"/>
        </a:dk1>
        <a:lt1>
          <a:srgbClr val="FFFFFF"/>
        </a:lt1>
        <a:dk2>
          <a:srgbClr val="3DB7E4"/>
        </a:dk2>
        <a:lt2>
          <a:srgbClr val="C7C2BA"/>
        </a:lt2>
        <a:accent1>
          <a:srgbClr val="3DB7E4"/>
        </a:accent1>
        <a:accent2>
          <a:srgbClr val="F0AB00"/>
        </a:accent2>
        <a:accent3>
          <a:srgbClr val="FFFFFF"/>
        </a:accent3>
        <a:accent4>
          <a:srgbClr val="004C6E"/>
        </a:accent4>
        <a:accent5>
          <a:srgbClr val="AFD8EF"/>
        </a:accent5>
        <a:accent6>
          <a:srgbClr val="D99B00"/>
        </a:accent6>
        <a:hlink>
          <a:srgbClr val="631D76"/>
        </a:hlink>
        <a:folHlink>
          <a:srgbClr val="008566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14">
        <a:dk1>
          <a:srgbClr val="005B82"/>
        </a:dk1>
        <a:lt1>
          <a:srgbClr val="FFFFFF"/>
        </a:lt1>
        <a:dk2>
          <a:srgbClr val="005B82"/>
        </a:dk2>
        <a:lt2>
          <a:srgbClr val="C7C2BA"/>
        </a:lt2>
        <a:accent1>
          <a:srgbClr val="3DB7E4"/>
        </a:accent1>
        <a:accent2>
          <a:srgbClr val="F0AB00"/>
        </a:accent2>
        <a:accent3>
          <a:srgbClr val="FFFFFF"/>
        </a:accent3>
        <a:accent4>
          <a:srgbClr val="004C6E"/>
        </a:accent4>
        <a:accent5>
          <a:srgbClr val="AFD8EF"/>
        </a:accent5>
        <a:accent6>
          <a:srgbClr val="D99B00"/>
        </a:accent6>
        <a:hlink>
          <a:srgbClr val="631D76"/>
        </a:hlink>
        <a:folHlink>
          <a:srgbClr val="008566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3F680B64937044B5CEEA232BE676AC" ma:contentTypeVersion="2" ma:contentTypeDescription="Create a new document." ma:contentTypeScope="" ma:versionID="d972b0e4c91f6c7f576357c5329cdd3d">
  <xsd:schema xmlns:xsd="http://www.w3.org/2001/XMLSchema" xmlns:xs="http://www.w3.org/2001/XMLSchema" xmlns:p="http://schemas.microsoft.com/office/2006/metadata/properties" xmlns:ns2="c7dccf3f-008e-465c-9e46-b3283d304c80" xmlns:ns3="d5e8df70-7ba7-462a-92bc-0eb2af61e599" xmlns:ns4="f49c41cc-2ca7-4150-9d47-71003ae171e5" targetNamespace="http://schemas.microsoft.com/office/2006/metadata/properties" ma:root="true" ma:fieldsID="48031a4335965c02befaa6f995cd8912" ns2:_="" ns3:_="" ns4:_="">
    <xsd:import namespace="c7dccf3f-008e-465c-9e46-b3283d304c80"/>
    <xsd:import namespace="d5e8df70-7ba7-462a-92bc-0eb2af61e599"/>
    <xsd:import namespace="f49c41cc-2ca7-4150-9d47-71003ae171e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4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ccf3f-008e-465c-9e46-b3283d304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e8df70-7ba7-462a-92bc-0eb2af61e59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9c41cc-2ca7-4150-9d47-71003ae171e5" elementFormDefault="qualified">
    <xsd:import namespace="http://schemas.microsoft.com/office/2006/documentManagement/types"/>
    <xsd:import namespace="http://schemas.microsoft.com/office/infopath/2007/PartnerControls"/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120E73F-5C49-4311-8D09-8954FB72022A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1F56087-D723-48AB-876A-A5683C617ACA}">
  <ds:schemaRefs>
    <ds:schemaRef ds:uri="http://schemas.microsoft.com/office/2006/metadata/properties"/>
    <ds:schemaRef ds:uri="http://schemas.microsoft.com/office/infopath/2007/PartnerControls"/>
    <ds:schemaRef ds:uri="09778cf9-7beb-4936-af83-0d410385dc2c"/>
    <ds:schemaRef ds:uri="http://schemas.microsoft.com/sharepoint/v4"/>
  </ds:schemaRefs>
</ds:datastoreItem>
</file>

<file path=customXml/itemProps3.xml><?xml version="1.0" encoding="utf-8"?>
<ds:datastoreItem xmlns:ds="http://schemas.openxmlformats.org/officeDocument/2006/customXml" ds:itemID="{1E73A803-1CA8-4236-8F98-870E2C2235DA}"/>
</file>

<file path=customXml/itemProps4.xml><?xml version="1.0" encoding="utf-8"?>
<ds:datastoreItem xmlns:ds="http://schemas.openxmlformats.org/officeDocument/2006/customXml" ds:itemID="{DE227E90-6F67-472C-A9AA-96267C45021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FF5149D-41E6-443D-8EF4-1EA10FD1A96D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DCC Word Template.dotx</ap:Template>
  <ap:Application>Microsoft Word for the web</ap:Application>
  <ap:DocSecurity>0</ap:DocSecurity>
  <ap:ScaleCrop>false</ap:ScaleCrop>
  <ap:Company>Capita IT Services</ap:Company>
  <ap:SharedDoc>false</ap:SharedDoc>
  <ap:HyperlinkBase/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DCC</dc:creator>
  <lastModifiedBy>Marc Rhodes</lastModifiedBy>
  <revision>45</revision>
  <lastPrinted>2018-12-10T16:10:00.0000000Z</lastPrinted>
  <dcterms:created xsi:type="dcterms:W3CDTF">2026-04-08T11:54:00.0000000Z</dcterms:created>
  <dcterms:modified xsi:type="dcterms:W3CDTF">2026-05-13T16:02:39.2503344Z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0x0101003B3F680B64937044B5CEEA232BE676AC</vt:lpwstr>
  </property>
  <property fmtid="{D5CDD505-2E9C-101B-9397-08002B2CF9AE}" pid="3" name="_dlc_DocIdItemGuid">
    <vt:lpwstr>b848c6af-3e63-4b8a-8902-75365b83d164</vt:lpwstr>
  </property>
  <property fmtid="{D5CDD505-2E9C-101B-9397-08002B2CF9AE}" pid="4" name="SmartDCCDocumentType">
    <vt:lpwstr>3;#Template|82a2175a-bdfc-4323-9f20-6244c57ee357</vt:lpwstr>
  </property>
  <property fmtid="{D5CDD505-2E9C-101B-9397-08002B2CF9AE}" pid="5" name="TaxKeyword">
    <vt:lpwstr/>
  </property>
  <property fmtid="{D5CDD505-2E9C-101B-9397-08002B2CF9AE}" pid="6" name="SmartDCCSecurityClassification">
    <vt:lpwstr>1;#DCC Controlled|acf3b25a-0f54-496a-874b-0b3cadfe1240</vt:lpwstr>
  </property>
  <property fmtid="{D5CDD505-2E9C-101B-9397-08002B2CF9AE}" pid="7" name="SmartDCCFunction">
    <vt:lpwstr>70;#Industry|bbaad8c7-5b5a-4145-9d90-7af8a96273ae</vt:lpwstr>
  </property>
  <property fmtid="{D5CDD505-2E9C-101B-9397-08002B2CF9AE}" pid="8" name="Knowledge Type">
    <vt:lpwstr/>
  </property>
  <property fmtid="{D5CDD505-2E9C-101B-9397-08002B2CF9AE}" pid="9" name="SmartDCCOrganisation">
    <vt:lpwstr/>
  </property>
  <property fmtid="{D5CDD505-2E9C-101B-9397-08002B2CF9AE}" pid="10" name="SmartDCCSecurityClassificationTaxHTField0">
    <vt:lpwstr>DCC Controlled|acf3b25a-0f54-496a-874b-0b3cadfe1240</vt:lpwstr>
  </property>
  <property fmtid="{D5CDD505-2E9C-101B-9397-08002B2CF9AE}" pid="11" name="TaxKeywordTaxHTField">
    <vt:lpwstr/>
  </property>
  <property fmtid="{D5CDD505-2E9C-101B-9397-08002B2CF9AE}" pid="12" name="SmartDCCDocumentTypeTaxHTField0">
    <vt:lpwstr>Template|82a2175a-bdfc-4323-9f20-6244c57ee357</vt:lpwstr>
  </property>
  <property fmtid="{D5CDD505-2E9C-101B-9397-08002B2CF9AE}" pid="13" name="e77b8c9b053541d682be06521c9f1825">
    <vt:lpwstr/>
  </property>
  <property fmtid="{D5CDD505-2E9C-101B-9397-08002B2CF9AE}" pid="14" name="SmartDCCOrganisationTaxHTField0">
    <vt:lpwstr/>
  </property>
  <property fmtid="{D5CDD505-2E9C-101B-9397-08002B2CF9AE}" pid="15" name="TaxCatchAll">
    <vt:lpwstr>3;#Template|82a2175a-bdfc-4323-9f20-6244c57ee357;#1;#DCC Controlled|acf3b25a-0f54-496a-874b-0b3cadfe1240;#70;#Industry|bbaad8c7-5b5a-4145-9d90-7af8a96273ae</vt:lpwstr>
  </property>
  <property fmtid="{D5CDD505-2E9C-101B-9397-08002B2CF9AE}" pid="16" name="SmartDCCFunctionTaxHTField0">
    <vt:lpwstr>Industry|bbaad8c7-5b5a-4145-9d90-7af8a96273ae</vt:lpwstr>
  </property>
  <property fmtid="{D5CDD505-2E9C-101B-9397-08002B2CF9AE}" pid="17" name="ClassificationContentMarkingHeaderShapeIds">
    <vt:lpwstr>d7236f9,53e0de6a,1135aad8,17144ff6,3076c430,5929b73a</vt:lpwstr>
  </property>
  <property fmtid="{D5CDD505-2E9C-101B-9397-08002B2CF9AE}" pid="18" name="ClassificationContentMarkingHeaderFontProps">
    <vt:lpwstr>#ff0000,10,Calibri</vt:lpwstr>
  </property>
  <property fmtid="{D5CDD505-2E9C-101B-9397-08002B2CF9AE}" pid="19" name="ClassificationContentMarkingHeaderText">
    <vt:lpwstr>DCC Public</vt:lpwstr>
  </property>
  <property fmtid="{D5CDD505-2E9C-101B-9397-08002B2CF9AE}" pid="20" name="ClassificationContentMarkingFooterShapeIds">
    <vt:lpwstr>4ba15e67,41d286c7,7997ed3f,41235d36,3de3f4d8,7c32dbb2</vt:lpwstr>
  </property>
  <property fmtid="{D5CDD505-2E9C-101B-9397-08002B2CF9AE}" pid="21" name="ClassificationContentMarkingFooterFontProps">
    <vt:lpwstr>#ff0000,11,Calibri</vt:lpwstr>
  </property>
  <property fmtid="{D5CDD505-2E9C-101B-9397-08002B2CF9AE}" pid="22" name="ClassificationContentMarkingFooterText">
    <vt:lpwstr>DCC Public</vt:lpwstr>
  </property>
  <property fmtid="{D5CDD505-2E9C-101B-9397-08002B2CF9AE}" pid="23" name="MSIP_Label_263a3b24-e67a-4f5f-98f1-0c05faed4f4c_Enabled">
    <vt:lpwstr>true</vt:lpwstr>
  </property>
  <property fmtid="{D5CDD505-2E9C-101B-9397-08002B2CF9AE}" pid="24" name="MSIP_Label_263a3b24-e67a-4f5f-98f1-0c05faed4f4c_SetDate">
    <vt:lpwstr>2025-05-23T14:51:42Z</vt:lpwstr>
  </property>
  <property fmtid="{D5CDD505-2E9C-101B-9397-08002B2CF9AE}" pid="25" name="MSIP_Label_263a3b24-e67a-4f5f-98f1-0c05faed4f4c_Method">
    <vt:lpwstr>Privileged</vt:lpwstr>
  </property>
  <property fmtid="{D5CDD505-2E9C-101B-9397-08002B2CF9AE}" pid="26" name="MSIP_Label_263a3b24-e67a-4f5f-98f1-0c05faed4f4c_Name">
    <vt:lpwstr>DCC Public</vt:lpwstr>
  </property>
  <property fmtid="{D5CDD505-2E9C-101B-9397-08002B2CF9AE}" pid="27" name="MSIP_Label_263a3b24-e67a-4f5f-98f1-0c05faed4f4c_SiteId">
    <vt:lpwstr>d77ea84a-f7fd-4928-b8a3-64763b0a7710</vt:lpwstr>
  </property>
  <property fmtid="{D5CDD505-2E9C-101B-9397-08002B2CF9AE}" pid="28" name="MSIP_Label_263a3b24-e67a-4f5f-98f1-0c05faed4f4c_ActionId">
    <vt:lpwstr>475c773b-c2e5-4f2e-93b0-cb1e25276357</vt:lpwstr>
  </property>
  <property fmtid="{D5CDD505-2E9C-101B-9397-08002B2CF9AE}" pid="29" name="MSIP_Label_263a3b24-e67a-4f5f-98f1-0c05faed4f4c_ContentBits">
    <vt:lpwstr>3</vt:lpwstr>
  </property>
  <property fmtid="{D5CDD505-2E9C-101B-9397-08002B2CF9AE}" pid="30" name="MSIP_Label_263a3b24-e67a-4f5f-98f1-0c05faed4f4c_Tag">
    <vt:lpwstr>10, 0, 1, 1</vt:lpwstr>
  </property>
</Properties>
</file>